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7d0a" w14:paraId="f2b7d0a" w:rsidRDefault="00C145DC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    </w:t>
      </w:r>
      <w:r w:rsidR="00DB177B">
        <w:t xml:space="preserve">           </w:t>
      </w:r>
      <w:r w:rsidR="00915ED5">
        <w:t xml:space="preserve"> Broj: St-</w:t>
      </w:r>
      <w:r w:rsidR="00DB177B">
        <w:t>60/2011-375</w:t>
      </w:r>
    </w:p>
    <w:p w:rsidRDefault="00596C61" w:rsidR="00596C61"/>
    <w:p w:rsidRDefault="00915ED5" w:rsidR="00915ED5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7B6874" w:rsidR="009663CA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B6149C">
        <w:t>U SLAVONSKOM BRODU</w:t>
      </w:r>
      <w:r>
        <w:t xml:space="preserve">, po stečajnom sucu Vesni Vukelić, u postupku stečaja nad dužnikom </w:t>
      </w:r>
      <w:r w:rsidR="00306395">
        <w:t xml:space="preserve"> </w:t>
      </w:r>
      <w:r w:rsidR="00015F19">
        <w:t>KLAS</w:t>
      </w:r>
      <w:r w:rsidR="00306395">
        <w:t xml:space="preserve"> d.d.,u stečaju </w:t>
      </w:r>
      <w:r w:rsidR="00015F19">
        <w:t>Nova Gradiška</w:t>
      </w:r>
      <w:r w:rsidR="007F4D3F">
        <w:t>,</w:t>
      </w:r>
      <w:r>
        <w:t xml:space="preserve"> </w:t>
      </w:r>
      <w:r w:rsidR="009663CA">
        <w:t xml:space="preserve">nakon održanog ročišta za javnu dražbu radi unovčenja </w:t>
      </w:r>
      <w:r w:rsidR="00C331B4">
        <w:t>nekretnina</w:t>
      </w:r>
      <w:r w:rsidR="009663CA">
        <w:t xml:space="preserve"> stečajnog dužnika</w:t>
      </w:r>
      <w:r w:rsidR="00C331B4">
        <w:t>, odlučujući o dosudi</w:t>
      </w:r>
      <w:r w:rsidR="009663CA">
        <w:t xml:space="preserve">, dana </w:t>
      </w:r>
      <w:r w:rsidR="00DB177B">
        <w:t>10.listopada</w:t>
      </w:r>
      <w:r w:rsidR="008A5388">
        <w:t xml:space="preserve"> 2017</w:t>
      </w:r>
      <w:r w:rsidR="009663CA">
        <w:t>.g.</w:t>
      </w:r>
    </w:p>
    <w:p w:rsidRDefault="00596C61" w:rsidP="007B6874" w:rsidR="00596C61">
      <w:pPr>
        <w:jc w:val="both"/>
      </w:pPr>
    </w:p>
    <w:p w:rsidRDefault="00A23C9F" w:rsidR="00A23C9F"/>
    <w:p w:rsidRDefault="009663CA" w:rsidP="004519BF" w:rsidR="00A23C9F">
      <w:pPr>
        <w:jc w:val="center"/>
      </w:pPr>
      <w:r w:rsidRPr="00A23C9F">
        <w:t>r i j e š i o    j e</w:t>
      </w:r>
    </w:p>
    <w:p w:rsidRDefault="0084730D" w:rsidP="0084730D" w:rsidR="0084730D">
      <w:pPr>
        <w:ind w:left="360"/>
      </w:pPr>
    </w:p>
    <w:p w:rsidRDefault="009663CA" w:rsidP="00D44EFD" w:rsidR="00D44EFD">
      <w:pPr>
        <w:ind w:firstLine="708"/>
      </w:pPr>
      <w:r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 w:rsidR="00291688">
        <w:t>Ponuditelju</w:t>
      </w:r>
      <w:r w:rsidR="00DA6440">
        <w:t xml:space="preserve"> </w:t>
      </w:r>
      <w:r w:rsidR="00DB177B">
        <w:t xml:space="preserve">Milanu </w:t>
      </w:r>
      <w:proofErr w:type="spellStart"/>
      <w:r w:rsidR="00DB177B">
        <w:t>Gašparoviću</w:t>
      </w:r>
      <w:proofErr w:type="spellEnd"/>
      <w:r w:rsidR="00015F19">
        <w:t xml:space="preserve">, </w:t>
      </w:r>
      <w:r w:rsidR="00DB177B">
        <w:t>Nova Gradiška, Mala 16a</w:t>
      </w:r>
      <w:r w:rsidR="00291688">
        <w:t xml:space="preserve">, OIB </w:t>
      </w:r>
      <w:r w:rsidR="00DB177B">
        <w:t>9</w:t>
      </w:r>
      <w:r w:rsidR="00976D08">
        <w:t>0</w:t>
      </w:r>
      <w:r w:rsidR="00DB177B">
        <w:t>239421805</w:t>
      </w:r>
      <w:r w:rsidR="00D44EFD">
        <w:t>,  d</w:t>
      </w:r>
      <w:r w:rsidR="00DA6440">
        <w:t xml:space="preserve">osuđuje se </w:t>
      </w:r>
      <w:r w:rsidR="009A2A22">
        <w:t xml:space="preserve">dio imovine </w:t>
      </w:r>
      <w:r w:rsidR="00DA6FBF">
        <w:t>vlasništva stečajnog dužnika</w:t>
      </w:r>
      <w:r w:rsidR="000D7DAB">
        <w:t xml:space="preserve"> </w:t>
      </w:r>
      <w:r w:rsidR="00291688">
        <w:t>KLAS</w:t>
      </w:r>
      <w:r w:rsidR="00E15249">
        <w:t xml:space="preserve"> </w:t>
      </w:r>
      <w:proofErr w:type="spellStart"/>
      <w:r w:rsidR="00E15249">
        <w:t>d.d</w:t>
      </w:r>
      <w:proofErr w:type="spellEnd"/>
      <w:r w:rsidR="00E15249">
        <w:t xml:space="preserve">,u stečaju </w:t>
      </w:r>
      <w:r w:rsidR="00291688">
        <w:t>Nova Gradiška</w:t>
      </w:r>
      <w:r w:rsidR="00E15249">
        <w:t xml:space="preserve"> </w:t>
      </w:r>
      <w:r w:rsidR="00291688">
        <w:t>koju čine nekretnine označene</w:t>
      </w:r>
      <w:r w:rsidR="00CF4EC9">
        <w:t xml:space="preserve"> sa</w:t>
      </w:r>
      <w:r w:rsidR="00D44EFD">
        <w:t>:</w:t>
      </w:r>
    </w:p>
    <w:p w:rsidRDefault="00CF4EC9" w:rsidP="00D44EFD" w:rsidR="00D44EFD">
      <w:pPr>
        <w:ind w:firstLine="708"/>
      </w:pPr>
      <w:r>
        <w:t xml:space="preserve"> kč.br. </w:t>
      </w:r>
      <w:r w:rsidR="00D44EFD">
        <w:t>843, GRMLJE KRČEVINA U LUKOVAČA, sa 579 m2</w:t>
      </w:r>
    </w:p>
    <w:p w:rsidRDefault="00D44EFD" w:rsidP="00D44EFD" w:rsidR="00D44EFD">
      <w:pPr>
        <w:ind w:firstLine="708"/>
      </w:pPr>
      <w:r>
        <w:t xml:space="preserve"> kč.br. 842/1, ORANICA KRČEVINA U LUKOVAČA, sa 17987 m2</w:t>
      </w:r>
    </w:p>
    <w:p w:rsidRDefault="00D44EFD" w:rsidP="00D44EFD" w:rsidR="00D44EFD">
      <w:pPr>
        <w:ind w:firstLine="708"/>
      </w:pPr>
      <w:r>
        <w:t xml:space="preserve"> kč.br. 842/3, ORANICA KRČEVINA U LUKOVAČA, sa </w:t>
      </w:r>
      <w:r w:rsidR="00AE78C3">
        <w:t xml:space="preserve">1362 </w:t>
      </w:r>
      <w:proofErr w:type="spellStart"/>
      <w:r w:rsidR="00AE78C3">
        <w:t>čhv</w:t>
      </w:r>
      <w:proofErr w:type="spellEnd"/>
      <w:r>
        <w:t>,</w:t>
      </w:r>
    </w:p>
    <w:p w:rsidRDefault="00D44EFD" w:rsidP="00D44EFD" w:rsidR="00D44EFD"/>
    <w:p w:rsidRDefault="00D44EFD" w:rsidP="00D44EFD" w:rsidR="0084730D">
      <w:pPr>
        <w:ind w:firstLine="708"/>
      </w:pPr>
      <w:r>
        <w:t xml:space="preserve">sve </w:t>
      </w:r>
      <w:r w:rsidR="00291688">
        <w:t>upisane</w:t>
      </w:r>
      <w:r w:rsidR="00CF4EC9">
        <w:t xml:space="preserve"> u </w:t>
      </w:r>
      <w:proofErr w:type="spellStart"/>
      <w:r w:rsidR="00CF4EC9">
        <w:t>zk.ul</w:t>
      </w:r>
      <w:proofErr w:type="spellEnd"/>
      <w:r w:rsidR="00CF4EC9">
        <w:t xml:space="preserve">. </w:t>
      </w:r>
      <w:r>
        <w:t>32</w:t>
      </w:r>
      <w:r w:rsidR="00CF4EC9">
        <w:t xml:space="preserve"> </w:t>
      </w:r>
      <w:proofErr w:type="spellStart"/>
      <w:r w:rsidR="00CF4EC9">
        <w:t>k.o</w:t>
      </w:r>
      <w:proofErr w:type="spellEnd"/>
      <w:r w:rsidR="00CF4EC9">
        <w:t xml:space="preserve"> </w:t>
      </w:r>
      <w:r w:rsidR="00291688">
        <w:t xml:space="preserve">Cernička </w:t>
      </w:r>
      <w:proofErr w:type="spellStart"/>
      <w:r w:rsidR="00291688">
        <w:t>Šagovina</w:t>
      </w:r>
      <w:proofErr w:type="spellEnd"/>
      <w:r w:rsidR="00291688">
        <w:t>.</w:t>
      </w:r>
    </w:p>
    <w:p w:rsidRDefault="0084730D" w:rsidP="00CD4033" w:rsidR="0084730D">
      <w:pPr>
        <w:jc w:val="both"/>
      </w:pPr>
    </w:p>
    <w:p w:rsidRDefault="0041286C" w:rsidP="0005159F" w:rsidR="00DA644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291688">
        <w:t>Ponuditelj (k</w:t>
      </w:r>
      <w:r w:rsidR="005D67E3">
        <w:t>upac</w:t>
      </w:r>
      <w:r w:rsidR="00291688">
        <w:t>)</w:t>
      </w:r>
      <w:r w:rsidR="005D67E3">
        <w:t xml:space="preserve"> </w:t>
      </w:r>
      <w:r w:rsidR="00D44EFD">
        <w:t xml:space="preserve">Milan </w:t>
      </w:r>
      <w:proofErr w:type="spellStart"/>
      <w:r w:rsidR="00D44EFD">
        <w:t>Gašparović</w:t>
      </w:r>
      <w:proofErr w:type="spellEnd"/>
      <w:r w:rsidR="00DA6440">
        <w:t xml:space="preserve"> dužan je uplatiti </w:t>
      </w:r>
      <w:proofErr w:type="spellStart"/>
      <w:r w:rsidR="00DA6440">
        <w:t>kupovninu</w:t>
      </w:r>
      <w:proofErr w:type="spellEnd"/>
      <w:r w:rsidR="00DA6440">
        <w:t xml:space="preserve"> u iznosu od </w:t>
      </w:r>
      <w:r w:rsidR="00D44EFD">
        <w:t>9.000</w:t>
      </w:r>
      <w:r w:rsidR="00291688">
        <w:t>,00</w:t>
      </w:r>
      <w:r w:rsidR="00DA6440">
        <w:t xml:space="preserve"> kn, umanjenu za uplaćenu jamčevinu (</w:t>
      </w:r>
      <w:r w:rsidR="00D44EFD">
        <w:t>861,00</w:t>
      </w:r>
      <w:r w:rsidR="00291688">
        <w:t xml:space="preserve"> kn) u roku od 30</w:t>
      </w:r>
      <w:r w:rsidR="00DA6440">
        <w:t xml:space="preserve"> dana, računajući od dan</w:t>
      </w:r>
      <w:r w:rsidR="00291688">
        <w:t>a zaključenja javne dražbe (</w:t>
      </w:r>
      <w:r w:rsidR="00D44EFD">
        <w:t>10.10</w:t>
      </w:r>
      <w:r w:rsidR="00DA6440">
        <w:t>.2017.)</w:t>
      </w:r>
    </w:p>
    <w:p w:rsidRDefault="00DA6440" w:rsidP="0005159F" w:rsidR="00EA6556">
      <w:pPr>
        <w:jc w:val="both"/>
      </w:pPr>
      <w:r>
        <w:tab/>
        <w:t xml:space="preserve">Uplata se ima izvršiti na </w:t>
      </w:r>
      <w:r w:rsidR="00EA6556">
        <w:t xml:space="preserve">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291688">
        <w:rPr>
          <w:b/>
        </w:rPr>
        <w:t>60</w:t>
      </w:r>
      <w:r w:rsidR="007C79B0">
        <w:t>-2011.</w:t>
      </w:r>
    </w:p>
    <w:p w:rsidRDefault="00CF4EC9" w:rsidP="0005159F" w:rsidR="00CF4EC9">
      <w:pPr>
        <w:jc w:val="both"/>
      </w:pPr>
    </w:p>
    <w:p w:rsidRDefault="00EA6556" w:rsidP="0005159F" w:rsidR="00EA6556">
      <w:pPr>
        <w:jc w:val="both"/>
      </w:pPr>
      <w:r>
        <w:tab/>
        <w:t xml:space="preserve">Ukoliko u tom roku kupac ne položi </w:t>
      </w:r>
      <w:r w:rsidR="00DA6440">
        <w:t>zatraženi iznos,</w:t>
      </w:r>
      <w:r>
        <w:t xml:space="preserve"> Sud će prodaju oglasiti nevažećom i odrediti novu dražbu</w:t>
      </w:r>
      <w:r w:rsidR="00291688">
        <w:t>, a kupac gubi pravo na povrat jamčevine</w:t>
      </w:r>
      <w:r w:rsidR="00CF4EC9">
        <w:t>.</w:t>
      </w:r>
    </w:p>
    <w:p w:rsidRDefault="00EA6556" w:rsidP="0005159F" w:rsidR="00EA6556">
      <w:pPr>
        <w:jc w:val="both"/>
      </w:pPr>
    </w:p>
    <w:p w:rsidRDefault="00EA6556" w:rsidP="00965715" w:rsidR="0029168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291688">
        <w:t>Nekretnine</w:t>
      </w:r>
      <w:r w:rsidR="009663CA">
        <w:t xml:space="preserve"> </w:t>
      </w:r>
      <w:r w:rsidR="00CF4EC9">
        <w:t xml:space="preserve">iz </w:t>
      </w:r>
      <w:proofErr w:type="spellStart"/>
      <w:r w:rsidR="00CF4EC9">
        <w:t>toč</w:t>
      </w:r>
      <w:proofErr w:type="spellEnd"/>
      <w:r w:rsidR="00CF4EC9">
        <w:t>.</w:t>
      </w:r>
      <w:r w:rsidR="00000616">
        <w:t xml:space="preserve"> I,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</w:t>
      </w:r>
      <w:r w:rsidR="00CF4EC9">
        <w:t>i nakon što</w:t>
      </w:r>
      <w:r w:rsidR="00291688">
        <w:t xml:space="preserve"> se izvrši uplata</w:t>
      </w:r>
      <w:r w:rsidR="00CF4EC9">
        <w:t xml:space="preserve"> </w:t>
      </w:r>
      <w:proofErr w:type="spellStart"/>
      <w:r w:rsidR="00291688">
        <w:t>kupovnine</w:t>
      </w:r>
      <w:proofErr w:type="spellEnd"/>
      <w:r w:rsidR="00CF4EC9">
        <w:t>, kada će se odrediti</w:t>
      </w:r>
      <w:r w:rsidR="00291688">
        <w:t xml:space="preserve"> i prijenos prava vlasništva</w:t>
      </w:r>
      <w:r w:rsidR="00CF4EC9">
        <w:t xml:space="preserve"> u zemljišnim knjigama </w:t>
      </w:r>
      <w:r w:rsidR="00291688">
        <w:t>na njegovo ime.</w:t>
      </w:r>
    </w:p>
    <w:p w:rsidRDefault="00291688" w:rsidP="00291688" w:rsidR="00291688">
      <w:pPr>
        <w:ind w:firstLine="708"/>
        <w:jc w:val="both"/>
      </w:pPr>
      <w:r>
        <w:t xml:space="preserve">Po pravomoćnosti ovog rješenja i uplati </w:t>
      </w:r>
      <w:proofErr w:type="spellStart"/>
      <w:r>
        <w:t>kupovnine</w:t>
      </w:r>
      <w:proofErr w:type="spellEnd"/>
      <w:r>
        <w:t xml:space="preserve"> određuje se u zemljišnim knjigama  brisanje svih prava i tereta koji prestaju prodajom i to: </w:t>
      </w:r>
    </w:p>
    <w:p w:rsidRDefault="00D44EFD" w:rsidP="00D44EFD" w:rsidR="00D44EFD">
      <w:pPr>
        <w:pStyle w:val="Odlomakpopisa"/>
        <w:numPr>
          <w:ilvl w:val="0"/>
          <w:numId w:val="10"/>
        </w:numPr>
        <w:jc w:val="both"/>
      </w:pPr>
      <w:r>
        <w:t xml:space="preserve">založno pravo upisano u korist </w:t>
      </w:r>
      <w:proofErr w:type="spellStart"/>
      <w:r>
        <w:t>razlučnog</w:t>
      </w:r>
      <w:proofErr w:type="spellEnd"/>
      <w:r>
        <w:t xml:space="preserve"> vjerovnika Grad Nova Gradiška pod </w:t>
      </w:r>
      <w:proofErr w:type="spellStart"/>
      <w:r>
        <w:t>br.Z</w:t>
      </w:r>
      <w:proofErr w:type="spellEnd"/>
      <w:r>
        <w:t>-1676/09 od 26.03.2009.</w:t>
      </w:r>
    </w:p>
    <w:p w:rsidRDefault="00D44EFD" w:rsidP="00D44EFD" w:rsidR="00D44EFD">
      <w:pPr>
        <w:jc w:val="both"/>
      </w:pPr>
    </w:p>
    <w:p w:rsidRDefault="00291688" w:rsidP="00291688" w:rsidR="00291688">
      <w:pPr>
        <w:numPr>
          <w:ilvl w:val="0"/>
          <w:numId w:val="10"/>
        </w:numPr>
        <w:jc w:val="both"/>
      </w:pPr>
      <w:r>
        <w:lastRenderedPageBreak/>
        <w:t xml:space="preserve">zabilježba rješenja ovog suda o otvaranju </w:t>
      </w:r>
      <w:proofErr w:type="spellStart"/>
      <w:r>
        <w:t>steč.postupka</w:t>
      </w:r>
      <w:proofErr w:type="spellEnd"/>
      <w:r>
        <w:t xml:space="preserve">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br.St</w:t>
      </w:r>
      <w:proofErr w:type="spellEnd"/>
      <w:r>
        <w:t xml:space="preserve">-8/08-38 od 21.rujna 2009. upisana pod </w:t>
      </w:r>
      <w:proofErr w:type="spellStart"/>
      <w:r>
        <w:t>br.Z</w:t>
      </w:r>
      <w:proofErr w:type="spellEnd"/>
      <w:r>
        <w:t>-4622/09.</w:t>
      </w:r>
    </w:p>
    <w:p w:rsidRDefault="00291688" w:rsidP="00291688" w:rsidR="00291688">
      <w:pPr>
        <w:numPr>
          <w:ilvl w:val="0"/>
          <w:numId w:val="10"/>
        </w:numPr>
        <w:jc w:val="both"/>
      </w:pPr>
      <w:r>
        <w:t xml:space="preserve">zabilježba rješenja ovog suda o prodaji nekretnina stečajnog dužnika </w:t>
      </w:r>
      <w:proofErr w:type="spellStart"/>
      <w:r>
        <w:t>br.St</w:t>
      </w:r>
      <w:proofErr w:type="spellEnd"/>
      <w:r>
        <w:t>-60/2011-300 od 19.04.2016., upisana pod br. Z-4778/</w:t>
      </w:r>
      <w:r w:rsidR="00AE78C3">
        <w:t>2016</w:t>
      </w:r>
      <w:r w:rsidR="00976D08">
        <w:t xml:space="preserve"> od 21.04.2016.</w:t>
      </w:r>
    </w:p>
    <w:p w:rsidRDefault="00444CB3" w:rsidP="00444CB3" w:rsidR="00444CB3">
      <w:pPr>
        <w:ind w:left="720"/>
      </w:pPr>
    </w:p>
    <w:p w:rsidRDefault="009663CA" w:rsidP="009663CA" w:rsidR="00A06CA3" w:rsidRPr="009663CA">
      <w:pPr>
        <w:jc w:val="center"/>
        <w:rPr>
          <w:b/>
        </w:rPr>
      </w:pPr>
      <w:r w:rsidRPr="000308D0">
        <w:t>Obrazloženje</w:t>
      </w:r>
    </w:p>
    <w:p w:rsidRDefault="009663CA" w:rsidR="009663CA"/>
    <w:p w:rsidRDefault="009663CA" w:rsidP="007B6874" w:rsidR="007B6874">
      <w:pPr>
        <w:jc w:val="both"/>
      </w:pPr>
      <w:r>
        <w:tab/>
      </w:r>
      <w:r w:rsidR="007B6874">
        <w:t xml:space="preserve">Temeljem pravomoćnog rješenja stečajnog suca o prodaji nekretnina stečajnog dužnika uz odgovarajuću primjenu pravila o ovrsi, dana </w:t>
      </w:r>
      <w:r w:rsidR="00902C00">
        <w:t>10.listopada</w:t>
      </w:r>
      <w:r w:rsidR="007B6874">
        <w:t xml:space="preserve"> 2017. održano je </w:t>
      </w:r>
      <w:r w:rsidR="00902C00">
        <w:t>des</w:t>
      </w:r>
      <w:r w:rsidR="00490DF4">
        <w:t>eto</w:t>
      </w:r>
      <w:r w:rsidR="00596C61">
        <w:t xml:space="preserve"> </w:t>
      </w:r>
      <w:r w:rsidR="007B6874">
        <w:t>ročište za javn</w:t>
      </w:r>
      <w:r w:rsidR="00017A9B">
        <w:t>u dražbu radi prodaje nekretnina navedenih</w:t>
      </w:r>
      <w:r w:rsidR="007B6874">
        <w:t xml:space="preserve"> u izreci ovog rješenja.</w:t>
      </w:r>
    </w:p>
    <w:p w:rsidRDefault="00596C61" w:rsidP="00A34B6A" w:rsidR="00A34B6A" w:rsidRPr="00A34B6A">
      <w:pPr>
        <w:rPr>
          <w:color w:val="000000"/>
        </w:rPr>
      </w:pPr>
      <w:r>
        <w:tab/>
        <w:t>Kao jedini ponuditelj sudjelovao je</w:t>
      </w:r>
      <w:r w:rsidR="00CA01EC">
        <w:t xml:space="preserve"> </w:t>
      </w:r>
      <w:r w:rsidR="00902C00">
        <w:t xml:space="preserve">Milan </w:t>
      </w:r>
      <w:proofErr w:type="spellStart"/>
      <w:r w:rsidR="00902C00">
        <w:t>Gašparović</w:t>
      </w:r>
      <w:proofErr w:type="spellEnd"/>
      <w:r w:rsidR="00CA01EC">
        <w:t xml:space="preserve"> iz </w:t>
      </w:r>
      <w:r w:rsidR="00902C00">
        <w:t>Nove Gradiške</w:t>
      </w:r>
      <w:r w:rsidR="00017A9B">
        <w:t>, te je za predmetne nekretnine</w:t>
      </w:r>
      <w:r w:rsidR="00CA01EC">
        <w:t xml:space="preserve"> ponudio cijenu  </w:t>
      </w:r>
      <w:r>
        <w:t xml:space="preserve">u iznosu </w:t>
      </w:r>
      <w:r w:rsidR="00902C00">
        <w:t>9.000</w:t>
      </w:r>
      <w:r w:rsidR="00CA01EC">
        <w:t>,00 kn, a kako je uredno izvršio uplatu zatražene jamčevine u visini 10% utvrđene početne vrijednosti, što je sud utvrdio uvidom u priloženu uplatnicu i podatke računovodstva ovog Suda, isti je svojom ponudom ispuni</w:t>
      </w:r>
      <w:r w:rsidR="00A34B6A">
        <w:t>o sve uvjete da mu se nekretnine dosude</w:t>
      </w:r>
      <w:r w:rsidR="00CA01EC">
        <w:t xml:space="preserve">, zbog čega je valjalo odlučiti kao u izreci ovog rješenja na temelju odredbe </w:t>
      </w:r>
      <w:r w:rsidR="00A34B6A">
        <w:rPr>
          <w:color w:val="000000"/>
        </w:rPr>
        <w:t>čl. 164 Stečajnog zakona (NN br. 44/96, 29/99, 129/00, 123/03, 82/06, 116/10, 25/12 133/12, dalje SZ) uz primjenu čl. 103 i 108 Ovršnog zakona (NN br. 112/12).</w:t>
      </w:r>
    </w:p>
    <w:p w:rsidRDefault="0053341B" w:rsidP="007B6874" w:rsidR="0053341B">
      <w:pPr>
        <w:jc w:val="both"/>
      </w:pPr>
      <w:r>
        <w:tab/>
      </w:r>
    </w:p>
    <w:p w:rsidRDefault="00B9744B" w:rsidP="00D2199D" w:rsidR="00B9744B">
      <w:pPr>
        <w:jc w:val="both"/>
      </w:pPr>
    </w:p>
    <w:p w:rsidRDefault="00CD4033" w:rsidP="00976D08" w:rsidR="00CD4033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976D08">
        <w:t>10.listopada</w:t>
      </w:r>
      <w:r w:rsidR="00CA01EC">
        <w:t xml:space="preserve"> </w:t>
      </w:r>
      <w:r w:rsidR="0084730D">
        <w:t xml:space="preserve"> 2017</w:t>
      </w:r>
      <w:r>
        <w:t>.godine</w:t>
      </w:r>
    </w:p>
    <w:p w:rsidRDefault="00976D08" w:rsidP="00976D08" w:rsidR="00976D08">
      <w:pPr>
        <w:jc w:val="center"/>
      </w:pPr>
    </w:p>
    <w:p w:rsidRDefault="00CD4033" w:rsidR="00CD4033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</w:t>
      </w:r>
      <w:r>
        <w:t xml:space="preserve"> STEČAJNI SUDAC:</w:t>
      </w:r>
    </w:p>
    <w:p w:rsidRDefault="00CD4033" w:rsidR="00CD4033"/>
    <w:p w:rsidRDefault="00CD4033" w:rsidP="00902C00" w:rsidR="009E09C4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</w:t>
      </w:r>
      <w:r w:rsidR="009E09C4">
        <w:t>, v.r.</w:t>
      </w:r>
    </w:p>
    <w:p w:rsidRDefault="00D0797F" w:rsidR="00D0797F"/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</w:p>
    <w:p w:rsidRDefault="007B6874" w:rsidP="007B6874" w:rsidR="007B6874">
      <w:pPr>
        <w:jc w:val="both"/>
      </w:pPr>
    </w:p>
    <w:p w:rsidRDefault="00102E64" w:rsidR="0061332D">
      <w:r>
        <w:t xml:space="preserve">Rješenje svim sudionicima dostaviti putem </w:t>
      </w:r>
      <w:r w:rsidR="00417B2A">
        <w:t>mrežne stanice e-O</w:t>
      </w:r>
      <w:r>
        <w:t>glasne ploče i to:</w:t>
      </w:r>
    </w:p>
    <w:p w:rsidRDefault="000D7DAB" w:rsidP="000D7DAB" w:rsidR="000D7DAB">
      <w:pPr>
        <w:jc w:val="both"/>
      </w:pPr>
      <w:r>
        <w:t xml:space="preserve">1. </w:t>
      </w:r>
      <w:proofErr w:type="spellStart"/>
      <w:r>
        <w:t>steč.upravitelj</w:t>
      </w:r>
      <w:proofErr w:type="spellEnd"/>
    </w:p>
    <w:p w:rsidRDefault="00A06CA3" w:rsidP="0053341B" w:rsidR="00CA01EC">
      <w:pPr>
        <w:jc w:val="both"/>
      </w:pPr>
      <w:r>
        <w:t>2.</w:t>
      </w:r>
      <w:r w:rsidR="00417B2A">
        <w:t xml:space="preserve"> </w:t>
      </w:r>
      <w:r w:rsidR="0053341B">
        <w:t>kupac</w:t>
      </w:r>
      <w:r w:rsidR="00CA01EC">
        <w:t xml:space="preserve"> </w:t>
      </w:r>
      <w:r w:rsidR="00976D08">
        <w:t xml:space="preserve">Milan </w:t>
      </w:r>
      <w:proofErr w:type="spellStart"/>
      <w:r w:rsidR="00976D08">
        <w:t>Gašparović</w:t>
      </w:r>
      <w:proofErr w:type="spellEnd"/>
      <w:r w:rsidR="00A34B6A">
        <w:t xml:space="preserve">, </w:t>
      </w:r>
      <w:r w:rsidR="00976D08">
        <w:t>Nova Gradiška</w:t>
      </w:r>
    </w:p>
    <w:p w:rsidRDefault="00A34B6A" w:rsidP="00A34B6A" w:rsidR="00A34B6A">
      <w:pPr>
        <w:jc w:val="both"/>
      </w:pPr>
      <w:r>
        <w:t xml:space="preserve">3. </w:t>
      </w:r>
      <w:proofErr w:type="spellStart"/>
      <w:r>
        <w:t>razlučni</w:t>
      </w:r>
      <w:proofErr w:type="spellEnd"/>
      <w:r>
        <w:t xml:space="preserve"> vjerovnik:  </w:t>
      </w:r>
    </w:p>
    <w:p w:rsidRDefault="00313949" w:rsidP="00A34B6A" w:rsidR="00A34B6A">
      <w:pPr>
        <w:jc w:val="both"/>
      </w:pPr>
      <w:r>
        <w:t>Grad Nova Gradiška</w:t>
      </w:r>
    </w:p>
    <w:p w:rsidRDefault="00A34B6A" w:rsidP="00A34B6A" w:rsidR="00A34B6A">
      <w:pPr>
        <w:jc w:val="both"/>
      </w:pPr>
      <w:r>
        <w:t>4. Porezna uprava</w:t>
      </w:r>
    </w:p>
    <w:p w:rsidRDefault="00A34B6A" w:rsidP="00A34B6A" w:rsidR="00A34B6A">
      <w:pPr>
        <w:jc w:val="both"/>
      </w:pPr>
    </w:p>
    <w:p w:rsidRDefault="00A34B6A" w:rsidP="00A34B6A" w:rsidR="00A34B6A">
      <w:pPr>
        <w:jc w:val="both"/>
      </w:pPr>
      <w:r>
        <w:t xml:space="preserve">ZK odjel Nova Gradiška, nakon pravomoćnosti i uplate </w:t>
      </w:r>
      <w:proofErr w:type="spellStart"/>
      <w:r>
        <w:t>kupovnine</w:t>
      </w:r>
      <w:proofErr w:type="spellEnd"/>
    </w:p>
    <w:p w:rsidRDefault="003A7943" w:rsidR="003A7943">
      <w:pPr>
        <w:ind w:left="1070"/>
      </w:pPr>
    </w:p>
    <w:sectPr w:rsidR="003A79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8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15F19"/>
    <w:rsid w:val="00017A9B"/>
    <w:rsid w:val="000308D0"/>
    <w:rsid w:val="0003470B"/>
    <w:rsid w:val="00041CA9"/>
    <w:rsid w:val="0005159F"/>
    <w:rsid w:val="00053B41"/>
    <w:rsid w:val="00056E80"/>
    <w:rsid w:val="00057794"/>
    <w:rsid w:val="000B3F15"/>
    <w:rsid w:val="000B5754"/>
    <w:rsid w:val="000C4E47"/>
    <w:rsid w:val="000D7DAB"/>
    <w:rsid w:val="000F3D1B"/>
    <w:rsid w:val="00102E64"/>
    <w:rsid w:val="00102E6C"/>
    <w:rsid w:val="00107729"/>
    <w:rsid w:val="00113584"/>
    <w:rsid w:val="00113CB4"/>
    <w:rsid w:val="00124351"/>
    <w:rsid w:val="001244AA"/>
    <w:rsid w:val="00127DAE"/>
    <w:rsid w:val="0015231E"/>
    <w:rsid w:val="0016200D"/>
    <w:rsid w:val="00162818"/>
    <w:rsid w:val="00166DF4"/>
    <w:rsid w:val="001740A5"/>
    <w:rsid w:val="001908BF"/>
    <w:rsid w:val="001971D5"/>
    <w:rsid w:val="001A5887"/>
    <w:rsid w:val="001B1E38"/>
    <w:rsid w:val="001C321B"/>
    <w:rsid w:val="001D05D4"/>
    <w:rsid w:val="002117EA"/>
    <w:rsid w:val="00225183"/>
    <w:rsid w:val="00226FD0"/>
    <w:rsid w:val="00242692"/>
    <w:rsid w:val="00244A6E"/>
    <w:rsid w:val="00251A81"/>
    <w:rsid w:val="00252946"/>
    <w:rsid w:val="0026261D"/>
    <w:rsid w:val="002751C5"/>
    <w:rsid w:val="00291688"/>
    <w:rsid w:val="00295E62"/>
    <w:rsid w:val="002A6C99"/>
    <w:rsid w:val="002B06AF"/>
    <w:rsid w:val="002D5ACD"/>
    <w:rsid w:val="002F304C"/>
    <w:rsid w:val="002F6749"/>
    <w:rsid w:val="003031E2"/>
    <w:rsid w:val="00304BDC"/>
    <w:rsid w:val="00305D14"/>
    <w:rsid w:val="00306395"/>
    <w:rsid w:val="00310C7E"/>
    <w:rsid w:val="00311290"/>
    <w:rsid w:val="00313949"/>
    <w:rsid w:val="00321D77"/>
    <w:rsid w:val="0032412D"/>
    <w:rsid w:val="003244DF"/>
    <w:rsid w:val="0035346D"/>
    <w:rsid w:val="00357606"/>
    <w:rsid w:val="00365108"/>
    <w:rsid w:val="00376EE0"/>
    <w:rsid w:val="003815A8"/>
    <w:rsid w:val="00387B21"/>
    <w:rsid w:val="00394F48"/>
    <w:rsid w:val="003A7943"/>
    <w:rsid w:val="003B2E17"/>
    <w:rsid w:val="003B5097"/>
    <w:rsid w:val="003C7803"/>
    <w:rsid w:val="00400C6D"/>
    <w:rsid w:val="00411F59"/>
    <w:rsid w:val="0041286C"/>
    <w:rsid w:val="00415AEA"/>
    <w:rsid w:val="004174CE"/>
    <w:rsid w:val="00417B2A"/>
    <w:rsid w:val="00420D8C"/>
    <w:rsid w:val="00423636"/>
    <w:rsid w:val="004445B1"/>
    <w:rsid w:val="00444CB3"/>
    <w:rsid w:val="004519BF"/>
    <w:rsid w:val="00460E60"/>
    <w:rsid w:val="004624E6"/>
    <w:rsid w:val="00463E37"/>
    <w:rsid w:val="00465DA0"/>
    <w:rsid w:val="00472D56"/>
    <w:rsid w:val="004858D2"/>
    <w:rsid w:val="00490DF4"/>
    <w:rsid w:val="004A46A5"/>
    <w:rsid w:val="004C0F0F"/>
    <w:rsid w:val="004C1B23"/>
    <w:rsid w:val="004C1B27"/>
    <w:rsid w:val="004D58F4"/>
    <w:rsid w:val="0050338E"/>
    <w:rsid w:val="00506DD9"/>
    <w:rsid w:val="00514478"/>
    <w:rsid w:val="0053341B"/>
    <w:rsid w:val="00536FED"/>
    <w:rsid w:val="0054742D"/>
    <w:rsid w:val="00561A06"/>
    <w:rsid w:val="00561E6D"/>
    <w:rsid w:val="0056220A"/>
    <w:rsid w:val="00566D07"/>
    <w:rsid w:val="005700DB"/>
    <w:rsid w:val="00585486"/>
    <w:rsid w:val="00596C61"/>
    <w:rsid w:val="005974EA"/>
    <w:rsid w:val="005B2FD8"/>
    <w:rsid w:val="005C0067"/>
    <w:rsid w:val="005C714F"/>
    <w:rsid w:val="005D1040"/>
    <w:rsid w:val="005D18AD"/>
    <w:rsid w:val="005D383A"/>
    <w:rsid w:val="005D67E3"/>
    <w:rsid w:val="005E7967"/>
    <w:rsid w:val="005F0992"/>
    <w:rsid w:val="00611B5E"/>
    <w:rsid w:val="00612C43"/>
    <w:rsid w:val="0061332D"/>
    <w:rsid w:val="006224D3"/>
    <w:rsid w:val="006303A9"/>
    <w:rsid w:val="00630E6A"/>
    <w:rsid w:val="00630E71"/>
    <w:rsid w:val="0063146A"/>
    <w:rsid w:val="0065258C"/>
    <w:rsid w:val="00665863"/>
    <w:rsid w:val="00676009"/>
    <w:rsid w:val="00676D6E"/>
    <w:rsid w:val="0069139C"/>
    <w:rsid w:val="006A108D"/>
    <w:rsid w:val="006A1317"/>
    <w:rsid w:val="006B11A6"/>
    <w:rsid w:val="006C5303"/>
    <w:rsid w:val="006C57C1"/>
    <w:rsid w:val="00702CE3"/>
    <w:rsid w:val="00755CB3"/>
    <w:rsid w:val="007661FE"/>
    <w:rsid w:val="00775255"/>
    <w:rsid w:val="007756E1"/>
    <w:rsid w:val="00791F91"/>
    <w:rsid w:val="007B2E38"/>
    <w:rsid w:val="007B6874"/>
    <w:rsid w:val="007C6F76"/>
    <w:rsid w:val="007C79B0"/>
    <w:rsid w:val="007D3075"/>
    <w:rsid w:val="007D64CF"/>
    <w:rsid w:val="007E318E"/>
    <w:rsid w:val="007F4D3F"/>
    <w:rsid w:val="008127A8"/>
    <w:rsid w:val="00822DED"/>
    <w:rsid w:val="0082331E"/>
    <w:rsid w:val="00824428"/>
    <w:rsid w:val="0084730D"/>
    <w:rsid w:val="0086045D"/>
    <w:rsid w:val="00864470"/>
    <w:rsid w:val="00867BA2"/>
    <w:rsid w:val="00876D09"/>
    <w:rsid w:val="008933D6"/>
    <w:rsid w:val="008A5388"/>
    <w:rsid w:val="008B204F"/>
    <w:rsid w:val="008B634B"/>
    <w:rsid w:val="008B6899"/>
    <w:rsid w:val="008C5877"/>
    <w:rsid w:val="008C7E82"/>
    <w:rsid w:val="008E5B1E"/>
    <w:rsid w:val="008F7D9D"/>
    <w:rsid w:val="00901BE8"/>
    <w:rsid w:val="00902C00"/>
    <w:rsid w:val="00915ED5"/>
    <w:rsid w:val="009234B5"/>
    <w:rsid w:val="009262C7"/>
    <w:rsid w:val="00943560"/>
    <w:rsid w:val="00950126"/>
    <w:rsid w:val="00965715"/>
    <w:rsid w:val="009663CA"/>
    <w:rsid w:val="00976D08"/>
    <w:rsid w:val="00982A0E"/>
    <w:rsid w:val="009909E9"/>
    <w:rsid w:val="009A012F"/>
    <w:rsid w:val="009A2A22"/>
    <w:rsid w:val="009A48E4"/>
    <w:rsid w:val="009C1A7E"/>
    <w:rsid w:val="009C36FF"/>
    <w:rsid w:val="009C618E"/>
    <w:rsid w:val="009D5654"/>
    <w:rsid w:val="009E09C4"/>
    <w:rsid w:val="009E4C61"/>
    <w:rsid w:val="009F5B3F"/>
    <w:rsid w:val="009F5DDC"/>
    <w:rsid w:val="00A0438A"/>
    <w:rsid w:val="00A06CA3"/>
    <w:rsid w:val="00A074D5"/>
    <w:rsid w:val="00A137AD"/>
    <w:rsid w:val="00A23C9F"/>
    <w:rsid w:val="00A25672"/>
    <w:rsid w:val="00A34B6A"/>
    <w:rsid w:val="00A35252"/>
    <w:rsid w:val="00A53F45"/>
    <w:rsid w:val="00A549DB"/>
    <w:rsid w:val="00A54CCE"/>
    <w:rsid w:val="00A618FD"/>
    <w:rsid w:val="00A6201D"/>
    <w:rsid w:val="00A743C2"/>
    <w:rsid w:val="00A81C75"/>
    <w:rsid w:val="00A90B76"/>
    <w:rsid w:val="00AA19ED"/>
    <w:rsid w:val="00AB15A5"/>
    <w:rsid w:val="00AC3A5E"/>
    <w:rsid w:val="00AD1111"/>
    <w:rsid w:val="00AD7435"/>
    <w:rsid w:val="00AE3541"/>
    <w:rsid w:val="00AE5085"/>
    <w:rsid w:val="00AE78C3"/>
    <w:rsid w:val="00AF05D5"/>
    <w:rsid w:val="00B21128"/>
    <w:rsid w:val="00B24085"/>
    <w:rsid w:val="00B422B0"/>
    <w:rsid w:val="00B4504E"/>
    <w:rsid w:val="00B57298"/>
    <w:rsid w:val="00B57F4B"/>
    <w:rsid w:val="00B6149C"/>
    <w:rsid w:val="00B6257E"/>
    <w:rsid w:val="00B7663B"/>
    <w:rsid w:val="00B808C0"/>
    <w:rsid w:val="00B87646"/>
    <w:rsid w:val="00B9744B"/>
    <w:rsid w:val="00BA5840"/>
    <w:rsid w:val="00BB7B90"/>
    <w:rsid w:val="00BC2DE0"/>
    <w:rsid w:val="00BC60C5"/>
    <w:rsid w:val="00BD5520"/>
    <w:rsid w:val="00BE3ECF"/>
    <w:rsid w:val="00BF1B2A"/>
    <w:rsid w:val="00BF1CA4"/>
    <w:rsid w:val="00BF3CEA"/>
    <w:rsid w:val="00BF4808"/>
    <w:rsid w:val="00BF7B41"/>
    <w:rsid w:val="00C1205F"/>
    <w:rsid w:val="00C145DC"/>
    <w:rsid w:val="00C22E3A"/>
    <w:rsid w:val="00C24304"/>
    <w:rsid w:val="00C31C93"/>
    <w:rsid w:val="00C331B4"/>
    <w:rsid w:val="00C35BBD"/>
    <w:rsid w:val="00C51DF9"/>
    <w:rsid w:val="00C57885"/>
    <w:rsid w:val="00C57F29"/>
    <w:rsid w:val="00C643E3"/>
    <w:rsid w:val="00C665AA"/>
    <w:rsid w:val="00C85B33"/>
    <w:rsid w:val="00C85C1D"/>
    <w:rsid w:val="00C85C92"/>
    <w:rsid w:val="00C92766"/>
    <w:rsid w:val="00C97E1A"/>
    <w:rsid w:val="00CA01EC"/>
    <w:rsid w:val="00CA2B41"/>
    <w:rsid w:val="00CA2CBA"/>
    <w:rsid w:val="00CA7777"/>
    <w:rsid w:val="00CC12EC"/>
    <w:rsid w:val="00CC5358"/>
    <w:rsid w:val="00CD4033"/>
    <w:rsid w:val="00CD761F"/>
    <w:rsid w:val="00CE3DCB"/>
    <w:rsid w:val="00CE5B87"/>
    <w:rsid w:val="00CE6A04"/>
    <w:rsid w:val="00CF4EC9"/>
    <w:rsid w:val="00D01DF4"/>
    <w:rsid w:val="00D0797F"/>
    <w:rsid w:val="00D10E00"/>
    <w:rsid w:val="00D2199D"/>
    <w:rsid w:val="00D22AC0"/>
    <w:rsid w:val="00D32731"/>
    <w:rsid w:val="00D44EFD"/>
    <w:rsid w:val="00D6064B"/>
    <w:rsid w:val="00D61A69"/>
    <w:rsid w:val="00D73D5B"/>
    <w:rsid w:val="00D940F5"/>
    <w:rsid w:val="00DA5B89"/>
    <w:rsid w:val="00DA5C06"/>
    <w:rsid w:val="00DA6440"/>
    <w:rsid w:val="00DA6FBF"/>
    <w:rsid w:val="00DB177B"/>
    <w:rsid w:val="00DB1C48"/>
    <w:rsid w:val="00DF1F21"/>
    <w:rsid w:val="00E0522B"/>
    <w:rsid w:val="00E1523B"/>
    <w:rsid w:val="00E15249"/>
    <w:rsid w:val="00E213D9"/>
    <w:rsid w:val="00E313F3"/>
    <w:rsid w:val="00E36229"/>
    <w:rsid w:val="00E37263"/>
    <w:rsid w:val="00E5084D"/>
    <w:rsid w:val="00E50918"/>
    <w:rsid w:val="00E85FFB"/>
    <w:rsid w:val="00E87A7C"/>
    <w:rsid w:val="00E9345D"/>
    <w:rsid w:val="00E976E0"/>
    <w:rsid w:val="00EA6556"/>
    <w:rsid w:val="00EC2CCB"/>
    <w:rsid w:val="00EC4481"/>
    <w:rsid w:val="00ED0668"/>
    <w:rsid w:val="00EF7CC1"/>
    <w:rsid w:val="00F14A5C"/>
    <w:rsid w:val="00F17381"/>
    <w:rsid w:val="00F20174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4EF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4E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</izvorni_sadrzaj>
    <derivirana_varijabla naziv="DomainObject.Predmet.PrimjedbaSuca_1">I-III ,IV,V dio ,6,7,8,   9,10,11 - u ormaru (Tomo)
12,13,14,15 - u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573</properties:Words>
  <properties:Characters>3069</properties:Characters>
  <properties:Lines>86</properties:Lines>
  <properties:Paragraphs>41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2017-10-10T10:19:00Z</dcterms:created>
  <dc:creator>Korisnik</dc:creator>
  <cp:lastModifiedBy>wsadmin</cp:lastModifiedBy>
  <cp:lastPrinted>2017-10-10T11:33:00Z</cp:lastPrinted>
  <dcterms:modified xmlns:xsi="http://www.w3.org/2001/XMLSchema-instance" xsi:type="dcterms:W3CDTF">2017-10-10T11:33:00Z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