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cd9c" w14:paraId="d1ccd9c" w:rsidRDefault="00AD4EC2" w:rsidP="00AD4EC2" w:rsidR="00AD4EC2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4EC2" w:rsidP="00AD4EC2" w:rsidR="00AD4EC2">
      <w:pPr>
        <w:spacing w:after="0"/>
      </w:pPr>
    </w:p>
    <w:p w:rsidRDefault="00AD4EC2" w:rsidP="00AD4EC2" w:rsidR="00AD4EC2">
      <w:pPr>
        <w:spacing w:after="0"/>
      </w:pPr>
    </w:p>
    <w:p w:rsidRDefault="00AD4EC2" w:rsidP="00AD4EC2" w:rsidR="00AD4EC2">
      <w:pPr>
        <w:spacing w:after="0"/>
      </w:pPr>
      <w:r>
        <w:t xml:space="preserve">        REPUBLIKA HRVATSKA</w:t>
      </w:r>
    </w:p>
    <w:p w:rsidRDefault="00AD4EC2" w:rsidP="00AD4EC2" w:rsidR="00AD4EC2">
      <w:pPr>
        <w:spacing w:after="0"/>
      </w:pPr>
      <w:r>
        <w:t>TRGOVAČKI SUD U VARAŽDINU</w:t>
      </w:r>
    </w:p>
    <w:p w:rsidRDefault="00AD4EC2" w:rsidP="00AD4EC2" w:rsidR="00AD4EC2">
      <w:pPr>
        <w:spacing w:after="0"/>
      </w:pPr>
      <w:r>
        <w:t xml:space="preserve">                Braće Radić 2/II</w:t>
      </w:r>
    </w:p>
    <w:p w:rsidRDefault="00AD4EC2" w:rsidP="00AD4EC2" w:rsidR="00AD4EC2">
      <w:pPr>
        <w:spacing w:after="0"/>
      </w:pPr>
    </w:p>
    <w:p w:rsidRDefault="00AD4EC2" w:rsidP="00AD4EC2" w:rsidR="00AD4EC2">
      <w:pPr>
        <w:pStyle w:val="SudNaziv"/>
        <w:rPr>
          <w:b w:val="false"/>
        </w:rPr>
      </w:pPr>
    </w:p>
    <w:p w:rsidRDefault="00AD4EC2" w:rsidP="00AD4EC2" w:rsidR="00AD4EC2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AD4EC2" w:rsidP="00AD4EC2" w:rsidR="00AD4EC2">
      <w:pPr>
        <w:pStyle w:val="SudNaziv"/>
        <w:rPr>
          <w:b w:val="false"/>
        </w:rPr>
      </w:pPr>
    </w:p>
    <w:p w:rsidRDefault="00AD4EC2" w:rsidP="00AD4EC2" w:rsidR="00AD4EC2">
      <w:pPr>
        <w:spacing w:after="0"/>
        <w:jc w:val="center"/>
      </w:pPr>
      <w:r>
        <w:t>R  J  E  Š  E  NJ  E</w:t>
      </w:r>
    </w:p>
    <w:p w:rsidRDefault="00AD4EC2" w:rsidP="00AD4EC2" w:rsidR="00AD4EC2">
      <w:pPr>
        <w:spacing w:after="0"/>
        <w:jc w:val="center"/>
      </w:pP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MODUS M d.o.o., OIB: 88869410043 sa sjedištem u Franjevački trg 1, 42000 Varaždin</w:t>
      </w:r>
      <w:r>
        <w:rPr>
          <w:rStyle w:val="Naglaeno"/>
          <w:b w:val="false"/>
        </w:rPr>
        <w:t>,</w:t>
      </w:r>
      <w:r>
        <w:t xml:space="preserve"> 29. svibnja 2017.,</w:t>
      </w: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center"/>
      </w:pPr>
      <w:r>
        <w:t>r i j e š i o     j e</w:t>
      </w:r>
    </w:p>
    <w:p w:rsidRDefault="00AD4EC2" w:rsidP="00AD4EC2" w:rsidR="00AD4EC2">
      <w:pPr>
        <w:spacing w:after="0"/>
        <w:jc w:val="center"/>
      </w:pPr>
    </w:p>
    <w:p w:rsidRDefault="00AD4EC2" w:rsidP="00AD4EC2" w:rsidR="00AD4EC2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MODUS M d.o.o., OIB: 88869410043 sa sjedištem u Franjevački trg 1,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AD4EC2" w:rsidP="00AD4EC2" w:rsidR="00AD4EC2">
      <w:pPr>
        <w:spacing w:after="0"/>
        <w:ind w:firstLine="708"/>
        <w:jc w:val="both"/>
      </w:pPr>
    </w:p>
    <w:p w:rsidRDefault="00AD4EC2" w:rsidP="00AD4EC2" w:rsidR="00AD4EC2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St-693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AD4EC2" w:rsidP="00AD4EC2" w:rsidR="00AD4EC2">
      <w:pPr>
        <w:spacing w:after="0"/>
        <w:ind w:firstLine="708"/>
        <w:jc w:val="both"/>
      </w:pPr>
    </w:p>
    <w:p w:rsidRDefault="00AD4EC2" w:rsidP="00AD4EC2" w:rsidR="00AD4EC2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</w:t>
      </w:r>
      <w:r>
        <w:rPr>
          <w:rStyle w:val="Naglaeno"/>
          <w:b w:val="false"/>
        </w:rPr>
        <w:t>MODUS M d.o.o., OIB: 88869410043 sa sjedištem u Franjevački trg 1, 42000 Varaždin</w:t>
      </w:r>
      <w:r>
        <w:t>.</w:t>
      </w:r>
    </w:p>
    <w:p w:rsidRDefault="00AD4EC2" w:rsidP="00AD4EC2" w:rsidR="00AD4EC2">
      <w:pPr>
        <w:spacing w:after="0"/>
        <w:ind w:firstLine="708"/>
        <w:jc w:val="both"/>
      </w:pPr>
    </w:p>
    <w:p w:rsidRDefault="00AD4EC2" w:rsidP="00AD4EC2" w:rsidR="00AD4EC2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MODUS M d.o.o., OIB: 88869410043 sa sjedištem u Franjevački trg 1, 42000 Varaždin</w:t>
      </w:r>
      <w:r>
        <w:t>.</w:t>
      </w:r>
    </w:p>
    <w:p w:rsidRDefault="00AD4EC2" w:rsidP="00AD4EC2" w:rsidR="00AD4EC2">
      <w:pPr>
        <w:spacing w:after="0"/>
        <w:jc w:val="center"/>
      </w:pPr>
    </w:p>
    <w:p w:rsidRDefault="00AD4EC2" w:rsidP="00AD4EC2" w:rsidR="00AD4EC2">
      <w:pPr>
        <w:spacing w:after="0"/>
        <w:jc w:val="center"/>
      </w:pPr>
      <w:r>
        <w:t>Obrazloženje</w:t>
      </w: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25. travnja</w:t>
      </w:r>
      <w:r>
        <w:t xml:space="preserve">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St-693</w:t>
      </w:r>
      <w:r>
        <w:rPr>
          <w:rStyle w:val="Naglaeno"/>
          <w:b w:val="false"/>
        </w:rPr>
        <w:t>/16-4 od 6. listopada 2016. pokrenuo prethodni postupak radi utvrđivanja uvjeta za otvaranje stečajnog postupka, te je ujedno, između ostalog, odredio i ročište radi izjašnjenja o tom prijedlogu.</w:t>
      </w: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</w:r>
      <w:r>
        <w:rPr>
          <w:rStyle w:val="Naglaeno"/>
          <w:b w:val="false"/>
        </w:rPr>
        <w:t>Obzirom da na navedeno ročište te kasnije zakazana ročišta nije pristupao</w:t>
      </w:r>
      <w:r>
        <w:rPr>
          <w:rStyle w:val="Naglaeno"/>
          <w:b w:val="false"/>
        </w:rPr>
        <w:t xml:space="preserve"> direktor društva dužnika</w:t>
      </w:r>
      <w:r>
        <w:rPr>
          <w:rStyle w:val="Naglaeno"/>
          <w:b w:val="false"/>
        </w:rPr>
        <w:t>, sud je rješenjem poslovni broj 6 St-693/16-21 od 31. ožujka 2017. društvu dužnika imenovao privremenog stečajnog upravitelja. Isti je ovome sudu dana 8. svibnja 2017. dostavio izvješće te pribavljenu dokumentaciju Policijske uprave Varaždinske te Zemljišno-knjižnog odjela Općinskog suda u Varaždinu iz kojih potvrda</w:t>
      </w:r>
      <w:r>
        <w:rPr>
          <w:rStyle w:val="Naglaeno"/>
          <w:b w:val="false"/>
        </w:rPr>
        <w:t xml:space="preserve"> proizlazi kako društvo nema u vlasništvu nikakve imovine.</w:t>
      </w: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utvrdio da društvo nije vlasnik niti pokretne, a niti nepokretne imovine.</w:t>
      </w: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D4EC2" w:rsidP="00AD4EC2" w:rsidR="00AD4EC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D4EC2" w:rsidP="00AD4EC2" w:rsidR="00AD4EC2">
      <w:pPr>
        <w:spacing w:after="0"/>
        <w:jc w:val="both"/>
      </w:pPr>
      <w:r>
        <w:rPr>
          <w:rStyle w:val="Naglaeno"/>
          <w:b w:val="false"/>
        </w:rPr>
        <w:tab/>
        <w:t xml:space="preserve">Zbog svega iznijetog, a budući da je sud utvrdio da </w:t>
      </w:r>
      <w:r>
        <w:rPr>
          <w:rStyle w:val="Naglaeno"/>
          <w:b w:val="false"/>
        </w:rPr>
        <w:t xml:space="preserve">društvo dužnika nema imovine </w:t>
      </w:r>
      <w:r>
        <w:rPr>
          <w:rStyle w:val="Naglaeno"/>
          <w:b w:val="false"/>
        </w:rPr>
        <w:t>za namirenje troškova stečajnoga postupka, valjalo je temeljem citirane odredbe čl. 132. st. 1. i st. 2. SZ-a, odlučiti kao u izreci ovog rješenja.</w:t>
      </w:r>
    </w:p>
    <w:p w:rsidRDefault="00AD4EC2" w:rsidP="00AD4EC2" w:rsidR="00AD4EC2">
      <w:pPr>
        <w:spacing w:after="0"/>
        <w:jc w:val="both"/>
      </w:pPr>
      <w:r>
        <w:tab/>
      </w: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center"/>
      </w:pPr>
      <w:r>
        <w:t>U Varaždinu, 29. svibnja 2017.</w:t>
      </w:r>
    </w:p>
    <w:p w:rsidRDefault="00AD4EC2" w:rsidP="00AD4EC2" w:rsidR="00AD4EC2">
      <w:pPr>
        <w:spacing w:after="0"/>
        <w:jc w:val="center"/>
      </w:pPr>
    </w:p>
    <w:p w:rsidRDefault="00AD4EC2" w:rsidP="00AD4EC2" w:rsidR="00AD4EC2">
      <w:pPr>
        <w:spacing w:after="0"/>
        <w:jc w:val="center"/>
      </w:pPr>
    </w:p>
    <w:p w:rsidRDefault="00AD4EC2" w:rsidP="00AD4EC2" w:rsidR="00AD4EC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4570CA">
        <w:t xml:space="preserve">  </w:t>
      </w:r>
      <w:bookmarkStart w:name="_GoBack" w:id="0"/>
      <w:bookmarkEnd w:id="0"/>
      <w:r>
        <w:t>SUDAC</w:t>
      </w: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  <w:r w:rsidR="004570CA">
        <w:t>, v.r.</w:t>
      </w: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  <w:r>
        <w:t>UPUTA O PRAVOM LIJEKU:</w:t>
      </w:r>
    </w:p>
    <w:p w:rsidRDefault="00AD4EC2" w:rsidP="00AD4EC2" w:rsidR="00AD4EC2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</w:p>
    <w:p w:rsidRDefault="00AD4EC2" w:rsidP="00AD4EC2" w:rsidR="00AD4EC2">
      <w:pPr>
        <w:spacing w:after="0"/>
        <w:jc w:val="both"/>
      </w:pPr>
      <w:r>
        <w:t>DNA:</w:t>
      </w:r>
    </w:p>
    <w:p w:rsidRDefault="00AD4EC2" w:rsidP="00AD4EC2" w:rsidR="00AD4EC2">
      <w:pPr>
        <w:spacing w:after="0"/>
        <w:jc w:val="both"/>
      </w:pPr>
      <w:r>
        <w:t>1. e-Oglasna ploča ovoga suda</w:t>
      </w:r>
      <w:r>
        <w:tab/>
      </w:r>
    </w:p>
    <w:p w:rsidRDefault="00AD4EC2" w:rsidP="00AD4EC2" w:rsidR="00AD4EC2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4EC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CBD" w:rsidP="00537B78" w:rsidR="00042CBD">
      <w:r>
        <w:separator/>
      </w:r>
    </w:p>
  </w:endnote>
  <w:endnote w:id="0" w:type="continuationSeparator">
    <w:p w:rsidRDefault="00042CBD" w:rsidP="00537B78" w:rsidR="00042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CBD" w:rsidP="00537B78" w:rsidR="00042CBD">
      <w:r>
        <w:separator/>
      </w:r>
    </w:p>
  </w:footnote>
  <w:footnote w:id="0" w:type="continuationSeparator">
    <w:p w:rsidRDefault="00042CBD" w:rsidP="00537B78" w:rsidR="00042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EC2" w:rsidR="008333A9">
    <w:pPr>
      <w:pStyle w:val="Zaglavlje"/>
    </w:pPr>
    <w:r>
      <w:rPr>
        <w:rStyle w:val="PozadinaSvijetloCrvena"/>
        <w:shd w:fill="auto" w:color="auto" w:val="clear"/>
      </w:rPr>
      <w:t>Poslovni broj: 6 St-693/16-25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CBD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DFD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0C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EC2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8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St-693/2016-25</izvorni_sadrzaj>
    <derivirana_varijabla naziv="DomainObject.Oznaka_1">St-693/2016-25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M društvo s ograničenom odgovornošću za proizvodnju i usluge</izvorni_sadrzaj>
    <derivirana_varijabla naziv="DomainObject.Predmet.ProtustrankaFormated_1">  MODUS M društvo s ograničenom odgovornošću za proizvodnju i usluge</derivirana_varijabla>
  </DomainObject.Predmet.ProtustrankaFormated>
  <DomainObject.Predmet.ProtustrankaFormatedOIB>
    <izvorni_sadrzaj>  MODUS M društvo s ograničenom odgovornošću za proizvodnju i usluge, OIB 88869410043</izvorni_sadrzaj>
    <derivirana_varijabla naziv="DomainObject.Predmet.ProtustrankaFormatedOIB_1">  MODUS M društvo s ograničenom odgovornošću za proizvodnju i usluge, OIB 88869410043</derivirana_varijabla>
  </DomainObject.Predmet.ProtustrankaFormatedOIB>
  <DomainObject.Predmet.ProtustrankaFormatedWithAdress>
    <izvorni_sadrzaj> MODUS M društvo s ograničenom odgovornošću za proizvodnju i usluge, Franjevački trg 1, 42000 Varaždin</izvorni_sadrzaj>
    <derivirana_varijabla naziv="DomainObject.Predmet.ProtustrankaFormatedWithAdress_1"> MODUS M društvo s ograničenom odgovornošću za proizvodnju i usluge, Franjevački trg 1, 42000 Varaždin</derivirana_varijabla>
  </DomainObject.Predmet.ProtustrankaFormatedWithAdress>
  <DomainObject.Predmet.ProtustrankaFormatedWithAdressOIB>
    <izvorni_sadrzaj> MODUS M društvo s ograničenom odgovornošću za proizvodnju i usluge, OIB 88869410043, Franjevački trg 1, 42000 Varaždin</izvorni_sadrzaj>
    <derivirana_varijabla naziv="DomainObject.Predmet.ProtustrankaFormatedWithAdressOIB_1"> MODUS M društvo s ograničenom odgovornošću za proizvodnju i usluge, OIB 88869410043, Franjevački trg 1, 42000 Varaždin</derivirana_varijabla>
  </DomainObject.Predmet.ProtustrankaFormatedWithAdressOIB>
  <DomainObject.Predmet.ProtustrankaWithAdress>
    <izvorni_sadrzaj>MODUS M društvo s ograničenom odgovornošću za proizvodnju i usluge Franjevački trg 1, 42000 Varaždin</izvorni_sadrzaj>
    <derivirana_varijabla naziv="DomainObject.Predmet.ProtustrankaWithAdress_1">MODUS M društvo s ograničenom odgovornošću za proizvodnju i usluge Franjevački trg 1, 42000 Varaždin</derivirana_varijabla>
  </DomainObject.Predmet.ProtustrankaWithAdress>
  <DomainObject.Predmet.ProtustrankaWithAdressOIB>
    <izvorni_sadrzaj>MODUS M društvo s ograničenom odgovornošću za proizvodnju i usluge, OIB 88869410043, Franjevački trg 1, 42000 Varaždin</izvorni_sadrzaj>
    <derivirana_varijabla naziv="DomainObject.Predmet.ProtustrankaWithAdressOIB_1">MODUS M društvo s ograničenom odgovornošću za proizvodnju i usluge, OIB 88869410043, Franjevački trg 1, 42000 Varaždin</derivirana_varijabla>
  </DomainObject.Predmet.ProtustrankaWithAdressOIB>
  <DomainObject.Predmet.ProtustrankaNazivFormated>
    <izvorni_sadrzaj>MODUS M društvo s ograničenom odgovornošću za proizvodnju i usluge</izvorni_sadrzaj>
    <derivirana_varijabla naziv="DomainObject.Predmet.ProtustrankaNazivFormated_1">MODUS M društvo s ograničenom odgovornošću za proizvodnju i usluge</derivirana_varijabla>
  </DomainObject.Predmet.ProtustrankaNazivFormated>
  <DomainObject.Predmet.ProtustrankaNazivFormatedOIB>
    <izvorni_sadrzaj>MODUS M društvo s ograničenom odgovornošću za proizvodnju i usluge, OIB 88869410043</izvorni_sadrzaj>
    <derivirana_varijabla naziv="DomainObject.Predmet.ProtustrankaNazivFormatedOIB_1">MODUS M društvo s ograničenom odgovornošću za proizvodnju i usluge, OIB 88869410043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465297.33</izvorni_sadrzaj>
    <derivirana_varijabla naziv="DomainObject.Predmet.TrenutnaVrijednost_1">465297.33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MODUS M društvo s ograničenom odgovornošću za proizvodnju i usluge</item>
    </izvorni_sadrzaj>
    <derivirana_varijabla naziv="DomainObject.Predmet.ProtuStrankaListFormated_1">
      <item>MODUS M društvo s ograničenom odgovornošću za proizvodnju i usluge</item>
    </derivirana_varijabla>
  </DomainObject.Predmet.ProtuStrankaListFormated>
  <DomainObject.Predmet.ProtuStrankaListFormatedOIB>
    <izvorni_sadrzaj>
      <item>MODUS M društvo s ograničenom odgovornošću za proizvodnju i usluge, OIB 88869410043</item>
    </izvorni_sadrzaj>
    <derivirana_varijabla naziv="DomainObject.Predmet.ProtuStrankaListFormatedOIB_1">
      <item>MODUS M društvo s ograničenom odgovornošću za proizvodnju i usluge, OIB 88869410043</item>
    </derivirana_varijabla>
  </DomainObject.Predmet.ProtuStrankaListFormatedOIB>
  <DomainObject.Predmet.ProtuStrankaListFormatedWithAdress>
    <izvorni_sadrzaj>
      <item>MODUS M društvo s ograničenom odgovornošću za proizvodnju i usluge, Franjevački trg 1, 42000 Varaždin</item>
    </izvorni_sadrzaj>
    <derivirana_varijabla naziv="DomainObject.Predmet.ProtuStrankaListFormatedWithAdress_1">
      <item>MODUS M društvo s ograničenom odgovornošću za proizvodnju i usluge, Franjevački trg 1, 42000 Varaždin</item>
    </derivirana_varijabla>
  </DomainObject.Predmet.ProtuStrankaListFormatedWithAdress>
  <DomainObject.Predmet.ProtuStrankaListFormatedWithAdressOIB>
    <izvorni_sadrzaj>
      <item>MODUS M društvo s ograničenom odgovornošću za proizvodnju i usluge, OIB 88869410043, Franjevački trg 1, 42000 Varaždin</item>
    </izvorni_sadrzaj>
    <derivirana_varijabla naziv="DomainObject.Predmet.ProtuStrankaListFormatedWithAdressOIB_1">
      <item>MODUS M društvo s ograničenom odgovornošću za proizvodnju i usluge, OIB 88869410043, Franjevački trg 1, 42000 Varaždin</item>
    </derivirana_varijabla>
  </DomainObject.Predmet.ProtuStrankaListFormatedWithAdressOIB>
  <DomainObject.Predmet.ProtuStrankaListNazivFormated>
    <izvorni_sadrzaj>
      <item>MODUS M društvo s ograničenom odgovornošću za proizvodnju i usluge</item>
    </izvorni_sadrzaj>
    <derivirana_varijabla naziv="DomainObject.Predmet.ProtuStrankaListNazivFormated_1">
      <item>MODUS M društvo s ograničenom odgovornošću za proizvodnju i usluge</item>
    </derivirana_varijabla>
  </DomainObject.Predmet.ProtuStrankaListNazivFormated>
  <DomainObject.Predmet.ProtuStrankaListNazivFormatedOIB>
    <izvorni_sadrzaj>
      <item>MODUS M društvo s ograničenom odgovornošću za proizvodnju i usluge, OIB 88869410043</item>
    </izvorni_sadrzaj>
    <derivirana_varijabla naziv="DomainObject.Predmet.ProtuStrankaListNazivFormatedOIB_1">
      <item>MODUS M društvo s ograničenom odgovornošću za proizvodnju i usluge, OIB 88869410043</item>
    </derivirana_varijabla>
  </DomainObject.Predmet.ProtuStrankaListNazivFormatedOIB>
  <DomainObject.Predmet.OstaliListFormated>
    <izvorni_sadrzaj>
      <item>sudski registar</item>
      <item>Juraj Mrazović</item>
      <item>Rudolf Mrazović</item>
    </izvorni_sadrzaj>
    <derivirana_varijabla naziv="DomainObject.Predmet.OstaliListFormated_1">
      <item>sudski registar</item>
      <item>Juraj Mrazović</item>
      <item>Rudolf Mrazović</item>
    </derivirana_varijabla>
  </DomainObject.Predmet.OstaliListFormated>
  <DomainObject.Predmet.OstaliListFormatedOIB>
    <izvorni_sadrzaj>
      <item>sudski registar</item>
      <item>Juraj Mrazović, OIB 77118674410</item>
      <item>Rudolf Mrazović, OIB 91036761402</item>
    </izvorni_sadrzaj>
    <derivirana_varijabla naziv="DomainObject.Predmet.OstaliListFormatedOIB_1">
      <item>sudski registar</item>
      <item>Juraj Mrazović, OIB 77118674410</item>
      <item>Rudolf Mrazović, OIB 91036761402</item>
    </derivirana_varijabla>
  </DomainObject.Predmet.OstaliListFormatedOIB>
  <DomainObject.Predmet.OstaliListFormatedWithAdress>
    <izvorni_sadrzaj>
      <item>sudski registar</item>
      <item>Juraj Mrazović, Franjevački Trg 1, 42000 Varaždin</item>
      <item>Rudolf Mrazović, Franjevački Trg 1, 42000 Varaždin</item>
    </izvorni_sadrzaj>
    <derivirana_varijabla naziv="DomainObject.Predmet.OstaliListFormatedWithAdress_1">
      <item>sudski registar</item>
      <item>Juraj Mrazović, Franjevački Trg 1, 42000 Varaždin</item>
      <item>Rudolf Mrazović, Franjevački Trg 1, 42000 Varaždin</item>
    </derivirana_varijabla>
  </DomainObject.Predmet.OstaliListFormatedWithAdress>
  <DomainObject.Predmet.OstaliListFormatedWithAdressOIB>
    <izvorni_sadrzaj>
      <item>sudski registar</item>
      <item>Juraj Mrazović, OIB 77118674410, Franjevački Trg 1, 42000 Varaždin</item>
      <item>Rudolf Mrazović, OIB 91036761402, Franjevački Trg 1, 42000 Varaždin</item>
    </izvorni_sadrzaj>
    <derivirana_varijabla naziv="DomainObject.Predmet.OstaliListFormatedWithAdressOIB_1">
      <item>sudski registar</item>
      <item>Juraj Mrazović, OIB 77118674410, Franjevački Trg 1, 42000 Varaždin</item>
      <item>Rudolf Mrazović, OIB 91036761402, Franjevački Trg 1, 42000 Varaždin</item>
    </derivirana_varijabla>
  </DomainObject.Predmet.OstaliListFormatedWithAdressOIB>
  <DomainObject.Predmet.OstaliListNazivFormated>
    <izvorni_sadrzaj>
      <item>sudski registar</item>
      <item>Juraj Mrazović</item>
      <item>Rudolf Mrazović</item>
    </izvorni_sadrzaj>
    <derivirana_varijabla naziv="DomainObject.Predmet.OstaliListNazivFormated_1">
      <item>sudski registar</item>
      <item>Juraj Mrazović</item>
      <item>Rudolf Mrazović</item>
    </derivirana_varijabla>
  </DomainObject.Predmet.OstaliListNazivFormated>
  <DomainObject.Predmet.OstaliListNazivFormatedOIB>
    <izvorni_sadrzaj>
      <item>sudski registar</item>
      <item>Juraj Mrazović, OIB 77118674410</item>
      <item>Rudolf Mrazović, OIB 91036761402</item>
    </izvorni_sadrzaj>
    <derivirana_varijabla naziv="DomainObject.Predmet.OstaliListNazivFormatedOIB_1">
      <item>sudski registar</item>
      <item>Juraj Mrazović, OIB 77118674410</item>
      <item>Rudolf Mrazović, OIB 91036761402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St-693/2016-25</izvorni_sadrzaj>
    <derivirana_varijabla naziv="DomainObject.PoslovniBrojDokumenta_1">St-693/2016-25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MODUS M društvo s ograničenom odgovornošću za proizvodnju i usluge</izvorni_sadrzaj>
    <derivirana_varijabla naziv="DomainObject.Predmet.ProtustrankaIDrugi_1">MODUS M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MODUS M društvo s ograničenom odgovornošću za proizvodnju i usluge, OIB 88869410043, Franjevački trg 1, 42000 Varaždin</izvorni_sadrzaj>
    <derivirana_varijabla naziv="DomainObject.Predmet.ProtustrankaIDrugiAdressOIB_1">MODUS M društvo s ograničenom odgovornošću za proizvodnju i usluge, OIB 88869410043, Franjevački trg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MODUS M društvo s ograničenom odgovornošću za proizvodnju i usluge</item>
      <item>sudski registar</item>
      <item>Juraj Mrazović</item>
      <item>Rudolf Mrazović</item>
    </izvorni_sadrzaj>
    <derivirana_varijabla naziv="DomainObject.Predmet.SudioniciListNaziv_1">
      <item>Financijska agencija</item>
      <item>MODUS M društvo s ograničenom odgovornošću za proizvodnju i usluge</item>
      <item>sudski registar</item>
      <item>Juraj Mrazović</item>
      <item>Rudolf Mrazović</item>
    </derivirana_varijabla>
  </DomainObject.Predmet.SudioniciListNaziv>
  <DomainObject.Predmet.SudioniciListAdressOIB>
    <izvorni_sadrzaj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izvorni_sadrzaj>
    <derivirana_varijabla naziv="DomainObject.Predmet.SudioniciListAdressOIB_1"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74121-9ECA-481A-94E1-03BA9F091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3494</properties:Characters>
  <properties:Lines>93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2017-05-26T07:02:00Z</cp:lastPrinted>
  <dcterms:modified xmlns:xsi="http://www.w3.org/2001/XMLSchema-instance" xsi:type="dcterms:W3CDTF">2017-05-26T07:02:00Z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St-693/2016-25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