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4431" w14:paraId="6714431" w:rsidRDefault="00D1158E" w:rsidP="00F85E03" w:rsidR="00261F70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St-59/2015</w:t>
      </w:r>
    </w:p>
    <w:p w:rsidRDefault="00F85E03" w:rsidP="00F85E03" w:rsidR="00F85E0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85E03" w:rsidP="00F85E03" w:rsidR="00F85E0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85E03" w:rsidP="00F85E03" w:rsidR="00F85E0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85E03" w:rsidP="00F85E03" w:rsidR="00F85E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85E03" w:rsidP="00F85E03" w:rsidR="00F85E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F85E03" w:rsidP="00F85E03" w:rsidR="00F85E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F85E03" w:rsidP="00F85E03" w:rsidR="00F85E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6087" w:rsidP="00F85E03" w:rsidR="005960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03" w:rsidP="00F85E03" w:rsidR="00F85E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F85E03" w:rsidP="00F85E03" w:rsidR="00F85E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85E03" w:rsidP="00F85E03" w:rsidR="00F85E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F85E03" w:rsidP="00F85E03" w:rsidR="00F85E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96087" w:rsidP="00F85E03" w:rsidR="005960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85E03" w:rsidP="00F85E03" w:rsidR="005960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po sucu Tereziji Goreta, kao stečajnom sucu u stečajnom predmetu predlagatelja </w:t>
      </w:r>
      <w:r w:rsidR="00D1158E">
        <w:rPr>
          <w:rFonts w:cs="Times New Roman" w:hAnsi="Times New Roman" w:ascii="Times New Roman"/>
          <w:sz w:val="24"/>
          <w:szCs w:val="24"/>
        </w:rPr>
        <w:t>Republika Hrvatska, Ministarstvo Financija, Porezna uprava, Područni ured Dalmacija i dr.</w:t>
      </w:r>
      <w:r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D1158E">
        <w:rPr>
          <w:rFonts w:cs="Times New Roman" w:hAnsi="Times New Roman" w:ascii="Times New Roman"/>
          <w:sz w:val="24"/>
          <w:szCs w:val="24"/>
        </w:rPr>
        <w:t xml:space="preserve">MATELL DENTAL CENTAR d.o.o. iz Vodica, </w:t>
      </w:r>
      <w:proofErr w:type="spellStart"/>
      <w:r w:rsidR="00D1158E">
        <w:rPr>
          <w:rFonts w:cs="Times New Roman" w:hAnsi="Times New Roman" w:ascii="Times New Roman"/>
          <w:sz w:val="24"/>
          <w:szCs w:val="24"/>
        </w:rPr>
        <w:t>Ćirila</w:t>
      </w:r>
      <w:proofErr w:type="spellEnd"/>
      <w:r w:rsidR="00D1158E">
        <w:rPr>
          <w:rFonts w:cs="Times New Roman" w:hAnsi="Times New Roman" w:ascii="Times New Roman"/>
          <w:sz w:val="24"/>
          <w:szCs w:val="24"/>
        </w:rPr>
        <w:t xml:space="preserve"> i Metoda 2, OIB: </w:t>
      </w:r>
      <w:r w:rsidR="00D1158E" w:rsidRPr="00D1158E">
        <w:rPr>
          <w:rFonts w:cs="Times New Roman" w:hAnsi="Times New Roman" w:ascii="Times New Roman"/>
          <w:sz w:val="24"/>
          <w:szCs w:val="24"/>
        </w:rPr>
        <w:t>98719574826</w:t>
      </w:r>
      <w:r w:rsidR="00596087">
        <w:rPr>
          <w:rFonts w:cs="Times New Roman" w:hAnsi="Times New Roman" w:ascii="Times New Roman"/>
          <w:sz w:val="24"/>
          <w:szCs w:val="24"/>
        </w:rPr>
        <w:t xml:space="preserve">, dana </w:t>
      </w:r>
      <w:r w:rsidR="008556B6">
        <w:rPr>
          <w:rFonts w:cs="Times New Roman" w:hAnsi="Times New Roman" w:ascii="Times New Roman"/>
          <w:sz w:val="24"/>
          <w:szCs w:val="24"/>
        </w:rPr>
        <w:t>09. Svibnja 2017</w:t>
      </w:r>
      <w:r w:rsidR="00596087">
        <w:rPr>
          <w:rFonts w:cs="Times New Roman" w:hAnsi="Times New Roman" w:ascii="Times New Roman"/>
          <w:sz w:val="24"/>
          <w:szCs w:val="24"/>
        </w:rPr>
        <w:t>. godine</w:t>
      </w:r>
    </w:p>
    <w:p w:rsidRDefault="00596087" w:rsidP="00F85E03" w:rsidR="005960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6087" w:rsidP="00F85E03" w:rsidR="005960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F85E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j e</w:t>
      </w:r>
    </w:p>
    <w:p w:rsidRDefault="00596087" w:rsidP="00596087" w:rsidR="005960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stečajnom postupku nad dužnikom </w:t>
      </w:r>
      <w:r w:rsidR="00D1158E">
        <w:rPr>
          <w:rFonts w:cs="Times New Roman" w:hAnsi="Times New Roman" w:ascii="Times New Roman"/>
          <w:sz w:val="24"/>
          <w:szCs w:val="24"/>
        </w:rPr>
        <w:t xml:space="preserve">MATELL DENTAL CENTAR d.o.o. iz Vodica, </w:t>
      </w:r>
      <w:proofErr w:type="spellStart"/>
      <w:r w:rsidR="00D1158E">
        <w:rPr>
          <w:rFonts w:cs="Times New Roman" w:hAnsi="Times New Roman" w:ascii="Times New Roman"/>
          <w:sz w:val="24"/>
          <w:szCs w:val="24"/>
        </w:rPr>
        <w:t>Ćirila</w:t>
      </w:r>
      <w:proofErr w:type="spellEnd"/>
      <w:r w:rsidR="00D1158E">
        <w:rPr>
          <w:rFonts w:cs="Times New Roman" w:hAnsi="Times New Roman" w:ascii="Times New Roman"/>
          <w:sz w:val="24"/>
          <w:szCs w:val="24"/>
        </w:rPr>
        <w:t xml:space="preserve"> i Metoda 2, OIB: </w:t>
      </w:r>
      <w:r w:rsidR="00D1158E" w:rsidRPr="00D1158E">
        <w:rPr>
          <w:rFonts w:cs="Times New Roman" w:hAnsi="Times New Roman" w:ascii="Times New Roman"/>
          <w:sz w:val="24"/>
          <w:szCs w:val="24"/>
        </w:rPr>
        <w:t>98719574826</w:t>
      </w:r>
      <w:r>
        <w:rPr>
          <w:rFonts w:cs="Times New Roman" w:hAnsi="Times New Roman" w:ascii="Times New Roman"/>
          <w:sz w:val="24"/>
          <w:szCs w:val="24"/>
        </w:rPr>
        <w:t xml:space="preserve">, zastupana po </w:t>
      </w:r>
      <w:r w:rsidR="00BE1B3A">
        <w:rPr>
          <w:rFonts w:cs="Times New Roman" w:hAnsi="Times New Roman" w:ascii="Times New Roman"/>
          <w:sz w:val="24"/>
          <w:szCs w:val="24"/>
        </w:rPr>
        <w:t xml:space="preserve">stečajnom upravitelju </w:t>
      </w:r>
      <w:proofErr w:type="spellStart"/>
      <w:r w:rsidR="00D1158E">
        <w:rPr>
          <w:rFonts w:cs="Times New Roman" w:hAnsi="Times New Roman" w:ascii="Times New Roman"/>
          <w:sz w:val="24"/>
          <w:szCs w:val="24"/>
        </w:rPr>
        <w:t>Frane</w:t>
      </w:r>
      <w:proofErr w:type="spellEnd"/>
      <w:r w:rsidR="00D1158E">
        <w:rPr>
          <w:rFonts w:cs="Times New Roman" w:hAnsi="Times New Roman" w:ascii="Times New Roman"/>
          <w:sz w:val="24"/>
          <w:szCs w:val="24"/>
        </w:rPr>
        <w:t xml:space="preserve"> Zvonimir Negro iz Zadra</w:t>
      </w:r>
      <w:r>
        <w:rPr>
          <w:rFonts w:cs="Times New Roman" w:hAnsi="Times New Roman" w:ascii="Times New Roman"/>
          <w:sz w:val="24"/>
          <w:szCs w:val="24"/>
        </w:rPr>
        <w:t>, zakazuje se ispitno ročište na kojem će se ispitati prijavljene tražbine za dan</w:t>
      </w:r>
    </w:p>
    <w:p w:rsidRDefault="00596087" w:rsidP="00596087" w:rsidR="005960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556B6" w:rsidP="00596087" w:rsidR="00596087" w:rsidRPr="00596087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29. lipnja 2017</w:t>
      </w:r>
      <w:r w:rsidR="00D1158E">
        <w:rPr>
          <w:rFonts w:cs="Times New Roman" w:hAnsi="Times New Roman" w:ascii="Times New Roman"/>
          <w:b/>
          <w:sz w:val="24"/>
          <w:szCs w:val="24"/>
        </w:rPr>
        <w:t>. godine u 11</w:t>
      </w:r>
      <w:r w:rsidR="00596087" w:rsidRPr="00596087">
        <w:rPr>
          <w:rFonts w:cs="Times New Roman" w:hAnsi="Times New Roman" w:ascii="Times New Roman"/>
          <w:b/>
          <w:sz w:val="24"/>
          <w:szCs w:val="24"/>
        </w:rPr>
        <w:t>,00 sati</w:t>
      </w:r>
    </w:p>
    <w:p w:rsidRDefault="00596087" w:rsidP="00596087" w:rsidR="005960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prostorijama Trgovačkog suda u Zadru, </w:t>
      </w:r>
      <w:r w:rsidR="008556B6">
        <w:rPr>
          <w:rFonts w:cs="Times New Roman" w:hAnsi="Times New Roman" w:ascii="Times New Roman"/>
          <w:sz w:val="24"/>
          <w:szCs w:val="24"/>
        </w:rPr>
        <w:t>Stalne službe u Šibeniku, Stjepana Radića 81, Šibenik</w:t>
      </w:r>
      <w:r>
        <w:rPr>
          <w:rFonts w:cs="Times New Roman" w:hAnsi="Times New Roman" w:ascii="Times New Roman"/>
          <w:sz w:val="24"/>
          <w:szCs w:val="24"/>
        </w:rPr>
        <w:t>, te odmah nakon njega će se održati i izvještajno ročište.</w:t>
      </w: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8556B6">
        <w:rPr>
          <w:rFonts w:cs="Times New Roman" w:hAnsi="Times New Roman" w:ascii="Times New Roman"/>
          <w:sz w:val="24"/>
          <w:szCs w:val="24"/>
        </w:rPr>
        <w:t>09. Svibnja 2017.</w:t>
      </w:r>
      <w:r>
        <w:rPr>
          <w:rFonts w:cs="Times New Roman" w:hAnsi="Times New Roman" w:ascii="Times New Roman"/>
          <w:sz w:val="24"/>
          <w:szCs w:val="24"/>
        </w:rPr>
        <w:t xml:space="preserve"> godine </w:t>
      </w: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STEČAJNI SUDAC:</w:t>
      </w:r>
    </w:p>
    <w:p w:rsidRDefault="00596087" w:rsidP="00596087" w:rsidR="0059608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8556B6">
        <w:rPr>
          <w:rFonts w:cs="Times New Roman" w:hAnsi="Times New Roman" w:ascii="Times New Roman"/>
          <w:sz w:val="24"/>
          <w:szCs w:val="24"/>
        </w:rPr>
        <w:t>Terezija Goreta</w:t>
      </w:r>
      <w:r w:rsidR="00D1158E">
        <w:rPr>
          <w:rFonts w:cs="Times New Roman" w:hAnsi="Times New Roman" w:ascii="Times New Roman"/>
          <w:sz w:val="24"/>
          <w:szCs w:val="24"/>
        </w:rPr>
        <w:t>, v.r.</w:t>
      </w:r>
    </w:p>
    <w:p w:rsidRDefault="00AA12A6" w:rsidP="00596087" w:rsidR="00AA12A6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zaključka nije dopuštena žalba.</w:t>
      </w: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D1158E" w:rsidP="00BE1B3A" w:rsidR="00BE1B3A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predlagateljima</w:t>
      </w:r>
    </w:p>
    <w:p w:rsidRDefault="00BE1B3A" w:rsidP="00596087" w:rsidR="0059608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upravitelju</w:t>
      </w:r>
    </w:p>
    <w:p w:rsidRDefault="00596087" w:rsidP="00596087" w:rsidR="0059608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ŽDO Građansko-upravni odjel </w:t>
      </w:r>
      <w:r w:rsidR="008556B6">
        <w:rPr>
          <w:rFonts w:cs="Times New Roman" w:hAnsi="Times New Roman" w:ascii="Times New Roman"/>
          <w:sz w:val="24"/>
          <w:szCs w:val="24"/>
        </w:rPr>
        <w:t>Šibenik</w:t>
      </w:r>
    </w:p>
    <w:p w:rsidRDefault="00596087" w:rsidP="00596087" w:rsidR="0059608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596087" w:rsidP="008556B6" w:rsidR="00596087" w:rsidRPr="00F85E0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sectPr w:rsidR="00596087" w:rsidRPr="00F85E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C73800"/>
    <w:multiLevelType w:val="hybridMultilevel"/>
    <w:tmpl w:val="C530803E"/>
    <w:lvl w:tplc="773CC180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5E03"/>
    <w:rsid w:val="000B3467"/>
    <w:rsid w:val="00596087"/>
    <w:rsid w:val="008556B6"/>
    <w:rsid w:val="008B166D"/>
    <w:rsid w:val="00A1494F"/>
    <w:rsid w:val="00AA12A6"/>
    <w:rsid w:val="00BE1B3A"/>
    <w:rsid w:val="00D1158E"/>
    <w:rsid w:val="00E16F34"/>
    <w:rsid w:val="00E90FE6"/>
    <w:rsid w:val="00F8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85E0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14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9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94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9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9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85E0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14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9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94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9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9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pripojen spis 1 St-837/16</izvorni_sadrzaj>
    <derivirana_varijabla naziv="DomainObject.Predmet.Opis_1">Spisu pripojen spis 1 St-837/16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MATELL DENTAL CENTAR d.o.o. za obavljanje zdravstvene djelatnosti opće stomatologije, stomatološke protetike, ortodoncije, den zastupanog po punomoćniku Goran Nedoklan; Josip Čiček</izvorni_sadrzaj>
    <derivirana_varijabla naziv="DomainObject.Predmet.ProtustrankaFormated_1">  MATELL DENTAL CENTAR d.o.o. za obavljanje zdravstvene djelatnosti opće stomatologije, stomatološke protetike, ortodoncije, den zastupanog po punomoćniku Goran Nedoklan; Josip Čiček</derivirana_varijabla>
  </DomainObject.Predmet.ProtustrankaFormated>
  <DomainObject.Predmet.ProtustrankaFormatedOIB>
    <izvorni_sadrzaj>  MATELL DENTAL CENTAR d.o.o. za obavljanje zdravstvene djelatnosti opće stomatologije, stomatološke protetike, ortodoncije, den, OIB 98719574826 zastupanog po punomoćniku Goran Nedoklan; Josip Čiček</izvorni_sadrzaj>
    <derivirana_varijabla naziv="DomainObject.Predmet.ProtustrankaFormatedOIB_1">  MATELL DENTAL CENTAR d.o.o. za obavljanje zdravstvene djelatnosti opće stomatologije, stomatološke protetike, ortodoncije, den, OIB 98719574826 zastupanog po punomoćniku Goran Nedoklan; Josip Čiček</derivirana_varijabla>
  </DomainObject.Predmet.ProtustrankaFormatedOIB>
  <DomainObject.Predmet.ProtustrankaFormatedWithAdress>
    <izvorni_sadrzaj> MATELL DENTAL CENTAR d.o.o. za obavljanje zdravstvene djelatnosti opće stomatologije, stomatološke protetike, ortodoncije, den, Ćirila i Metoda 2, 22211 Vodice zastupanog po punomoćniku Goran Nedoklan; Josip Čiček</izvorni_sadrzaj>
    <derivirana_varijabla naziv="DomainObject.Predmet.ProtustrankaFormatedWithAdress_1"> MATELL DENTAL CENTAR d.o.o. za obavljanje zdravstvene djelatnosti opće stomatologije, stomatološke protetike, ortodoncije, den, Ćirila i Metoda 2, 22211 Vodice zastupanog po punomoćniku Goran Nedoklan; Josip Čiček</derivirana_varijabla>
  </DomainObject.Predmet.ProtustrankaFormatedWithAdress>
  <DomainObject.Predmet.ProtustrankaFormatedWithAdressOIB>
    <izvorni_sadrzaj> MATELL DENTAL CENTAR d.o.o. za obavljanje zdravstvene djelatnosti opće stomatologije, stomatološke protetike, ortodoncije, den, OIB 98719574826, Ćirila i Metoda 2, 22211 Vodice zastupanog po punomoćniku Goran Nedoklan; Josip Čiček</izvorni_sadrzaj>
    <derivirana_varijabla naziv="DomainObject.Predmet.ProtustrankaFormatedWithAdressOIB_1"> MATELL DENTAL CENTAR d.o.o. za obavljanje zdravstvene djelatnosti opće stomatologije, stomatološke protetike, ortodoncije, den, OIB 98719574826, Ćirila i Metoda 2, 22211 Vodice zastupanog po punomoćniku Goran Nedoklan; Josip Čiček</derivirana_varijabla>
  </DomainObject.Predmet.ProtustrankaFormatedWithAdressOIB>
  <DomainObject.Predmet.ProtustrankaWithAdress>
    <izvorni_sadrzaj>MATELL DENTAL CENTAR d.o.o. za obavljanje zdravstvene djelatnosti opće stomatologije, stomatološke protetike, ortodoncije, den Ćirila i Metoda 2, 22211 Vodice</izvorni_sadrzaj>
    <derivirana_varijabla naziv="DomainObject.Predmet.ProtustrankaWithAdress_1">MATELL DENTAL CENTAR d.o.o. za obavljanje zdravstvene djelatnosti opće stomatologije, stomatološke protetike, ortodoncije, den Ćirila i Metoda 2, 22211 Vodice</derivirana_varijabla>
  </DomainObject.Predmet.ProtustrankaWithAdress>
  <DomainObject.Predmet.ProtustrankaWithAdressOIB>
    <izvorni_sadrzaj>MATELL DENTAL CENTAR d.o.o. za obavljanje zdravstvene djelatnosti opće stomatologije, stomatološke protetike, ortodoncije, den, OIB 98719574826, Ćirila i Metoda 2, 22211 Vodice</izvorni_sadrzaj>
    <derivirana_varijabla naziv="DomainObject.Predmet.ProtustrankaWithAdressOIB_1">MATELL DENTAL CENTAR d.o.o. za obavljanje zdravstvene djelatnosti opće stomatologije, stomatološke protetike, ortodoncije, den, OIB 98719574826, Ćirila i Metoda 2, 22211 Vodice</derivirana_varijabla>
  </DomainObject.Predmet.ProtustrankaWithAdressOIB>
  <DomainObject.Predmet.ProtustrankaNazivFormated>
    <izvorni_sadrzaj>MATELL DENTAL CENTAR d.o.o. za obavljanje zdravstvene djelatnosti opće stomatologije, stomatološke protetike, ortodoncije, den</izvorni_sadrzaj>
    <derivirana_varijabla naziv="DomainObject.Predmet.ProtustrankaNazivFormated_1">MATELL DENTAL CENTAR d.o.o. za obavljanje zdravstvene djelatnosti opće stomatologije, stomatološke protetike, ortodoncije, den</derivirana_varijabla>
  </DomainObject.Predmet.ProtustrankaNazivFormated>
  <DomainObject.Predmet.ProtustrankaNazivFormatedOIB>
    <izvorni_sadrzaj>MATELL DENTAL CENTAR d.o.o. za obavljanje zdravstvene djelatnosti opće stomatologije, stomatološke protetike, ortodoncije, den, OIB 98719574826</izvorni_sadrzaj>
    <derivirana_varijabla naziv="DomainObject.Predmet.ProtustrankaNazivFormatedOIB_1">MATELL DENTAL CENTAR d.o.o. za obavljanje zdravstvene djelatnosti opće stomatologije, stomatološke protetike, ortodoncije, den, OIB 98719574826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odjel; FINA - Podružnica Šibenik</izvorni_sadrzaj>
    <derivirana_varijabla naziv="DomainObject.Predmet.StrankaFormated_1">  RHMF POREZNA UPRAVA - Područni ured Dalmacija zastupanog po punomoćniku ŽDO U ŠIBENIKU - Građansko-upravni odjel; FINA - Podružnica Šibenik</derivirana_varijabla>
  </DomainObject.Predmet.StrankaFormated>
  <DomainObject.Predmet.StrankaFormatedOIB>
    <izvorni_sadrzaj>  RHMF POREZNA UPRAVA - Područni ured Dalmacija, OIB 18683136487 zastupanog po punomoćniku ŽDO U ŠIBENIKU - Građansko-upravni odjel; FINA - Podružnica Šibenik, OIB 85821130368</izvorni_sadrzaj>
    <derivirana_varijabla naziv="DomainObject.Predmet.StrankaFormatedOIB_1">  RHMF POREZNA UPRAVA - Područni ured Dalmacija, OIB 18683136487 zastupanog po punomoćniku ŽDO U ŠIBENIKU - Građansko-upravni odjel; FINA - Podružnica Šibenik, OIB 85821130368</derivirana_varijabla>
  </DomainObject.Predmet.StrankaFormatedOIB>
  <DomainObject.Predmet.StrankaFormatedWithAdress>
    <izvorni_sadrzaj> RHMF POREZNA UPRAVA - Područni ured Dalmacija zastupanog po punomoćniku ŽDO U ŠIBENIKU - Građansko-upravni odjel; FINA - Podružnica Šibenik, Perivoj L. Marune 1, 22000 Šibenik</izvorni_sadrzaj>
    <derivirana_varijabla naziv="DomainObject.Predmet.StrankaFormatedWithAdress_1"> RHMF POREZNA UPRAVA - Područni ured Dalmacija zastupanog po punomoćniku ŽDO U ŠIBENIKU - Građansko-upravni odjel; FINA - Podružnica Šibenik, Perivoj L. Marune 1, 22000 Šibenik</derivirana_varijabla>
  </DomainObject.Predmet.StrankaFormatedWithAdress>
  <DomainObject.Predmet.StrankaFormatedWithAdressOIB>
    <izvorni_sadrzaj> RHMF POREZNA UPRAVA - Područni ured Dalmacija, OIB 18683136487 zastupanog po punomoćniku ŽDO U ŠIBENIKU - Građansko-upravni odjel; FINA - Podružnica Šibenik, OIB 85821130368, Perivoj L. Marune 1, 22000 Šibenik</izvorni_sadrzaj>
    <derivirana_varijabla naziv="DomainObject.Predmet.StrankaFormatedWithAdressOIB_1"> RHMF POREZNA UPRAVA - Područni ured Dalmacija, OIB 18683136487 zastupanog po punomoćniku ŽDO U ŠIBENIKU - Građansko-upravni odjel; FINA - Podružnica Šibenik, OIB 85821130368, Perivoj L. Marune 1, 22000 Šibenik</derivirana_varijabla>
  </DomainObject.Predmet.StrankaFormatedWithAdressOIB>
  <DomainObject.Predmet.StrankaWithAdress>
    <izvorni_sadrzaj>RHMF POREZNA UPRAVA - Područni ured Dalmacija ,FINA - Podružnica Šibenik Perivoj L. Marune 1,22000 Šibenik</izvorni_sadrzaj>
    <derivirana_varijabla naziv="DomainObject.Predmet.StrankaWithAdress_1">RHMF POREZNA UPRAVA - Područni ured Dalmacija ,FINA - Podružnica Šibenik Perivoj L. Marune 1,22000 Šibenik</derivirana_varijabla>
  </DomainObject.Predmet.StrankaWithAdress>
  <DomainObject.Predmet.StrankaWithAdressOIB>
    <izvorni_sadrzaj>RHMF POREZNA UPRAVA - Područni ured Dalmacija, OIB 18683136487,FINA - Podružnica Šibenik, OIB 85821130368, Perivoj L. Marune 1,22000 Šibenik</izvorni_sadrzaj>
    <derivirana_varijabla naziv="DomainObject.Predmet.StrankaWithAdressOIB_1">RHMF POREZNA UPRAVA - Područni ured Dalmacija, OIB 18683136487,FINA - Podružnica Šibenik, OIB 85821130368, Perivoj L. Marune 1,22000 Šibenik</derivirana_varijabla>
  </DomainObject.Predmet.StrankaWithAdressOIB>
  <DomainObject.Predmet.StrankaNazivFormated>
    <izvorni_sadrzaj>RHMF POREZNA UPRAVA - Područni ured Dalmacija,FINA - Podružnica Šibenik</izvorni_sadrzaj>
    <derivirana_varijabla naziv="DomainObject.Predmet.StrankaNazivFormated_1">RHMF POREZNA UPRAVA - Područni ured Dalmacija,FINA - Podružnica Šibenik</derivirana_varijabla>
  </DomainObject.Predmet.StrankaNazivFormated>
  <DomainObject.Predmet.StrankaNazivFormatedOIB>
    <izvorni_sadrzaj>RHMF POREZNA UPRAVA - Područni ured Dalmacija, OIB 18683136487,FINA - Podružnica Šibenik, OIB 85821130368</izvorni_sadrzaj>
    <derivirana_varijabla naziv="DomainObject.Predmet.StrankaNazivFormatedOIB_1">RHMF POREZNA UPRAVA - Područni ured Dalmacija, OIB 18683136487,FINA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Građansko-upravni odjel</item>
      <item>FINA - Podružnica Šibenik</item>
    </izvorni_sadrzaj>
    <derivirana_varijabla naziv="DomainObject.Predmet.StrankaListFormated_1">
      <item>RHMF POREZNA UPRAVA - Područni ured Dalmacija zastupanog po punomoćniku ŽDO U ŠIBENIKU - Građansko-upravni odjel</item>
      <item>FINA - Podružnica Šibenik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Građansko-upravni odjel</item>
      <item>FINA - Podružnica Šibenik, OIB 85821130368</item>
    </izvorni_sadrzaj>
    <derivirana_varijabla naziv="DomainObject.Predmet.StrankaListFormatedOIB_1">
      <item>RHMF POREZNA UPRAVA - Područni ured Dalmacija, OIB 18683136487 zastupanog po punomoćniku ŽDO U ŠIBENIKU - Građansko-upravni odjel</item>
      <item>FINA - Podružnica Šibenik, OIB 85821130368</item>
    </derivirana_varijabla>
  </DomainObject.Predmet.StrankaListFormatedOIB>
  <DomainObject.Predmet.StrankaListFormatedWithAdress>
    <izvorni_sadrzaj>
      <item>RHMF POREZNA UPRAVA - Područni ured Dalmacija zastupanog po punomoćniku ŽDO U ŠIBENIKU - Građansko-upravni odjel</item>
      <item>FINA - Podružnica Šibenik, Perivoj L. Marune 1, 22000 Šibenik</item>
    </izvorni_sadrzaj>
    <derivirana_varijabla naziv="DomainObject.Predmet.StrankaListFormatedWithAdress_1">
      <item>RHMF POREZNA UPRAVA - Područni ured Dalmacija zastupanog po punomoćniku ŽDO U ŠIBENIKU - Građansko-upravni odjel</item>
      <item>FINA - Podružnica Šibenik, Perivoj L. Marune 1, 22000 Šibenik</item>
    </derivirana_varijabla>
  </DomainObject.Predmet.StrankaListFormatedWithAdress>
  <DomainObject.Predmet.StrankaListFormatedWithAdressOIB>
    <izvorni_sadrzaj>
      <item>RHMF POREZNA UPRAVA - Područni ured Dalmacija, OIB 18683136487 zastupanog po punomoćniku ŽDO U ŠIBENIKU - Građansko-upravni odjel</item>
      <item>FINA - Podružnica Šibenik, OIB 85821130368, Perivoj L. Marune 1, 22000 Šibenik</item>
    </izvorni_sadrzaj>
    <derivirana_varijabla naziv="DomainObject.Predmet.StrankaListFormatedWithAdressOIB_1">
      <item>RHMF POREZNA UPRAVA - Područni ured Dalmacija, OIB 18683136487 zastupanog po punomoćniku ŽDO U ŠIBENIKU - Građansko-upravni odjel</item>
      <item>FINA - Podružnica Šibenik, OIB 85821130368, Perivoj L. Marune 1, 22000 Šibenik</item>
    </derivirana_varijabla>
  </DomainObject.Predmet.StrankaListFormatedWithAdressOIB>
  <DomainObject.Predmet.StrankaListNazivFormated>
    <izvorni_sadrzaj>
      <item>RHMF POREZNA UPRAVA - Područni ured Dalmacija</item>
      <item>FINA - Podružnica Šibenik</item>
    </izvorni_sadrzaj>
    <derivirana_varijabla naziv="DomainObject.Predmet.StrankaListNazivFormated_1">
      <item>RHMF POREZNA UPRAVA - Područni ured Dalmacija</item>
      <item>FINA - Podružnica Šibenik</item>
    </derivirana_varijabla>
  </DomainObject.Predmet.StrankaListNazivFormated>
  <DomainObject.Predmet.StrankaListNazivFormatedOIB>
    <izvorni_sadrzaj>
      <item>RHMF POREZNA UPRAVA - Područni ured Dalmacija, OIB 18683136487</item>
      <item>FINA - Podružnica Šibenik, OIB 85821130368</item>
    </izvorni_sadrzaj>
    <derivirana_varijabla naziv="DomainObject.Predmet.StrankaListNazivFormatedOIB_1">
      <item>RHMF POREZNA UPRAVA - Područni ured Dalmacija, OIB 18683136487</item>
      <item>FINA - Podružnica Šibenik, OIB 85821130368</item>
    </derivirana_varijabla>
  </DomainObject.Predmet.StrankaListNazivFormatedOIB>
  <DomainObject.Predmet.ProtuStrankaListFormated>
    <izvorni_sadrzaj>
      <item>MATELL DENTAL CENTAR d.o.o. za obavljanje zdravstvene djelatnosti opće stomatologije, stomatološke protetike, ortodoncije, den zastupanog po punomoćniku Goran Nedoklan; Josip Čiček</item>
    </izvorni_sadrzaj>
    <derivirana_varijabla naziv="DomainObject.Predmet.ProtuStrankaListFormated_1">
      <item>MATELL DENTAL CENTAR d.o.o. za obavljanje zdravstvene djelatnosti opće stomatologije, stomatološke protetike, ortodoncije, den zastupanog po punomoćniku Goran Nedoklan; Josip Čiček</item>
    </derivirana_varijabla>
  </DomainObject.Predmet.ProtuStrankaListFormated>
  <DomainObject.Predmet.ProtuStrankaListFormatedOIB>
    <izvorni_sadrzaj>
      <item>MATELL DENTAL CENTAR d.o.o. za obavljanje zdravstvene djelatnosti opće stomatologije, stomatološke protetike, ortodoncije, den, OIB 98719574826 zastupanog po punomoćniku Goran Nedoklan; Josip Čiček</item>
    </izvorni_sadrzaj>
    <derivirana_varijabla naziv="DomainObject.Predmet.ProtuStrankaListFormatedOIB_1">
      <item>MATELL DENTAL CENTAR d.o.o. za obavljanje zdravstvene djelatnosti opće stomatologije, stomatološke protetike, ortodoncije, den, OIB 98719574826 zastupanog po punomoćniku Goran Nedoklan; Josip Čiček</item>
    </derivirana_varijabla>
  </DomainObject.Predmet.ProtuStrankaListFormatedOIB>
  <DomainObject.Predmet.ProtuStrankaListFormatedWithAdress>
    <izvorni_sadrzaj>
      <item>MATELL DENTAL CENTAR d.o.o. za obavljanje zdravstvene djelatnosti opće stomatologije, stomatološke protetike, ortodoncije, den, Ćirila i Metoda 2, 22211 Vodice zastupanog po punomoćniku Goran Nedoklan; Josip Čiček</item>
    </izvorni_sadrzaj>
    <derivirana_varijabla naziv="DomainObject.Predmet.ProtuStrankaListFormatedWithAdress_1">
      <item>MATELL DENTAL CENTAR d.o.o. za obavljanje zdravstvene djelatnosti opće stomatologije, stomatološke protetike, ortodoncije, den, Ćirila i Metoda 2, 22211 Vodice zastupanog po punomoćniku Goran Nedoklan; Josip Čiček</item>
    </derivirana_varijabla>
  </DomainObject.Predmet.ProtuStrankaListFormatedWithAdress>
  <DomainObject.Predmet.ProtuStrankaListFormatedWithAdressOIB>
    <izvorni_sadrzaj>
      <item>MATELL DENTAL CENTAR d.o.o. za obavljanje zdravstvene djelatnosti opće stomatologije, stomatološke protetike, ortodoncije, den, OIB 98719574826, Ćirila i Metoda 2, 22211 Vodice zastupanog po punomoćniku Goran Nedoklan; Josip Čiček</item>
    </izvorni_sadrzaj>
    <derivirana_varijabla naziv="DomainObject.Predmet.ProtuStrankaListFormatedWithAdressOIB_1">
      <item>MATELL DENTAL CENTAR d.o.o. za obavljanje zdravstvene djelatnosti opće stomatologije, stomatološke protetike, ortodoncije, den, OIB 98719574826, Ćirila i Metoda 2, 22211 Vodice zastupanog po punomoćniku Goran Nedoklan; Josip Čiček</item>
    </derivirana_varijabla>
  </DomainObject.Predmet.ProtuStrankaListFormatedWithAdressOIB>
  <DomainObject.Predmet.ProtuStrankaListNazivFormated>
    <izvorni_sadrzaj>
      <item>MATELL DENTAL CENTAR d.o.o. za obavljanje zdravstvene djelatnosti opće stomatologije, stomatološke protetike, ortodoncije, den</item>
    </izvorni_sadrzaj>
    <derivirana_varijabla naziv="DomainObject.Predmet.ProtuStrankaListNazivFormated_1">
      <item>MATELL DENTAL CENTAR d.o.o. za obavljanje zdravstvene djelatnosti opće stomatologije, stomatološke protetike, ortodoncije, den</item>
    </derivirana_varijabla>
  </DomainObject.Predmet.ProtuStrankaListNazivFormated>
  <DomainObject.Predmet.ProtuStrankaListNazivFormatedOIB>
    <izvorni_sadrzaj>
      <item>MATELL DENTAL CENTAR d.o.o. za obavljanje zdravstvene djelatnosti opće stomatologije, stomatološke protetike, ortodoncije, den, OIB 98719574826</item>
    </izvorni_sadrzaj>
    <derivirana_varijabla naziv="DomainObject.Predmet.ProtuStrankaListNazivFormatedOIB_1">
      <item>MATELL DENTAL CENTAR d.o.o. za obavljanje zdravstvene djelatnosti opće stomatologije, stomatološke protetike, ortodoncije, den, OIB 98719574826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Dalmacija</item>
      <item>Draško Lambaša</item>
      <item>Goran Nedoklan punomoćnik sudionika u postupku MATELL DENTAL CENTAR d.o.o. za obavljanje zdravstvene djelatnosti opće stomatologije, stomatološke protetike, ortodoncije, den</item>
      <item>Josip Čiček punomoćnik sudionika u postupku MATELL DENTAL CENTAR d.o.o. za obavljanje zdravstvene djelatnosti opće stomatologije, stomatološke protetike, ortodoncije, den</item>
    </izvorni_sadrzaj>
    <derivirana_varijabla naziv="DomainObject.Predmet.OstaliListFormated_1">
      <item>ŽDO U ŠIBENIKU - Građansko-upravni odjel punomoćnik sudionika u postupku RHMF POREZNA UPRAVA - Područni ured Dalmacija</item>
      <item>Draško Lambaša</item>
      <item>Goran Nedoklan punomoćnik sudionika u postupku MATELL DENTAL CENTAR d.o.o. za obavljanje zdravstvene djelatnosti opće stomatologije, stomatološke protetike, ortodoncije, den</item>
      <item>Josip Čiček punomoćnik sudionika u postupku MATELL DENTAL CENTAR d.o.o. za obavljanje zdravstvene djelatnosti opće stomatologije, stomatološke protetike, ortodoncije, den</item>
    </derivirana_varijabla>
  </DomainObject.Predmet.OstaliListFormated>
  <DomainObject.Predmet.OstaliListFormatedOIB>
    <izvorni_sadrzaj>
      <item>ŽDO U ŠIBENIKU - Građansko-upravni odjel punomoćnik sudionika u postupku RHMF POREZNA UPRAVA - Područni ured Dalmacija</item>
      <item>Draško Lambaša, OIB 48593997552</item>
      <item>Goran Nedoklan, OIB 90236623617 punomoćnik sudionika u postupku MATELL DENTAL CENTAR d.o.o. za obavljanje zdravstvene djelatnosti opće stomatologije, stomatološke protetike, ortodoncije, den</item>
      <item>Josip Čiček, OIB 49974762698 punomoćnik sudionika u postupku MATELL DENTAL CENTAR d.o.o. za obavljanje zdravstvene djelatnosti opće stomatologije, stomatološke protetike, ortodoncije, den</item>
    </izvorni_sadrzaj>
    <derivirana_varijabla naziv="DomainObject.Predmet.OstaliListFormatedOIB_1">
      <item>ŽDO U ŠIBENIKU - Građansko-upravni odjel punomoćnik sudionika u postupku RHMF POREZNA UPRAVA - Područni ured Dalmacija</item>
      <item>Draško Lambaša, OIB 48593997552</item>
      <item>Goran Nedoklan, OIB 90236623617 punomoćnik sudionika u postupku MATELL DENTAL CENTAR d.o.o. za obavljanje zdravstvene djelatnosti opće stomatologije, stomatološke protetike, ortodoncije, den</item>
      <item>Josip Čiček, OIB 49974762698 punomoćnik sudionika u postupku MATELL DENTAL CENTAR d.o.o. za obavljanje zdravstvene djelatnosti opće stomatologije, stomatološke protetike, ortodoncije, den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Dalmacija</item>
      <item>Draško Lambaša, Drniških Žrtava 10, 22000 Šibenik</item>
      <item>Goran Nedoklan, Ul. B. Ćirila I Metoda 2, 22211 Vodice punomoćnik sudionika u postupku MATELL DENTAL CENTAR d.o.o. za obavljanje zdravstvene djelatnosti opće stomatologije, stomatološke protetike, ortodoncije, den</item>
      <item>Josip Čiček, Huzjanova 22, 10000 Zagreb punomoćnik sudionika u postupku MATELL DENTAL CENTAR d.o.o. za obavljanje zdravstvene djelatnosti opće stomatologije, stomatološke protetike, ortodoncije, den</item>
    </izvorni_sadrzaj>
    <derivirana_varijabla naziv="DomainObject.Predmet.OstaliListFormatedWithAdress_1">
      <item>ŽDO U ŠIBENIKU - Građansko-upravni odjel, P. Grubišića 3, 22000 Šibenik punomoćnik sudionika u postupku RHMF POREZNA UPRAVA - Područni ured Dalmacija</item>
      <item>Draško Lambaša, Drniških Žrtava 10, 22000 Šibenik</item>
      <item>Goran Nedoklan, Ul. B. Ćirila I Metoda 2, 22211 Vodice punomoćnik sudionika u postupku MATELL DENTAL CENTAR d.o.o. za obavljanje zdravstvene djelatnosti opće stomatologije, stomatološke protetike, ortodoncije, den</item>
      <item>Josip Čiček, Huzjanova 22, 10000 Zagreb punomoćnik sudionika u postupku MATELL DENTAL CENTAR d.o.o. za obavljanje zdravstvene djelatnosti opće stomatologije, stomatološke protetike, ortodoncije, den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Dalmacija</item>
      <item>Draško Lambaša, OIB 48593997552, Drniških Žrtava 10, 22000 Šibenik</item>
      <item>Goran Nedoklan, OIB 90236623617, Ul. B. Ćirila I Metoda 2, 22211 Vodice punomoćnik sudionika u postupku MATELL DENTAL CENTAR d.o.o. za obavljanje zdravstvene djelatnosti opće stomatologije, stomatološke protetike, ortodoncije, den</item>
      <item>Josip Čiček, OIB 49974762698, Huzjanova 22, 10000 Zagreb punomoćnik sudionika u postupku MATELL DENTAL CENTAR d.o.o. za obavljanje zdravstvene djelatnosti opće stomatologije, stomatološke protetike, ortodoncije, den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Dalmacija</item>
      <item>Draško Lambaša, OIB 48593997552, Drniških Žrtava 10, 22000 Šibenik</item>
      <item>Goran Nedoklan, OIB 90236623617, Ul. B. Ćirila I Metoda 2, 22211 Vodice punomoćnik sudionika u postupku MATELL DENTAL CENTAR d.o.o. za obavljanje zdravstvene djelatnosti opće stomatologije, stomatološke protetike, ortodoncije, den</item>
      <item>Josip Čiček, OIB 49974762698, Huzjanova 22, 10000 Zagreb punomoćnik sudionika u postupku MATELL DENTAL CENTAR d.o.o. za obavljanje zdravstvene djelatnosti opće stomatologije, stomatološke protetike, ortodoncije, den</item>
    </derivirana_varijabla>
  </DomainObject.Predmet.OstaliListFormatedWithAdressOIB>
  <DomainObject.Predmet.OstaliListNazivFormated>
    <izvorni_sadrzaj>
      <item>ŽDO U ŠIBENIKU - Građansko-upravni odjel</item>
      <item>Draško Lambaša</item>
      <item>Goran Nedoklan</item>
      <item>Josip Čiček</item>
    </izvorni_sadrzaj>
    <derivirana_varijabla naziv="DomainObject.Predmet.OstaliListNazivFormated_1">
      <item>ŽDO U ŠIBENIKU - Građansko-upravni odjel</item>
      <item>Draško Lambaša</item>
      <item>Goran Nedoklan</item>
      <item>Josip Čiček</item>
    </derivirana_varijabla>
  </DomainObject.Predmet.OstaliListNazivFormated>
  <DomainObject.Predmet.OstaliListNazivFormatedOIB>
    <izvorni_sadrzaj>
      <item>ŽDO U ŠIBENIKU - Građansko-upravni odjel</item>
      <item>Draško Lambaša, OIB 48593997552</item>
      <item>Goran Nedoklan, OIB 90236623617</item>
      <item>Josip Čiček, OIB 49974762698</item>
    </izvorni_sadrzaj>
    <derivirana_varijabla naziv="DomainObject.Predmet.OstaliListNazivFormatedOIB_1">
      <item>ŽDO U ŠIBENIKU - Građansko-upravni odjel</item>
      <item>Draško Lambaša, OIB 48593997552</item>
      <item>Goran Nedoklan, OIB 90236623617</item>
      <item>Josip Čiček, OIB 49974762698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 i dr.</izvorni_sadrzaj>
    <derivirana_varijabla naziv="DomainObject.Predmet.StrankaIDrugi_1">RHMF POREZNA UPRAVA - Područni ured Dalmacija i dr.</derivirana_varijabla>
  </DomainObject.Predmet.StrankaIDrugi>
  <DomainObject.Predmet.ProtustrankaIDrugi>
    <izvorni_sadrzaj>MATELL DENTAL CENTAR d.o.o. za obavljanje zdravstvene djelatnosti opće stomatologije, stomatološke protetike, ortodoncije, den</izvorni_sadrzaj>
    <derivirana_varijabla naziv="DomainObject.Predmet.ProtustrankaIDrugi_1">MATELL DENTAL CENTAR d.o.o. za obavljanje zdravstvene djelatnosti opće stomatologije, stomatološke protetike, ortodoncije, den</derivirana_varijabla>
  </DomainObject.Predmet.ProtustrankaIDrugi>
  <DomainObject.Predmet.StrankaIDrugiAdressOIB>
    <izvorni_sadrzaj>RHMF POREZNA UPRAVA - Područni ured Dalmacija, OIB 18683136487 i dr.</izvorni_sadrzaj>
    <derivirana_varijabla naziv="DomainObject.Predmet.StrankaIDrugiAdressOIB_1">RHMF POREZNA UPRAVA - Područni ured Dalmacija, OIB 18683136487 i dr.</derivirana_varijabla>
  </DomainObject.Predmet.StrankaIDrugiAdressOIB>
  <DomainObject.Predmet.ProtustrankaIDrugiAdressOIB>
    <izvorni_sadrzaj>MATELL DENTAL CENTAR d.o.o. za obavljanje zdravstvene djelatnosti opće stomatologije, stomatološke protetike, ortodoncije, den, OIB 98719574826, Ćirila i Metoda 2, 22211 Vodice</izvorni_sadrzaj>
    <derivirana_varijabla naziv="DomainObject.Predmet.ProtustrankaIDrugiAdressOIB_1">MATELL DENTAL CENTAR d.o.o. za obavljanje zdravstvene djelatnosti opće stomatologije, stomatološke protetike, ortodoncije, den, OIB 98719574826, Ćirila i Metoda 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MATELL DENTAL CENTAR d.o.o. za obavljanje zdravstvene djelatnosti opće stomatologije, stomatološke protetike, ortodoncije, den</item>
      <item>ŽDO U ŠIBENIKU - Građansko-upravni odjel</item>
      <item>Draško Lambaša</item>
      <item>FINA - Podružnica Šibenik</item>
      <item>Goran Nedoklan</item>
      <item>Josip Čiček</item>
    </izvorni_sadrzaj>
    <derivirana_varijabla naziv="DomainObject.Predmet.SudioniciListNaziv_1">
      <item>RHMF POREZNA UPRAVA - Područni ured Dalmacija</item>
      <item>MATELL DENTAL CENTAR d.o.o. za obavljanje zdravstvene djelatnosti opće stomatologije, stomatološke protetike, ortodoncije, den</item>
      <item>ŽDO U ŠIBENIKU - Građansko-upravni odjel</item>
      <item>Draško Lambaša</item>
      <item>FINA - Podružnica Šibenik</item>
      <item>Goran Nedoklan</item>
      <item>Josip Čiček</item>
    </derivirana_varijabla>
  </DomainObject.Predmet.SudioniciListNaziv>
  <DomainObject.Predmet.SudioniciListAdressOIB>
    <izvorni_sadrzaj>
      <item>RHMF POREZNA UPRAVA - Područni ured Dalmacija, OIB 18683136487</item>
      <item>MATELL DENTAL CENTAR d.o.o. za obavljanje zdravstvene djelatnosti opće stomatologije, stomatološke protetike, ortodoncije, den, OIB 98719574826, Ćirila i Metoda 2,22211 Vodice</item>
      <item>ŽDO U ŠIBENIKU - Građansko-upravni odjel, P. Grubišića 3,22000 Šibenik</item>
      <item>Draško Lambaša, OIB 48593997552, Drniških Žrtava 10,22000 Šibenik</item>
      <item>FINA - Podružnica Šibenik, OIB 85821130368, Perivoj L. Marune 1,22000 Šibenik</item>
      <item>Goran Nedoklan, OIB 90236623617, Ul. B. Ćirila I Metoda 2,22211 Vodice</item>
      <item>Josip Čiček, OIB 49974762698, Huzjanova 22,10000 Zagreb</item>
    </izvorni_sadrzaj>
    <derivirana_varijabla naziv="DomainObject.Predmet.SudioniciListAdressOIB_1">
      <item>RHMF POREZNA UPRAVA - Područni ured Dalmacija, OIB 18683136487</item>
      <item>MATELL DENTAL CENTAR d.o.o. za obavljanje zdravstvene djelatnosti opće stomatologije, stomatološke protetike, ortodoncije, den, OIB 98719574826, Ćirila i Metoda 2,22211 Vodice</item>
      <item>ŽDO U ŠIBENIKU - Građansko-upravni odjel, P. Grubišića 3,22000 Šibenik</item>
      <item>Draško Lambaša, OIB 48593997552, Drniških Žrtava 10,22000 Šibenik</item>
      <item>FINA - Podružnica Šibenik, OIB 85821130368, Perivoj L. Marune 1,22000 Šibenik</item>
      <item>Goran Nedoklan, OIB 90236623617, Ul. B. Ćirila I Metoda 2,22211 Vodice</item>
      <item>Josip Čiček, OIB 49974762698, Huzjanova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98719574826</item>
      <item>, OIB 48593997552</item>
      <item>, OIB 85821130368</item>
      <item>, OIB 90236623617</item>
      <item>, OIB 49974762698</item>
    </izvorni_sadrzaj>
    <derivirana_varijabla naziv="DomainObject.Predmet.SudioniciListNazivOIB_1">
      <item>, OIB null</item>
      <item>, OIB 18683136487</item>
      <item>, OIB 98719574826</item>
      <item>, OIB 48593997552</item>
      <item>, OIB 85821130368</item>
      <item>, OIB 90236623617</item>
      <item>, OIB 49974762698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998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2017-05-09T10:55:00Z</dcterms:created>
  <dc:creator>Katarina Benić</dc:creator>
  <cp:lastModifiedBy>Marina Gulin</cp:lastModifiedBy>
  <cp:lastPrinted>2017-05-09T10:54:00Z</cp:lastPrinted>
  <dcterms:modified xmlns:xsi="http://www.w3.org/2001/XMLSchema-instance" xsi:type="dcterms:W3CDTF">2017-05-09T10:56:00Z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