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d574" w14:paraId="4e8d574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353C94">
        <w:t>801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proofErr w:type="spellStart"/>
      <w:r w:rsidR="00353C94">
        <w:t>Exclusive</w:t>
      </w:r>
      <w:proofErr w:type="spellEnd"/>
      <w:r w:rsidR="00353C94">
        <w:t xml:space="preserve"> </w:t>
      </w:r>
      <w:proofErr w:type="spellStart"/>
      <w:r w:rsidR="00353C94">
        <w:t>Rents</w:t>
      </w:r>
      <w:proofErr w:type="spellEnd"/>
      <w:r w:rsidR="00353C94">
        <w:t xml:space="preserve"> j.d.o.o. turistička agencija i usluge, Zagreb, </w:t>
      </w:r>
      <w:proofErr w:type="spellStart"/>
      <w:r w:rsidR="00353C94">
        <w:t>Breganska</w:t>
      </w:r>
      <w:proofErr w:type="spellEnd"/>
      <w:r w:rsidR="00353C94">
        <w:t xml:space="preserve"> 36/4, </w:t>
      </w:r>
      <w:proofErr w:type="spellStart"/>
      <w:r w:rsidR="00353C94">
        <w:t>MBS</w:t>
      </w:r>
      <w:proofErr w:type="spellEnd"/>
      <w:r w:rsidR="00353C94">
        <w:t xml:space="preserve">: 080961758, </w:t>
      </w:r>
      <w:proofErr w:type="spellStart"/>
      <w:r w:rsidR="00353C94">
        <w:t>OIB</w:t>
      </w:r>
      <w:proofErr w:type="spellEnd"/>
      <w:r w:rsidR="00353C94">
        <w:t xml:space="preserve">: 46616713777, </w:t>
      </w:r>
      <w:r w:rsidR="00DB4D73">
        <w:t>dana 2</w:t>
      </w:r>
      <w:r w:rsidR="009F3934">
        <w:t>7</w:t>
      </w:r>
      <w:r w:rsidR="00DB4D73">
        <w:t xml:space="preserve">. rujna </w:t>
      </w:r>
      <w:r w:rsidR="009213E3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proofErr w:type="spellStart"/>
      <w:r w:rsidR="00353C94">
        <w:t>Exclusive</w:t>
      </w:r>
      <w:proofErr w:type="spellEnd"/>
      <w:r w:rsidR="00353C94">
        <w:t xml:space="preserve"> </w:t>
      </w:r>
      <w:proofErr w:type="spellStart"/>
      <w:r w:rsidR="00353C94">
        <w:t>Rents</w:t>
      </w:r>
      <w:proofErr w:type="spellEnd"/>
      <w:r w:rsidR="00353C94">
        <w:t xml:space="preserve"> j.d.o.o. turistička agencija i usluge, Zagreb, </w:t>
      </w:r>
      <w:proofErr w:type="spellStart"/>
      <w:r w:rsidR="00353C94">
        <w:t>Breganska</w:t>
      </w:r>
      <w:proofErr w:type="spellEnd"/>
      <w:r w:rsidR="00353C94">
        <w:t xml:space="preserve"> 36/4, </w:t>
      </w:r>
      <w:proofErr w:type="spellStart"/>
      <w:r w:rsidR="00353C94">
        <w:t>MBS</w:t>
      </w:r>
      <w:proofErr w:type="spellEnd"/>
      <w:r w:rsidR="00353C94">
        <w:t xml:space="preserve">: 080961758, </w:t>
      </w:r>
      <w:proofErr w:type="spellStart"/>
      <w:r w:rsidR="00353C94">
        <w:t>OIB</w:t>
      </w:r>
      <w:proofErr w:type="spellEnd"/>
      <w:r w:rsidR="00353C94">
        <w:t>: 46616713777.</w:t>
      </w:r>
      <w:r w:rsidR="009F3934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9F3934">
        <w:t xml:space="preserve">Branko Penić, </w:t>
      </w:r>
      <w:proofErr w:type="spellStart"/>
      <w:r w:rsidR="009F3934">
        <w:t>OIB</w:t>
      </w:r>
      <w:proofErr w:type="spellEnd"/>
      <w:r w:rsidR="009F3934">
        <w:t xml:space="preserve">: 44760983293, Slavonski Brod, Ulica </w:t>
      </w:r>
      <w:proofErr w:type="spellStart"/>
      <w:r w:rsidR="009F3934">
        <w:t>Aredelija</w:t>
      </w:r>
      <w:proofErr w:type="spellEnd"/>
      <w:r w:rsidR="009F3934">
        <w:t xml:space="preserve"> Della </w:t>
      </w:r>
      <w:proofErr w:type="spellStart"/>
      <w:r w:rsidR="009F3934">
        <w:t>Belle</w:t>
      </w:r>
      <w:proofErr w:type="spellEnd"/>
      <w:r w:rsidR="009F3934">
        <w:t xml:space="preserve"> 15.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353C94">
        <w:t>Exclusive</w:t>
      </w:r>
      <w:proofErr w:type="spellEnd"/>
      <w:r w:rsidR="00353C94">
        <w:t xml:space="preserve"> </w:t>
      </w:r>
      <w:proofErr w:type="spellStart"/>
      <w:r w:rsidR="00353C94">
        <w:t>Rents</w:t>
      </w:r>
      <w:proofErr w:type="spellEnd"/>
      <w:r w:rsidR="00353C94">
        <w:t xml:space="preserve"> j.d.o.o. turistička agencija i usluge, Zagreb, </w:t>
      </w:r>
      <w:proofErr w:type="spellStart"/>
      <w:r w:rsidR="00353C94">
        <w:t>Breganska</w:t>
      </w:r>
      <w:proofErr w:type="spellEnd"/>
      <w:r w:rsidR="00353C94">
        <w:t xml:space="preserve"> 36/4, </w:t>
      </w:r>
      <w:proofErr w:type="spellStart"/>
      <w:r w:rsidR="00353C94">
        <w:t>MBS</w:t>
      </w:r>
      <w:proofErr w:type="spellEnd"/>
      <w:r w:rsidR="00353C94">
        <w:t xml:space="preserve">: 080961758, </w:t>
      </w:r>
      <w:proofErr w:type="spellStart"/>
      <w:r w:rsidR="00353C94">
        <w:t>OIB</w:t>
      </w:r>
      <w:proofErr w:type="spellEnd"/>
      <w:r w:rsidR="00353C94">
        <w:t>: 46616713777.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30.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04-06-17-1796 od 28. ožujka 2017. nad stečajnim dužnikom</w:t>
      </w:r>
      <w:r>
        <w:t xml:space="preserve"> </w:t>
      </w:r>
      <w:proofErr w:type="spellStart"/>
      <w:r>
        <w:t>Exclusive</w:t>
      </w:r>
      <w:proofErr w:type="spellEnd"/>
      <w:r>
        <w:t xml:space="preserve"> </w:t>
      </w:r>
      <w:proofErr w:type="spellStart"/>
      <w:r>
        <w:t>Rents</w:t>
      </w:r>
      <w:proofErr w:type="spellEnd"/>
      <w:r>
        <w:t xml:space="preserve"> j.d.o.o. turistička agencija i usluge, Zagreb, </w:t>
      </w:r>
      <w:proofErr w:type="spellStart"/>
      <w:r>
        <w:t>Breganska</w:t>
      </w:r>
      <w:proofErr w:type="spellEnd"/>
      <w:r>
        <w:t xml:space="preserve"> 36/4, </w:t>
      </w:r>
      <w:proofErr w:type="spellStart"/>
      <w:r>
        <w:t>MBS</w:t>
      </w:r>
      <w:proofErr w:type="spellEnd"/>
      <w:r>
        <w:t xml:space="preserve">: 080961758, </w:t>
      </w:r>
      <w:proofErr w:type="spellStart"/>
      <w:r>
        <w:t>OIB</w:t>
      </w:r>
      <w:proofErr w:type="spellEnd"/>
      <w:r>
        <w:t>: 46616713777.</w:t>
      </w:r>
      <w:r w:rsidR="002C7929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353C94">
        <w:t>801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353C94">
        <w:t>18.</w:t>
      </w:r>
      <w:r w:rsidR="002C7929">
        <w:t xml:space="preserve"> srpnja </w:t>
      </w:r>
      <w:r>
        <w:t>2017., objavio oglas na mrežnoj stranici e-oglasna ploča sudova pod poslovnim brojem St-</w:t>
      </w:r>
      <w:r w:rsidR="00353C94">
        <w:t>801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166A3">
        <w:t>2</w:t>
      </w:r>
      <w:r w:rsidR="00895EFF">
        <w:t>7</w:t>
      </w:r>
      <w:r w:rsidR="00AC0993">
        <w:t>. rujna</w:t>
      </w:r>
      <w:r w:rsidR="000166A3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76A48">
        <w:t>30</w:t>
      </w:r>
      <w:r w:rsidR="00AC0993">
        <w:t>/10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31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4419"/>
    <w:rsid w:val="00AD52E8"/>
    <w:rsid w:val="00AE31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4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D441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D441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41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41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4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D441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D441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41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41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St-801/2017</izvorni_sadrzaj>
    <derivirana_varijabla naziv="DomainObject.Predmet.OznakaBroj_1">St-801/2017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Exclusive Rents j.d.o.o. turistička agencija i usluge</izvorni_sadrzaj>
    <derivirana_varijabla naziv="DomainObject.Predmet.ProtustrankaFormated_1">  Exclusive Rents j.d.o.o. turistička agencija i usluge</derivirana_varijabla>
  </DomainObject.Predmet.ProtustrankaFormated>
  <DomainObject.Predmet.ProtustrankaFormatedOIB>
    <izvorni_sadrzaj>  Exclusive Rents j.d.o.o. turistička agencija i usluge, OIB 46616713777</izvorni_sadrzaj>
    <derivirana_varijabla naziv="DomainObject.Predmet.ProtustrankaFormatedOIB_1">  Exclusive Rents j.d.o.o. turistička agencija i usluge, OIB 46616713777</derivirana_varijabla>
  </DomainObject.Predmet.ProtustrankaFormatedOIB>
  <DomainObject.Predmet.ProtustrankaFormatedWithAdress>
    <izvorni_sadrzaj> Exclusive Rents j.d.o.o. turistička agencija i usluge, Breganska 36/4, 10000 Zagreb</izvorni_sadrzaj>
    <derivirana_varijabla naziv="DomainObject.Predmet.ProtustrankaFormatedWithAdress_1"> Exclusive Rents j.d.o.o. turistička agencija i usluge, Breganska 36/4, 10000 Zagreb</derivirana_varijabla>
  </DomainObject.Predmet.ProtustrankaFormatedWithAdress>
  <DomainObject.Predmet.ProtustrankaFormatedWithAdressOIB>
    <izvorni_sadrzaj> Exclusive Rents j.d.o.o. turistička agencija i usluge, OIB 46616713777, Breganska 36/4, 10000 Zagreb</izvorni_sadrzaj>
    <derivirana_varijabla naziv="DomainObject.Predmet.ProtustrankaFormatedWithAdressOIB_1"> Exclusive Rents j.d.o.o. turistička agencija i usluge, OIB 46616713777, Breganska 36/4, 10000 Zagreb</derivirana_varijabla>
  </DomainObject.Predmet.ProtustrankaFormatedWithAdressOIB>
  <DomainObject.Predmet.ProtustrankaWithAdress>
    <izvorni_sadrzaj>Exclusive Rents j.d.o.o. turistička agencija i usluge Breganska 36/4, 10000 Zagreb</izvorni_sadrzaj>
    <derivirana_varijabla naziv="DomainObject.Predmet.ProtustrankaWithAdress_1">Exclusive Rents j.d.o.o. turistička agencija i usluge Breganska 36/4, 10000 Zagreb</derivirana_varijabla>
  </DomainObject.Predmet.ProtustrankaWithAdress>
  <DomainObject.Predmet.ProtustrankaWithAdressOIB>
    <izvorni_sadrzaj>Exclusive Rents j.d.o.o. turistička agencija i usluge, OIB 46616713777, Breganska 36/4, 10000 Zagreb</izvorni_sadrzaj>
    <derivirana_varijabla naziv="DomainObject.Predmet.ProtustrankaWithAdressOIB_1">Exclusive Rents j.d.o.o. turistička agencija i usluge, OIB 46616713777, Breganska 36/4, 10000 Zagreb</derivirana_varijabla>
  </DomainObject.Predmet.ProtustrankaWithAdressOIB>
  <DomainObject.Predmet.ProtustrankaNazivFormated>
    <izvorni_sadrzaj>Exclusive Rents j.d.o.o. turistička agencija i usluge</izvorni_sadrzaj>
    <derivirana_varijabla naziv="DomainObject.Predmet.ProtustrankaNazivFormated_1">Exclusive Rents j.d.o.o. turistička agencija i usluge</derivirana_varijabla>
  </DomainObject.Predmet.ProtustrankaNazivFormated>
  <DomainObject.Predmet.ProtustrankaNazivFormatedOIB>
    <izvorni_sadrzaj>Exclusive Rents j.d.o.o. turistička agencija i usluge, OIB 46616713777</izvorni_sadrzaj>
    <derivirana_varijabla naziv="DomainObject.Predmet.ProtustrankaNazivFormatedOIB_1">Exclusive Rents j.d.o.o. turistička agencija i usluge, OIB 46616713777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Exclusive Rents j.d.o.o. turistička agencija i usluge</item>
    </izvorni_sadrzaj>
    <derivirana_varijabla naziv="DomainObject.Predmet.ProtuStrankaListFormated_1">
      <item>Exclusive Rents j.d.o.o. turistička agencija i usluge</item>
    </derivirana_varijabla>
  </DomainObject.Predmet.ProtuStrankaListFormated>
  <DomainObject.Predmet.ProtuStrankaListFormatedOIB>
    <izvorni_sadrzaj>
      <item>Exclusive Rents j.d.o.o. turistička agencija i usluge, OIB 46616713777</item>
    </izvorni_sadrzaj>
    <derivirana_varijabla naziv="DomainObject.Predmet.ProtuStrankaListFormatedOIB_1">
      <item>Exclusive Rents j.d.o.o. turistička agencija i usluge, OIB 46616713777</item>
    </derivirana_varijabla>
  </DomainObject.Predmet.ProtuStrankaListFormatedOIB>
  <DomainObject.Predmet.ProtuStrankaListFormatedWithAdress>
    <izvorni_sadrzaj>
      <item>Exclusive Rents j.d.o.o. turistička agencija i usluge, Breganska 36/4, 10000 Zagreb</item>
    </izvorni_sadrzaj>
    <derivirana_varijabla naziv="DomainObject.Predmet.ProtuStrankaListFormatedWithAdress_1">
      <item>Exclusive Rents j.d.o.o. turistička agencija i usluge, Breganska 36/4, 10000 Zagreb</item>
    </derivirana_varijabla>
  </DomainObject.Predmet.ProtuStrankaListFormatedWithAdress>
  <DomainObject.Predmet.ProtuStrankaListFormatedWithAdressOIB>
    <izvorni_sadrzaj>
      <item>Exclusive Rents j.d.o.o. turistička agencija i usluge, OIB 46616713777, Breganska 36/4, 10000 Zagreb</item>
    </izvorni_sadrzaj>
    <derivirana_varijabla naziv="DomainObject.Predmet.ProtuStrankaListFormatedWithAdressOIB_1">
      <item>Exclusive Rents j.d.o.o. turistička agencija i usluge, OIB 46616713777, Breganska 36/4, 10000 Zagreb</item>
    </derivirana_varijabla>
  </DomainObject.Predmet.ProtuStrankaListFormatedWithAdressOIB>
  <DomainObject.Predmet.ProtuStrankaListNazivFormated>
    <izvorni_sadrzaj>
      <item>Exclusive Rents j.d.o.o. turistička agencija i usluge</item>
    </izvorni_sadrzaj>
    <derivirana_varijabla naziv="DomainObject.Predmet.ProtuStrankaListNazivFormated_1">
      <item>Exclusive Rents j.d.o.o. turistička agencija i usluge</item>
    </derivirana_varijabla>
  </DomainObject.Predmet.ProtuStrankaListNazivFormated>
  <DomainObject.Predmet.ProtuStrankaListNazivFormatedOIB>
    <izvorni_sadrzaj>
      <item>Exclusive Rents j.d.o.o. turistička agencija i usluge, OIB 46616713777</item>
    </izvorni_sadrzaj>
    <derivirana_varijabla naziv="DomainObject.Predmet.ProtuStrankaListNazivFormatedOIB_1">
      <item>Exclusive Rents j.d.o.o. turistička agencija i usluge, OIB 46616713777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Exclusive Rents j.d.o.o. turistička agencija i usluge</izvorni_sadrzaj>
    <derivirana_varijabla naziv="DomainObject.Predmet.ProtustrankaIDrugi_1">Exclusive Rents j.d.o.o. turistička agencija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Exclusive Rents j.d.o.o. turistička agencija i usluge, OIB 46616713777, Breganska 36/4, 10000 Zagreb</izvorni_sadrzaj>
    <derivirana_varijabla naziv="DomainObject.Predmet.ProtustrankaIDrugiAdressOIB_1">Exclusive Rents j.d.o.o. turistička agencija i usluge, OIB 46616713777, Breganska 36/4,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Exclusive Rents j.d.o.o. turistička agencija i usluge</item>
      <item>FINA Regionalni centar Zagreb</item>
    </izvorni_sadrzaj>
    <derivirana_varijabla naziv="DomainObject.Predmet.SudioniciListNaziv_1">
      <item>Exclusive Rents j.d.o.o. turistička agencija i usluge</item>
      <item>FINA Regionalni centar Zagreb</item>
    </derivirana_varijabla>
  </DomainObject.Predmet.SudioniciListNaziv>
  <DomainObject.Predmet.SudioniciListAdressOIB>
    <izvorni_sadrzaj>
      <item>Exclusive Rents j.d.o.o. turistička agencija i usluge, OIB 46616713777, Breganska 36/4,10000 Zagreb</item>
      <item>FINA Regionalni centar Zagreb, OIB 85821130368, Trg svibanjskih žrtava 1995. br. 1,10000 Zagreb</item>
    </izvorni_sadrzaj>
    <derivirana_varijabla naziv="DomainObject.Predmet.SudioniciListAdressOIB_1">
      <item>Exclusive Rents j.d.o.o. turistička agencija i usluge, OIB 46616713777, Breganska 36/4,10000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46616713777</item>
      <item>, OIB 85821130368</item>
    </izvorni_sadrzaj>
    <derivirana_varijabla naziv="DomainObject.Predmet.SudioniciListNazivOIB_1">
      <item>, OIB 46616713777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DB53F1-7882-4A4B-88A9-55D3FFC1E9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3212</properties:Characters>
  <properties:Lines>91</properties:Lines>
  <properties:Paragraphs>34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2017-09-27T06:58:00Z</dcterms:created>
  <dc:creator>Korisnik</dc:creator>
  <cp:lastModifiedBy>Ljiljana Floršić</cp:lastModifiedBy>
  <cp:lastPrinted>2017-09-27T07:14:00Z</cp:lastPrinted>
  <dcterms:modified xmlns:xsi="http://www.w3.org/2001/XMLSchema-instance" xsi:type="dcterms:W3CDTF">2017-09-27T07:19:00Z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