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caa5" w14:paraId="b9fcaa5" w:rsidRDefault="00FB74EE" w:rsidP="00FB74EE" w:rsidR="00FB74EE">
      <w:pPr>
        <w:jc w:val="right"/>
        <w15:collapsed w:val="false"/>
      </w:pPr>
      <w:bookmarkStart w:name="_GoBack" w:id="0"/>
      <w:bookmarkEnd w:id="0"/>
      <w:proofErr w:type="gramStart"/>
      <w:r>
        <w:t>9 St-990/2015</w:t>
      </w:r>
      <w:proofErr w:type="gramEnd"/>
    </w:p>
    <w:p w:rsidRDefault="00FB74EE" w:rsidP="00FB74EE" w:rsidR="00FB74EE"/>
    <w:p w:rsidRDefault="00FB74EE" w:rsidP="00FB74EE" w:rsidR="00FB74EE"/>
    <w:p w:rsidRDefault="00FB74EE" w:rsidP="00FB74EE" w:rsidR="00FB74EE">
      <w:r>
        <w:t>REPUBLIKA HRVATSKA</w:t>
      </w:r>
    </w:p>
    <w:p w:rsidRDefault="00FB74EE" w:rsidP="00FB74EE" w:rsidR="00FB74EE">
      <w:r>
        <w:t>TRGOVAČKI SUD U ZADRU</w:t>
      </w:r>
    </w:p>
    <w:p w:rsidRDefault="00FB74EE" w:rsidP="00FB74EE" w:rsidR="00FB74EE">
      <w:r>
        <w:t>STALNA SLUŽBA U ŠIBENIKU</w:t>
      </w:r>
    </w:p>
    <w:p w:rsidRDefault="00FB74EE" w:rsidP="00FB74EE" w:rsidR="00FB74EE"/>
    <w:p w:rsidRDefault="00FB74EE" w:rsidP="00FB74EE" w:rsidR="00FB74EE"/>
    <w:p w:rsidRDefault="00FB74EE" w:rsidP="00FB74EE" w:rsidR="00FB74EE"/>
    <w:p w:rsidRDefault="00FB74EE" w:rsidP="00FB74EE" w:rsidR="00FB74EE">
      <w:pPr>
        <w:jc w:val="center"/>
      </w:pPr>
      <w:r>
        <w:t xml:space="preserve">R E P U B L I K A  </w:t>
      </w:r>
      <w:r w:rsidR="00434BAF">
        <w:t xml:space="preserve"> </w:t>
      </w:r>
      <w:r>
        <w:t>H R V A T S K A</w:t>
      </w:r>
    </w:p>
    <w:p w:rsidRDefault="00FB74EE" w:rsidP="00FB74EE" w:rsidR="00FB74EE">
      <w:pPr>
        <w:jc w:val="center"/>
      </w:pPr>
    </w:p>
    <w:p w:rsidRDefault="00FB74EE" w:rsidP="00FB74EE" w:rsidR="00FB74EE">
      <w:pPr>
        <w:jc w:val="center"/>
      </w:pPr>
    </w:p>
    <w:p w:rsidRDefault="00FB74EE" w:rsidP="00FB74EE" w:rsidR="00FB74EE">
      <w:pPr>
        <w:jc w:val="center"/>
      </w:pPr>
      <w:r>
        <w:t>R J E Š E N J E</w:t>
      </w:r>
    </w:p>
    <w:p w:rsidRDefault="00FB74EE" w:rsidP="00FB74EE" w:rsidR="00FB74EE">
      <w:pPr>
        <w:jc w:val="center"/>
      </w:pPr>
    </w:p>
    <w:p w:rsidRDefault="00FB74EE" w:rsidP="00FB74EE" w:rsidR="00FB74EE">
      <w:pPr>
        <w:jc w:val="both"/>
      </w:pPr>
    </w:p>
    <w:p w:rsidRDefault="00FB74EE" w:rsidP="00FB74EE" w:rsidR="00FB74EE">
      <w:pPr>
        <w:jc w:val="both"/>
        <w:rPr>
          <w:lang w:val="hr-HR"/>
        </w:rPr>
      </w:pPr>
      <w:r>
        <w:tab/>
      </w:r>
      <w:r>
        <w:rPr>
          <w:lang w:val="hr-HR"/>
        </w:rPr>
        <w:t>Trgovački sud u Zadru, Stalna služba u Šibeniku, po stečajnom sucu Tereziji Goreta, u skraćenom postupku nad dužnikom ROKOVAČA d.o.o. iz Skradina, Trgovačka ulica 65, OIB: 82718042644, povodom zahtjeva Financijske agencije – Regionalni centar Split, Podružnica Šibenik, po službenoj dužnosti dana 01. travnja 2016. godine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B74EE" w:rsidP="00FB74EE" w:rsidR="00FB74EE">
      <w:pPr>
        <w:tabs>
          <w:tab w:pos="885" w:val="left"/>
        </w:tabs>
        <w:rPr>
          <w:lang w:val="hr-HR"/>
        </w:rPr>
      </w:pPr>
    </w:p>
    <w:p w:rsidRDefault="00FB74EE" w:rsidP="00FB74EE" w:rsidR="00FB74EE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Pr="00FB74EE">
        <w:rPr>
          <w:lang w:val="hr-HR"/>
        </w:rPr>
        <w:t xml:space="preserve"> </w:t>
      </w:r>
      <w:r>
        <w:rPr>
          <w:lang w:val="hr-HR"/>
        </w:rPr>
        <w:t>ROKOVAČA d.o.o. iz Skradina, Trgovačka ulica 65, OIB: 82718042644, sa danom 01. travnja 2016.</w:t>
      </w:r>
      <w:r w:rsidR="00434BAF">
        <w:rPr>
          <w:lang w:val="hr-HR"/>
        </w:rPr>
        <w:t xml:space="preserve"> Godine,</w:t>
      </w:r>
      <w:r>
        <w:rPr>
          <w:lang w:val="hr-HR"/>
        </w:rPr>
        <w:t xml:space="preserve"> </w:t>
      </w:r>
      <w:r w:rsidR="00434BAF">
        <w:rPr>
          <w:lang w:val="hr-HR"/>
        </w:rPr>
        <w:t xml:space="preserve">u 12.00 sati, </w:t>
      </w:r>
      <w:r>
        <w:rPr>
          <w:lang w:val="hr-HR"/>
        </w:rPr>
        <w:t>kada je ovo rješenje istaknuto na e – oglasnoj ploči Trgovačkog suda u Zadru, Stalne službe u Šibeniku.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Za stečajnog upravitelja u ovom skraćenom stečajnom postupku imenuje se</w:t>
      </w:r>
      <w:r w:rsidR="00434BAF">
        <w:rPr>
          <w:lang w:val="hr-HR"/>
        </w:rPr>
        <w:t xml:space="preserve"> Renato Sabljić iz Zagreba, Zdenački zavoj 14, OIB: 74644810692.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Pr="00FB74EE">
        <w:rPr>
          <w:lang w:val="hr-HR"/>
        </w:rPr>
        <w:t xml:space="preserve"> </w:t>
      </w:r>
      <w:r>
        <w:rPr>
          <w:lang w:val="hr-HR"/>
        </w:rPr>
        <w:t>ROKOVAČA d.o.o. iz Skradina, Trgovačka ulica 65, OIB: 82718042644, sa danom 01. travnja 2016. godine.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Ovo rješenje bit će objavljeno na e-oglasnoj ploči Trgovačkog suda u Zadru, Stalne službe u Šibeniku.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 pravomoćnosti ovog rješenja, Sudski registar Trgovačkog suda u Zadru, Stalne službe u Šibeniku provest će brisanje dužnika iz sudskog registra.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B74EE" w:rsidP="00FB74EE" w:rsidR="00FB74EE">
      <w:pPr>
        <w:jc w:val="center"/>
        <w:rPr>
          <w:lang w:val="hr-HR"/>
        </w:rPr>
      </w:pPr>
    </w:p>
    <w:p w:rsidRDefault="00FB74EE" w:rsidP="00FB74EE" w:rsidR="00FB74EE">
      <w:pPr>
        <w:ind w:firstLine="720"/>
        <w:jc w:val="both"/>
        <w:rPr>
          <w:lang w:val="hr-HR"/>
        </w:rPr>
      </w:pPr>
      <w:r>
        <w:rPr>
          <w:lang w:val="hr-HR"/>
        </w:rPr>
        <w:t xml:space="preserve">Dana 18. prosinca 2015. godine zaprimljen je na ovom sudu zahtjev Financijske agencije – Regionalni centar Split, Podružnica Šibenik, za provedbu skraćenog stečajnog </w:t>
      </w:r>
    </w:p>
    <w:p w:rsidRDefault="00434BAF" w:rsidP="00434BAF" w:rsidR="00434BAF">
      <w:pPr>
        <w:jc w:val="both"/>
        <w:rPr>
          <w:lang w:val="hr-HR"/>
        </w:rPr>
      </w:pPr>
    </w:p>
    <w:p w:rsidRDefault="00434BAF" w:rsidP="00434BAF" w:rsidR="00434BAF">
      <w:pPr>
        <w:ind w:firstLine="720" w:left="2880"/>
        <w:jc w:val="center"/>
        <w:rPr>
          <w:lang w:val="hr-HR"/>
        </w:rPr>
      </w:pPr>
      <w:r>
        <w:rPr>
          <w:lang w:val="hr-HR"/>
        </w:rPr>
        <w:lastRenderedPageBreak/>
        <w:t>2                                            9St-990/15</w:t>
      </w:r>
    </w:p>
    <w:p w:rsidRDefault="00434BAF" w:rsidP="00434BAF" w:rsidR="00434BAF">
      <w:pPr>
        <w:jc w:val="both"/>
        <w:rPr>
          <w:lang w:val="hr-HR"/>
        </w:rPr>
      </w:pPr>
    </w:p>
    <w:p w:rsidRDefault="00FB74EE" w:rsidP="00434BAF" w:rsidR="00FB74EE">
      <w:pPr>
        <w:jc w:val="both"/>
        <w:rPr>
          <w:lang w:val="hr-HR"/>
        </w:rPr>
      </w:pPr>
      <w:r>
        <w:rPr>
          <w:lang w:val="hr-HR"/>
        </w:rPr>
        <w:t>postupka nad dužnikom</w:t>
      </w:r>
      <w:r w:rsidRPr="00FB74EE">
        <w:rPr>
          <w:lang w:val="hr-HR"/>
        </w:rPr>
        <w:t xml:space="preserve"> </w:t>
      </w:r>
      <w:r>
        <w:rPr>
          <w:lang w:val="hr-HR"/>
        </w:rPr>
        <w:t>ROKOVAČA d.o.o. iz Skradina, Trgov</w:t>
      </w:r>
      <w:r w:rsidR="00434BAF">
        <w:rPr>
          <w:lang w:val="hr-HR"/>
        </w:rPr>
        <w:t>ačka ulica 65, OIB: 82718042644.</w:t>
      </w:r>
      <w:r>
        <w:rPr>
          <w:lang w:val="hr-HR"/>
        </w:rPr>
        <w:tab/>
      </w:r>
    </w:p>
    <w:p w:rsidRDefault="00FB74EE" w:rsidP="00FB74EE" w:rsidR="00FB74EE">
      <w:pPr>
        <w:ind w:firstLine="720"/>
        <w:jc w:val="both"/>
        <w:rPr>
          <w:lang w:val="hr-HR"/>
        </w:rPr>
      </w:pPr>
      <w:r>
        <w:rPr>
          <w:lang w:val="hr-HR"/>
        </w:rPr>
        <w:t>Oglasom ovog suda pod poslovnim brojem 9 St-990/2015 od dana 22. prosinca 2015.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pokriće ovog skraćenog stečajnog postupka, te ih ujedno upozorio na posljedice za nepostupanje po pozivu suda.</w:t>
      </w:r>
    </w:p>
    <w:p w:rsidRDefault="00FB74EE" w:rsidP="00FB74EE" w:rsidR="00FB74EE">
      <w:pPr>
        <w:ind w:firstLine="720"/>
        <w:jc w:val="both"/>
        <w:rPr>
          <w:lang w:val="hr-HR"/>
        </w:rPr>
      </w:pPr>
    </w:p>
    <w:p w:rsidRDefault="00FB74EE" w:rsidP="00FB74EE" w:rsidR="00FB74EE">
      <w:pPr>
        <w:ind w:firstLine="720"/>
        <w:jc w:val="both"/>
        <w:rPr>
          <w:lang w:val="hr-HR"/>
        </w:rPr>
      </w:pPr>
      <w:r>
        <w:rPr>
          <w:lang w:val="hr-HR"/>
        </w:rPr>
        <w:tab/>
        <w:t>Navedni oglas objavljen je na e-oglasnoj ploči suda danom 22. prosinca 2015. godine.</w:t>
      </w:r>
    </w:p>
    <w:p w:rsidRDefault="00FB74EE" w:rsidP="00FB74EE" w:rsidR="00FB74EE">
      <w:pPr>
        <w:ind w:firstLine="720"/>
        <w:jc w:val="both"/>
        <w:rPr>
          <w:lang w:val="hr-HR"/>
        </w:rPr>
      </w:pPr>
    </w:p>
    <w:p w:rsidRDefault="00FB74EE" w:rsidP="00FB74EE" w:rsidR="00FB74EE">
      <w:pPr>
        <w:ind w:firstLine="720"/>
        <w:jc w:val="both"/>
        <w:rPr>
          <w:lang w:val="hr-HR"/>
        </w:rPr>
      </w:pPr>
      <w:r>
        <w:rPr>
          <w:lang w:val="hr-HR"/>
        </w:rPr>
        <w:tab/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FB74EE" w:rsidP="00FB74EE" w:rsidR="00FB74EE">
      <w:pPr>
        <w:ind w:firstLine="720"/>
        <w:jc w:val="both"/>
        <w:rPr>
          <w:lang w:val="hr-HR"/>
        </w:rPr>
      </w:pPr>
    </w:p>
    <w:p w:rsidRDefault="00FB74EE" w:rsidP="00FB74EE" w:rsidR="00FB74EE">
      <w:pPr>
        <w:ind w:firstLine="720"/>
        <w:jc w:val="both"/>
        <w:rPr>
          <w:lang w:val="hr-HR"/>
        </w:rPr>
      </w:pPr>
    </w:p>
    <w:p w:rsidRDefault="00FB74EE" w:rsidP="00FB74EE" w:rsidR="00FB74EE">
      <w:pPr>
        <w:ind w:firstLine="720"/>
        <w:jc w:val="center"/>
        <w:rPr>
          <w:lang w:val="hr-HR"/>
        </w:rPr>
      </w:pPr>
      <w:r>
        <w:rPr>
          <w:lang w:val="hr-HR"/>
        </w:rPr>
        <w:t>U Šibeniku, 01. travnja 2016. godine</w:t>
      </w:r>
    </w:p>
    <w:p w:rsidRDefault="00FB74EE" w:rsidP="00FB74EE" w:rsidR="00FB74EE">
      <w:pPr>
        <w:ind w:firstLine="720"/>
        <w:jc w:val="center"/>
        <w:rPr>
          <w:lang w:val="hr-HR"/>
        </w:rPr>
      </w:pPr>
    </w:p>
    <w:p w:rsidRDefault="00FB74EE" w:rsidP="00FB74EE" w:rsidR="00FB74EE">
      <w:pPr>
        <w:ind w:firstLine="720"/>
        <w:jc w:val="center"/>
        <w:rPr>
          <w:lang w:val="hr-HR"/>
        </w:rPr>
      </w:pPr>
    </w:p>
    <w:p w:rsidRDefault="00FB74EE" w:rsidP="00FB74EE" w:rsidR="00FB74EE">
      <w:pPr>
        <w:ind w:firstLine="720"/>
        <w:jc w:val="right"/>
        <w:rPr>
          <w:lang w:val="hr-HR"/>
        </w:rPr>
      </w:pPr>
    </w:p>
    <w:p w:rsidRDefault="00FB74EE" w:rsidP="00FB74EE" w:rsidR="00FB74EE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FB74EE" w:rsidP="00FB74EE" w:rsidR="00FB74EE">
      <w:pPr>
        <w:ind w:firstLine="720"/>
        <w:jc w:val="right"/>
        <w:rPr>
          <w:lang w:val="hr-HR"/>
        </w:rPr>
      </w:pPr>
    </w:p>
    <w:p w:rsidRDefault="00434BAF" w:rsidP="00FB74EE" w:rsidR="00FB74EE">
      <w:pPr>
        <w:ind w:firstLine="720"/>
        <w:jc w:val="right"/>
        <w:rPr>
          <w:lang w:val="hr-HR"/>
        </w:rPr>
      </w:pPr>
      <w:r>
        <w:rPr>
          <w:lang w:val="hr-HR"/>
        </w:rPr>
        <w:t>Terezija Goreta, v.r.</w:t>
      </w:r>
    </w:p>
    <w:p w:rsidRDefault="00FB74EE" w:rsidP="00FB74EE" w:rsidR="00FB74EE">
      <w:pPr>
        <w:ind w:firstLine="720"/>
        <w:jc w:val="right"/>
        <w:rPr>
          <w:lang w:val="hr-HR"/>
        </w:rPr>
      </w:pP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Predlagatelju FINI, Podružnica Šibenik</w:t>
      </w:r>
    </w:p>
    <w:p w:rsidRDefault="00434BAF" w:rsidP="00FB74EE" w:rsid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FB74EE" w:rsidP="00FB74EE" w:rsid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FB74EE" w:rsidP="00FB74EE" w:rsid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FB74EE" w:rsidP="00FB74EE" w:rsid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sudski registar, po pravomoćnosti</w:t>
      </w:r>
    </w:p>
    <w:p w:rsidRDefault="00434BAF" w:rsidP="00FB74EE" w:rsidR="00434BAF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ŽDO, Građansko upravni odjel Šibenik</w:t>
      </w:r>
    </w:p>
    <w:p w:rsidRDefault="00434BAF" w:rsidP="00FB74EE" w:rsidR="00434BAF" w:rsidRP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Porezna uprava, Ispostava Šibenik</w:t>
      </w:r>
    </w:p>
    <w:sectPr w:rsidR="00434BAF" w:rsidRPr="00FB74E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74EE"/>
    <w:rsid w:val="00291643"/>
    <w:rsid w:val="00434BAF"/>
    <w:rsid w:val="00813C27"/>
    <w:rsid w:val="00FB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B74EE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91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6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6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6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6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B74EE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91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6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6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6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6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St-990/2015</izvorni_sadrzaj>
    <derivirana_varijabla naziv="DomainObject.Predmet.OznakaBroj_1">St-990/2015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ROKOVAČA društvo s ograničenom odgovornošću za trgovinu i ugostiteljstvo</izvorni_sadrzaj>
    <derivirana_varijabla naziv="DomainObject.Predmet.ProtustrankaFormated_1">  ROKOVAČA društvo s ograničenom odgovornošću za trgovinu i ugostiteljstvo</derivirana_varijabla>
  </DomainObject.Predmet.ProtustrankaFormated>
  <DomainObject.Predmet.ProtustrankaFormatedOIB>
    <izvorni_sadrzaj>  ROKOVAČA društvo s ograničenom odgovornošću za trgovinu i ugostiteljstvo, OIB 82718042644</izvorni_sadrzaj>
    <derivirana_varijabla naziv="DomainObject.Predmet.ProtustrankaFormatedOIB_1">  ROKOVAČA društvo s ograničenom odgovornošću za trgovinu i ugostiteljstvo, OIB 82718042644</derivirana_varijabla>
  </DomainObject.Predmet.ProtustrankaFormatedOIB>
  <DomainObject.Predmet.ProtustrankaFormatedWithAdress>
    <izvorni_sadrzaj> ROKOVAČA društvo s ograničenom odgovornošću za trgovinu i ugostiteljstvo, Trgovačka ulica 65, 22222 Skradin</izvorni_sadrzaj>
    <derivirana_varijabla naziv="DomainObject.Predmet.ProtustrankaFormatedWithAdress_1"> ROKOVAČA društvo s ograničenom odgovornošću za trgovinu i ugostiteljstvo, Trgovačka ulica 65, 22222 Skradin</derivirana_varijabla>
  </DomainObject.Predmet.ProtustrankaFormatedWithAdress>
  <DomainObject.Predmet.ProtustrankaFormatedWithAdressOIB>
    <izvorni_sadrzaj> ROKOVAČA društvo s ograničenom odgovornošću za trgovinu i ugostiteljstvo, OIB 82718042644, Trgovačka ulica 65, 22222 Skradin</izvorni_sadrzaj>
    <derivirana_varijabla naziv="DomainObject.Predmet.ProtustrankaFormatedWithAdressOIB_1"> ROKOVAČA društvo s ograničenom odgovornošću za trgovinu i ugostiteljstvo, OIB 82718042644, Trgovačka ulica 65, 22222 Skradin</derivirana_varijabla>
  </DomainObject.Predmet.ProtustrankaFormatedWithAdressOIB>
  <DomainObject.Predmet.ProtustrankaWithAdress>
    <izvorni_sadrzaj>ROKOVAČA društvo s ograničenom odgovornošću za trgovinu i ugostiteljstvo Trgovačka ulica 65, 22222 Skradin</izvorni_sadrzaj>
    <derivirana_varijabla naziv="DomainObject.Predmet.ProtustrankaWithAdress_1">ROKOVAČA društvo s ograničenom odgovornošću za trgovinu i ugostiteljstvo Trgovačka ulica 65, 22222 Skradin</derivirana_varijabla>
  </DomainObject.Predmet.ProtustrankaWithAdress>
  <DomainObject.Predmet.ProtustrankaWithAdressOIB>
    <izvorni_sadrzaj>ROKOVAČA društvo s ograničenom odgovornošću za trgovinu i ugostiteljstvo, OIB 82718042644, Trgovačka ulica 65, 22222 Skradin</izvorni_sadrzaj>
    <derivirana_varijabla naziv="DomainObject.Predmet.ProtustrankaWithAdressOIB_1">ROKOVAČA društvo s ograničenom odgovornošću za trgovinu i ugostiteljstvo, OIB 82718042644, Trgovačka ulica 65, 22222 Skradin</derivirana_varijabla>
  </DomainObject.Predmet.ProtustrankaWithAdressOIB>
  <DomainObject.Predmet.ProtustrankaNazivFormated>
    <izvorni_sadrzaj>ROKOVAČA društvo s ograničenom odgovornošću za trgovinu i ugostiteljstvo</izvorni_sadrzaj>
    <derivirana_varijabla naziv="DomainObject.Predmet.ProtustrankaNazivFormated_1">ROKOVAČA društvo s ograničenom odgovornošću za trgovinu i ugostiteljstvo</derivirana_varijabla>
  </DomainObject.Predmet.ProtustrankaNazivFormated>
  <DomainObject.Predmet.ProtustrankaNazivFormatedOIB>
    <izvorni_sadrzaj>ROKOVAČA društvo s ograničenom odgovornošću za trgovinu i ugostiteljstvo, OIB 82718042644</izvorni_sadrzaj>
    <derivirana_varijabla naziv="DomainObject.Predmet.ProtustrankaNazivFormatedOIB_1">ROKOVAČA društvo s ograničenom odgovornošću za trgovinu i ugostiteljstvo, OIB 82718042644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ROKOVAČA društvo s ograničenom odgovornošću za trgovinu i ugostiteljstvo</item>
    </izvorni_sadrzaj>
    <derivirana_varijabla naziv="DomainObject.Predmet.ProtuStrankaListFormated_1">
      <item>ROKOVAČA društvo s ograničenom odgovornošću za trgovinu i ugostiteljstvo</item>
    </derivirana_varijabla>
  </DomainObject.Predmet.ProtuStrankaListFormated>
  <DomainObject.Predmet.ProtuStrankaListFormatedOIB>
    <izvorni_sadrzaj>
      <item>ROKOVAČA društvo s ograničenom odgovornošću za trgovinu i ugostiteljstvo, OIB 82718042644</item>
    </izvorni_sadrzaj>
    <derivirana_varijabla naziv="DomainObject.Predmet.ProtuStrankaListFormatedOIB_1">
      <item>ROKOVAČA društvo s ograničenom odgovornošću za trgovinu i ugostiteljstvo, OIB 82718042644</item>
    </derivirana_varijabla>
  </DomainObject.Predmet.ProtuStrankaListFormatedOIB>
  <DomainObject.Predmet.ProtuStrankaListFormatedWithAdress>
    <izvorni_sadrzaj>
      <item>ROKOVAČA društvo s ograničenom odgovornošću za trgovinu i ugostiteljstvo, Trgovačka ulica 65, 22222 Skradin</item>
    </izvorni_sadrzaj>
    <derivirana_varijabla naziv="DomainObject.Predmet.ProtuStrankaListFormatedWithAdress_1">
      <item>ROKOVAČA društvo s ograničenom odgovornošću za trgovinu i ugostiteljstvo, Trgovačka ulica 65, 22222 Skradin</item>
    </derivirana_varijabla>
  </DomainObject.Predmet.ProtuStrankaListFormatedWithAdress>
  <DomainObject.Predmet.ProtuStrankaListFormatedWithAdressOIB>
    <izvorni_sadrzaj>
      <item>ROKOVAČA društvo s ograničenom odgovornošću za trgovinu i ugostiteljstvo, OIB 82718042644, Trgovačka ulica 65, 22222 Skradin</item>
    </izvorni_sadrzaj>
    <derivirana_varijabla naziv="DomainObject.Predmet.ProtuStrankaListFormatedWithAdressOIB_1">
      <item>ROKOVAČA društvo s ograničenom odgovornošću za trgovinu i ugostiteljstvo, OIB 82718042644, Trgovačka ulica 65, 22222 Skradin</item>
    </derivirana_varijabla>
  </DomainObject.Predmet.ProtuStrankaListFormatedWithAdressOIB>
  <DomainObject.Predmet.ProtuStrankaListNazivFormated>
    <izvorni_sadrzaj>
      <item>ROKOVAČA društvo s ograničenom odgovornošću za trgovinu i ugostiteljstvo</item>
    </izvorni_sadrzaj>
    <derivirana_varijabla naziv="DomainObject.Predmet.ProtuStrankaListNazivFormated_1">
      <item>ROKOVAČA društvo s ograničenom odgovornošću za trgovinu i ugostiteljstvo</item>
    </derivirana_varijabla>
  </DomainObject.Predmet.ProtuStrankaListNazivFormated>
  <DomainObject.Predmet.ProtuStrankaListNazivFormatedOIB>
    <izvorni_sadrzaj>
      <item>ROKOVAČA društvo s ograničenom odgovornošću za trgovinu i ugostiteljstvo, OIB 82718042644</item>
    </izvorni_sadrzaj>
    <derivirana_varijabla naziv="DomainObject.Predmet.ProtuStrankaListNazivFormatedOIB_1">
      <item>ROKOVAČA društvo s ograničenom odgovornošću za trgovinu i ugostiteljstvo, OIB 82718042644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ROKOVAČA društvo s ograničenom odgovornošću za trgovinu i ugostiteljstvo</izvorni_sadrzaj>
    <derivirana_varijabla naziv="DomainObject.Predmet.ProtustrankaIDrugi_1">ROKOVAČA društvo s ograničenom odgovornošću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ROKOVAČA društvo s ograničenom odgovornošću za trgovinu i ugostiteljstvo, OIB 82718042644, Trgovačka ulica 65, 22222 Skradin</izvorni_sadrzaj>
    <derivirana_varijabla naziv="DomainObject.Predmet.ProtustrankaIDrugiAdressOIB_1">ROKOVAČA društvo s ograničenom odgovornošću za trgovinu i ugostiteljstvo, OIB 82718042644, Trgovačka ulica 65,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ROKOVAČA društvo s ograničenom odgovornošću za trgovinu i ugostiteljstvo</item>
    </izvorni_sadrzaj>
    <derivirana_varijabla naziv="DomainObject.Predmet.SudioniciListNaziv_1">
      <item>FINA - Podružnica Šibenik</item>
      <item>ROKOVAČA društvo s ograničenom odgovornošću za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ROKOVAČA društvo s ograničenom odgovornošću za trgovinu i ugostiteljstvo, OIB 82718042644, Trgovačka ulica 65,22222 Skradin</item>
    </izvorni_sadrzaj>
    <derivirana_varijabla naziv="DomainObject.Predmet.SudioniciListAdressOIB_1">
      <item>FINA - Podružnica Šibenik, OIB 85821130368, Perivoj L. Marune 1,22000 Šibenik</item>
      <item>ROKOVAČA društvo s ograničenom odgovornošću za trgovinu i ugostiteljstvo, OIB 82718042644, Trgovačka ulica 65,22222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82718042644</item>
    </izvorni_sadrzaj>
    <derivirana_varijabla naziv="DomainObject.Predmet.SudioniciListNazivOIB_1">
      <item>, OIB 85821130368</item>
      <item>, OIB 82718042644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473</properties:Words>
  <properties:Characters>2560</properties:Characters>
  <properties:Lines>91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2016-04-01T09:13:00Z</dcterms:created>
  <dc:creator>Sektor za informatiku</dc:creator>
  <cp:keywords/>
  <cp:lastModifiedBy>Marina Gulin</cp:lastModifiedBy>
  <cp:lastPrinted>2016-04-01T09:03:00Z</cp:lastPrinted>
  <dcterms:modified xmlns:xsi="http://www.w3.org/2001/XMLSchema-instance" xsi:type="dcterms:W3CDTF">2016-04-01T09:14:00Z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