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309a" w14:paraId="1e7309a" w:rsidRDefault="00761A76" w:rsidP="00761A76" w:rsidR="00761A7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A76" w:rsidP="00761A76" w:rsidR="00761A7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1A76" w:rsidP="00761A76" w:rsidR="00761A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1A76" w:rsidP="00761A76" w:rsidR="00761A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1A76" w:rsidP="00761A76" w:rsidR="00761A7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1A76" w:rsidP="00761A76" w:rsidR="00761A7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1A76" w:rsidP="00761A76" w:rsidR="00761A76" w:rsidRPr="005D578C">
      <w:pPr>
        <w:jc w:val="center"/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VUKOVICH d. o. o. Poreč, Otokara Keršovanija 2a, OIB </w:t>
      </w:r>
      <w:r w:rsidRPr="00761A76">
        <w:rPr>
          <w:rFonts w:cs="Times New Roman" w:eastAsia="Times New Roman"/>
        </w:rPr>
        <w:t>55873718448</w:t>
      </w:r>
      <w:r>
        <w:rPr>
          <w:rFonts w:cs="Times New Roman" w:eastAsia="Times New Roman"/>
        </w:rPr>
        <w:t xml:space="preserve">, MBS </w:t>
      </w:r>
      <w:r w:rsidRPr="00761A76">
        <w:rPr>
          <w:rFonts w:cs="Times New Roman" w:eastAsia="Times New Roman"/>
        </w:rPr>
        <w:t>130025493</w:t>
      </w:r>
      <w:r>
        <w:rPr>
          <w:rFonts w:cs="Times New Roman" w:eastAsia="Times New Roman"/>
          <w:szCs w:val="24"/>
        </w:rPr>
        <w:t>, 23. kolovoza 2017.</w:t>
      </w: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VUKOVICH d. o. o. Poreč, Otokara Keršovanija 2a, OIB </w:t>
      </w:r>
      <w:r w:rsidRPr="00761A76">
        <w:rPr>
          <w:rFonts w:cs="Times New Roman" w:eastAsia="Times New Roman"/>
        </w:rPr>
        <w:t>55873718448</w:t>
      </w:r>
      <w:r>
        <w:rPr>
          <w:rFonts w:cs="Times New Roman" w:eastAsia="Times New Roman"/>
        </w:rPr>
        <w:t xml:space="preserve">, MBS </w:t>
      </w:r>
      <w:r w:rsidRPr="00761A76">
        <w:rPr>
          <w:rFonts w:cs="Times New Roman" w:eastAsia="Times New Roman"/>
        </w:rPr>
        <w:t>130025493</w:t>
      </w:r>
      <w:r>
        <w:rPr>
          <w:rFonts w:cs="Times New Roman" w:eastAsia="Times New Roman"/>
          <w:szCs w:val="24"/>
        </w:rPr>
        <w:t>.</w:t>
      </w: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761A76" w:rsidP="00761A76" w:rsidR="00761A76">
      <w:pPr>
        <w:rPr>
          <w:rFonts w:cs="Times New Roman" w:eastAsia="Times New Roman"/>
          <w:szCs w:val="20"/>
        </w:rPr>
      </w:pPr>
    </w:p>
    <w:p w:rsidRDefault="00761A76" w:rsidP="00761A76" w:rsidR="00761A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VUKOVICH d. o. o. Poreč, Otokara Keršovanija 2a, OIB </w:t>
      </w:r>
      <w:r w:rsidRPr="00761A76">
        <w:rPr>
          <w:rFonts w:cs="Times New Roman" w:eastAsia="Times New Roman"/>
        </w:rPr>
        <w:t>55873718448</w:t>
      </w:r>
      <w:r>
        <w:rPr>
          <w:rFonts w:cs="Times New Roman" w:eastAsia="Times New Roman"/>
        </w:rPr>
        <w:t xml:space="preserve">, MBS </w:t>
      </w:r>
      <w:r w:rsidRPr="00761A76">
        <w:rPr>
          <w:rFonts w:cs="Times New Roman" w:eastAsia="Times New Roman"/>
        </w:rPr>
        <w:t>130025493</w:t>
      </w:r>
      <w:r>
        <w:rPr>
          <w:rFonts w:cs="Times New Roman" w:eastAsia="Times New Roman"/>
          <w:szCs w:val="24"/>
        </w:rPr>
        <w:t>.</w:t>
      </w:r>
    </w:p>
    <w:p w:rsidRDefault="00761A76" w:rsidP="00761A76" w:rsidR="00761A76">
      <w:pPr>
        <w:ind w:firstLine="709"/>
        <w:rPr>
          <w:rFonts w:cs="Times New Roman" w:eastAsia="Times New Roman"/>
          <w:szCs w:val="24"/>
        </w:rPr>
      </w:pPr>
    </w:p>
    <w:p w:rsidRDefault="00761A76" w:rsidP="00761A76" w:rsidR="00761A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VUKOVICH d. o. o. Poreč, Otokara Keršovanija 2a, OIB </w:t>
      </w:r>
      <w:r w:rsidRPr="00761A76">
        <w:rPr>
          <w:rFonts w:cs="Times New Roman" w:eastAsia="Times New Roman"/>
        </w:rPr>
        <w:t>55873718448</w:t>
      </w:r>
      <w:r>
        <w:rPr>
          <w:rFonts w:cs="Times New Roman" w:eastAsia="Times New Roman"/>
        </w:rPr>
        <w:t xml:space="preserve">, MBS </w:t>
      </w:r>
      <w:r w:rsidRPr="00761A76">
        <w:rPr>
          <w:rFonts w:cs="Times New Roman" w:eastAsia="Times New Roman"/>
        </w:rPr>
        <w:t>130025493</w:t>
      </w:r>
      <w:r>
        <w:rPr>
          <w:rFonts w:cs="Times New Roman" w:eastAsia="Times New Roman"/>
          <w:szCs w:val="24"/>
        </w:rPr>
        <w:t>.</w:t>
      </w:r>
    </w:p>
    <w:p w:rsidRDefault="00761A76" w:rsidP="00761A76" w:rsidR="00761A76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1A76" w:rsidP="00761A76" w:rsidR="00761A76">
      <w:pPr>
        <w:ind w:firstLine="708"/>
        <w:rPr>
          <w:rFonts w:cs="Times New Roman" w:eastAsia="Times New Roman"/>
          <w:szCs w:val="24"/>
        </w:rPr>
      </w:pPr>
    </w:p>
    <w:p w:rsidRDefault="00761A76" w:rsidP="00761A76" w:rsidR="00761A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VUKOVICH d. o. o. Poreč</w:t>
      </w:r>
      <w:r>
        <w:rPr>
          <w:rFonts w:cs="Times New Roman" w:eastAsia="Times New Roman"/>
          <w:szCs w:val="24"/>
        </w:rPr>
        <w:t>.</w:t>
      </w:r>
    </w:p>
    <w:p w:rsidRDefault="00761A76" w:rsidP="00761A76" w:rsidR="00761A7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svibnja 2017. imao neizvršene osnove za plaćanje u neprekinutom razdoblju od 120 dana u ukupnom iznosu 8.510,90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St-303/2017-3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61A76" w:rsidP="00761A76" w:rsidR="00761A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61A76" w:rsidP="00761A76" w:rsidR="00761A7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1A76" w:rsidP="00761A76" w:rsidR="00761A76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61A76" w:rsidP="00761A76" w:rsidR="00761A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761A76" w:rsidP="00761A76" w:rsidR="00761A76">
      <w:pPr>
        <w:jc w:val="left"/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left"/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1A76" w:rsidP="00761A76" w:rsidR="00761A7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61A76" w:rsidP="00761A76" w:rsidR="00761A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61A76" w:rsidP="00761A76" w:rsidR="00761A76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rPr>
          <w:rFonts w:cs="Times New Roman" w:eastAsia="Times New Roman"/>
          <w:szCs w:val="24"/>
        </w:rPr>
      </w:pPr>
    </w:p>
    <w:p w:rsidRDefault="00761A76" w:rsidP="00761A76" w:rsidR="00761A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1A76" w:rsidP="00761A76" w:rsidR="00761A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61A76" w:rsidP="00761A76" w:rsidR="00761A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VUKOVICH d. o. o. Poreč, Otokara Keršovanija 2a, </w:t>
      </w:r>
    </w:p>
    <w:p w:rsidRDefault="00761A76" w:rsidP="00761A76" w:rsidR="00761A7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61A76" w:rsidP="00761A76" w:rsidR="00761A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61A76" w:rsidP="00761A76" w:rsidR="00761A7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761A76" w:rsidP="00761A76" w:rsidR="00761A7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1A76" w:rsidP="00761A76" w:rsidR="00761A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1A76" w:rsidP="00761A76" w:rsidR="00761A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1A76" w:rsidP="00761A76" w:rsidR="00761A76"/>
    <w:p w:rsidRDefault="00761A76" w:rsidP="00761A76" w:rsidR="00761A76"/>
    <w:p w:rsidRDefault="00761A76" w:rsidP="00761A76" w:rsidR="00761A76"/>
    <w:p w:rsidRDefault="00761A76" w:rsidP="00761A76" w:rsidR="00761A76"/>
    <w:p w:rsidRDefault="00761A76" w:rsidP="00761A76" w:rsidR="00761A76"/>
    <w:p w:rsidRDefault="00761A76" w:rsidP="00761A76" w:rsidR="00761A76"/>
    <w:p w:rsidRDefault="002B1259" w:rsidR="002B1259"/>
    <w:sectPr w:rsidSect="00761A76" w:rsidR="002B125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A76" w:rsidP="00761A76" w:rsidR="00761A76">
      <w:r>
        <w:separator/>
      </w:r>
    </w:p>
  </w:endnote>
  <w:endnote w:id="0" w:type="continuationSeparator">
    <w:p w:rsidRDefault="00761A76" w:rsidP="00761A76" w:rsidR="00761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A76" w:rsidP="00761A76" w:rsidR="00761A76">
      <w:r>
        <w:separator/>
      </w:r>
    </w:p>
  </w:footnote>
  <w:footnote w:id="0" w:type="continuationSeparator">
    <w:p w:rsidRDefault="00761A76" w:rsidP="00761A76" w:rsidR="00761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A76" w:rsidP="00761A76" w:rsidR="00761A7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53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St-303/2017-4</w:t>
    </w:r>
  </w:p>
  <w:p w:rsidRDefault="00761A76" w:rsidP="00761A76" w:rsidR="00761A7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A76" w:rsidP="00761A76" w:rsidR="00761A76" w:rsidRPr="00970AE0">
    <w:pPr>
      <w:pStyle w:val="Zaglavlje"/>
      <w:jc w:val="right"/>
    </w:pPr>
    <w:r>
      <w:rPr>
        <w:szCs w:val="24"/>
      </w:rPr>
      <w:t>8 St-303/2017-4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06B"/>
    <w:rsid w:val="00283A2D"/>
    <w:rsid w:val="002B1259"/>
    <w:rsid w:val="004837C8"/>
    <w:rsid w:val="00485305"/>
    <w:rsid w:val="00761A76"/>
    <w:rsid w:val="00FE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A7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A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1A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A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A7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A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3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53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53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53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A7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A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1A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A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A7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1A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53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53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53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VUKOVICH d.o.o. POREČ</izvorni_sadrzaj>
    <derivirana_varijabla naziv="DomainObject.Predmet.ProtustrankaFormated_1">  VUKOVICH d.o.o. POREČ</derivirana_varijabla>
  </DomainObject.Predmet.ProtustrankaFormated>
  <DomainObject.Predmet.ProtustrankaFormatedOIB>
    <izvorni_sadrzaj>  VUKOVICH d.o.o. POREČ, OIB 55873718448</izvorni_sadrzaj>
    <derivirana_varijabla naziv="DomainObject.Predmet.ProtustrankaFormatedOIB_1">  VUKOVICH d.o.o. POREČ, OIB 55873718448</derivirana_varijabla>
  </DomainObject.Predmet.ProtustrankaFormatedOIB>
  <DomainObject.Predmet.ProtustrankaFormatedWithAdress>
    <izvorni_sadrzaj> VUKOVICH d.o.o. POREČ, Otokara Keršovanija 2a, 52440 Poreč</izvorni_sadrzaj>
    <derivirana_varijabla naziv="DomainObject.Predmet.ProtustrankaFormatedWithAdress_1"> VUKOVICH d.o.o. POREČ, Otokara Keršovanija 2a, 52440 Poreč</derivirana_varijabla>
  </DomainObject.Predmet.ProtustrankaFormatedWithAdress>
  <DomainObject.Predmet.ProtustrankaFormatedWithAdressOIB>
    <izvorni_sadrzaj> VUKOVICH d.o.o. POREČ, OIB 55873718448, Otokara Keršovanija 2a, 52440 Poreč</izvorni_sadrzaj>
    <derivirana_varijabla naziv="DomainObject.Predmet.ProtustrankaFormatedWithAdressOIB_1"> VUKOVICH d.o.o. POREČ, OIB 55873718448, Otokara Keršovanija 2a, 52440 Poreč</derivirana_varijabla>
  </DomainObject.Predmet.ProtustrankaFormatedWithAdressOIB>
  <DomainObject.Predmet.ProtustrankaWithAdress>
    <izvorni_sadrzaj>VUKOVICH d.o.o. POREČ Otokara Keršovanija 2a, 52440 Poreč</izvorni_sadrzaj>
    <derivirana_varijabla naziv="DomainObject.Predmet.ProtustrankaWithAdress_1">VUKOVICH d.o.o. POREČ Otokara Keršovanija 2a, 52440 Poreč</derivirana_varijabla>
  </DomainObject.Predmet.ProtustrankaWithAdress>
  <DomainObject.Predmet.ProtustrankaWithAdressOIB>
    <izvorni_sadrzaj>VUKOVICH d.o.o. POREČ, OIB 55873718448, Otokara Keršovanija 2a, 52440 Poreč</izvorni_sadrzaj>
    <derivirana_varijabla naziv="DomainObject.Predmet.ProtustrankaWithAdressOIB_1">VUKOVICH d.o.o. POREČ, OIB 55873718448, Otokara Keršovanija 2a, 52440 Poreč</derivirana_varijabla>
  </DomainObject.Predmet.ProtustrankaWithAdressOIB>
  <DomainObject.Predmet.ProtustrankaNazivFormated>
    <izvorni_sadrzaj>VUKOVICH d.o.o. POREČ</izvorni_sadrzaj>
    <derivirana_varijabla naziv="DomainObject.Predmet.ProtustrankaNazivFormated_1">VUKOVICH d.o.o. POREČ</derivirana_varijabla>
  </DomainObject.Predmet.ProtustrankaNazivFormated>
  <DomainObject.Predmet.ProtustrankaNazivFormatedOIB>
    <izvorni_sadrzaj>VUKOVICH d.o.o. POREČ, OIB 55873718448</izvorni_sadrzaj>
    <derivirana_varijabla naziv="DomainObject.Predmet.ProtustrankaNazivFormatedOIB_1">VUKOVICH d.o.o. POREČ, OIB 55873718448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8510.90</izvorni_sadrzaj>
    <derivirana_varijabla naziv="DomainObject.Predmet.TrenutnaVrijednost_1">8510.90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VUKOVICH d.o.o. POREČ</item>
    </izvorni_sadrzaj>
    <derivirana_varijabla naziv="DomainObject.Predmet.ProtuStrankaListFormated_1">
      <item>VUKOVICH d.o.o. POREČ</item>
    </derivirana_varijabla>
  </DomainObject.Predmet.ProtuStrankaListFormated>
  <DomainObject.Predmet.ProtuStrankaListFormatedOIB>
    <izvorni_sadrzaj>
      <item>VUKOVICH d.o.o. POREČ, OIB 55873718448</item>
    </izvorni_sadrzaj>
    <derivirana_varijabla naziv="DomainObject.Predmet.ProtuStrankaListFormatedOIB_1">
      <item>VUKOVICH d.o.o. POREČ, OIB 55873718448</item>
    </derivirana_varijabla>
  </DomainObject.Predmet.ProtuStrankaListFormatedOIB>
  <DomainObject.Predmet.ProtuStrankaListFormatedWithAdress>
    <izvorni_sadrzaj>
      <item>VUKOVICH d.o.o. POREČ, Otokara Keršovanija 2a, 52440 Poreč</item>
    </izvorni_sadrzaj>
    <derivirana_varijabla naziv="DomainObject.Predmet.ProtuStrankaListFormatedWithAdress_1">
      <item>VUKOVICH d.o.o. POREČ, Otokara Keršovanija 2a, 52440 Poreč</item>
    </derivirana_varijabla>
  </DomainObject.Predmet.ProtuStrankaListFormatedWithAdress>
  <DomainObject.Predmet.ProtuStrankaListFormatedWithAdressOIB>
    <izvorni_sadrzaj>
      <item>VUKOVICH d.o.o. POREČ, OIB 55873718448, Otokara Keršovanija 2a, 52440 Poreč</item>
    </izvorni_sadrzaj>
    <derivirana_varijabla naziv="DomainObject.Predmet.ProtuStrankaListFormatedWithAdressOIB_1">
      <item>VUKOVICH d.o.o. POREČ, OIB 55873718448, Otokara Keršovanija 2a, 52440 Poreč</item>
    </derivirana_varijabla>
  </DomainObject.Predmet.ProtuStrankaListFormatedWithAdressOIB>
  <DomainObject.Predmet.ProtuStrankaListNazivFormated>
    <izvorni_sadrzaj>
      <item>VUKOVICH d.o.o. POREČ</item>
    </izvorni_sadrzaj>
    <derivirana_varijabla naziv="DomainObject.Predmet.ProtuStrankaListNazivFormated_1">
      <item>VUKOVICH d.o.o. POREČ</item>
    </derivirana_varijabla>
  </DomainObject.Predmet.ProtuStrankaListNazivFormated>
  <DomainObject.Predmet.ProtuStrankaListNazivFormatedOIB>
    <izvorni_sadrzaj>
      <item>VUKOVICH d.o.o. POREČ, OIB 55873718448</item>
    </izvorni_sadrzaj>
    <derivirana_varijabla naziv="DomainObject.Predmet.ProtuStrankaListNazivFormatedOIB_1">
      <item>VUKOVICH d.o.o. POREČ, OIB 55873718448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VUKOVICH d.o.o. POREČ</izvorni_sadrzaj>
    <derivirana_varijabla naziv="DomainObject.Predmet.ProtustrankaIDrugi_1">VUKOVICH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VUKOVICH d.o.o. POREČ, OIB 55873718448, Otokara Keršovanija 2a, 52440 Poreč</izvorni_sadrzaj>
    <derivirana_varijabla naziv="DomainObject.Predmet.ProtustrankaIDrugiAdressOIB_1">VUKOVICH d.o.o. POREČ, OIB 55873718448, Otokara Keršovanija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VUKOVICH d.o.o. POREČ</item>
    </izvorni_sadrzaj>
    <derivirana_varijabla naziv="DomainObject.Predmet.SudioniciListNaziv_1">
      <item>FINANCIJSKA AGENCIJA, RC RIJEKA, PODRUŽNICA PULA, PULA</item>
      <item>VUKOVICH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VUKOVICH d.o.o. POREČ, OIB 55873718448, Otokara Keršovanija 2a,52440 Poreč</item>
    </izvorni_sadrzaj>
    <derivirana_varijabla naziv="DomainObject.Predmet.SudioniciListAdressOIB_1">
      <item>FINANCIJSKA AGENCIJA, RC RIJEKA, PODRUŽNICA PULA, PULA, OIB 85821130368, Giardini 5,52100 Pula</item>
      <item>VUKOVICH d.o.o. POREČ, OIB 55873718448, Otokara Keršovanija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55873718448</item>
    </izvorni_sadrzaj>
    <derivirana_varijabla naziv="DomainObject.Predmet.SudioniciListNazivOIB_1">
      <item>, OIB 85821130368</item>
      <item>, OIB 55873718448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3617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2017-08-23T08:29:00Z</dcterms:created>
  <dc:creator>Morena Brajuha</dc:creator>
  <cp:lastModifiedBy>Hani Udovičić</cp:lastModifiedBy>
  <cp:lastPrinted>2017-08-23T10:32:00Z</cp:lastPrinted>
  <dcterms:modified xmlns:xsi="http://www.w3.org/2001/XMLSchema-instance" xsi:type="dcterms:W3CDTF">2017-08-23T10:33:00Z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