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b066e" w14:paraId="97b066e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6A2B89">
        <w:rPr>
          <w:sz w:val="24"/>
          <w:szCs w:val="24"/>
        </w:rPr>
        <w:t>11</w:t>
      </w:r>
      <w:r w:rsidR="00785AAB">
        <w:rPr>
          <w:sz w:val="24"/>
          <w:szCs w:val="24"/>
        </w:rPr>
        <w:t>. siječnja 2016.</w:t>
      </w:r>
      <w:r w:rsidRPr="00B5648F">
        <w:rPr>
          <w:sz w:val="24"/>
          <w:szCs w:val="24"/>
        </w:rPr>
        <w:t xml:space="preserve">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181F4D" w:rsidR="00FF2B80" w:rsidRPr="00181F4D">
      <w:pPr>
        <w:autoSpaceDE w:val="false"/>
        <w:autoSpaceDN w:val="false"/>
        <w:adjustRightInd w:val="false"/>
        <w:spacing w:lineRule="auto" w:line="240" w:after="0"/>
        <w:rPr>
          <w:color w:val="000000"/>
          <w:sz w:val="24"/>
          <w:szCs w:val="24"/>
        </w:rPr>
      </w:pPr>
      <w:r w:rsidRPr="00181F4D">
        <w:rPr>
          <w:color w:val="000000"/>
          <w:sz w:val="24"/>
          <w:szCs w:val="24"/>
        </w:rPr>
        <w:t xml:space="preserve">Dužnik </w:t>
      </w:r>
      <w:r w:rsidR="00181F4D" w:rsidRPr="00181F4D">
        <w:rPr>
          <w:rFonts w:eastAsiaTheme="minorHAnsi"/>
          <w:bCs w:val="false"/>
          <w:sz w:val="22"/>
          <w:szCs w:val="22"/>
          <w:lang w:eastAsia="en-US"/>
        </w:rPr>
        <w:t>POLUTNIK PROJEKT d. o. o. za trgovinu, usluge i turistička agencija Krk</w:t>
      </w:r>
      <w:r w:rsidR="000518CD">
        <w:rPr>
          <w:rFonts w:eastAsiaTheme="minorHAnsi"/>
          <w:bCs w:val="false"/>
          <w:sz w:val="22"/>
          <w:szCs w:val="22"/>
          <w:lang w:eastAsia="en-US"/>
        </w:rPr>
        <w:t>,</w:t>
      </w:r>
      <w:r w:rsidR="00181F4D" w:rsidRPr="00181F4D">
        <w:rPr>
          <w:rFonts w:eastAsiaTheme="minorHAnsi"/>
          <w:bCs w:val="false"/>
          <w:sz w:val="22"/>
          <w:szCs w:val="22"/>
          <w:lang w:eastAsia="en-US"/>
        </w:rPr>
        <w:t xml:space="preserve"> Crikvenička 20</w:t>
      </w:r>
      <w:r w:rsidR="00B0412F" w:rsidRPr="00181F4D">
        <w:rPr>
          <w:sz w:val="24"/>
          <w:szCs w:val="24"/>
        </w:rPr>
        <w:t xml:space="preserve">  (</w:t>
      </w:r>
      <w:r w:rsidR="00181F4D" w:rsidRPr="00181F4D">
        <w:rPr>
          <w:sz w:val="24"/>
          <w:szCs w:val="24"/>
        </w:rPr>
        <w:t xml:space="preserve">MBS </w:t>
      </w:r>
      <w:r w:rsidR="00181F4D" w:rsidRPr="000518CD">
        <w:rPr>
          <w:rFonts w:eastAsiaTheme="minorHAnsi"/>
          <w:bCs w:val="false"/>
          <w:sz w:val="24"/>
          <w:szCs w:val="24"/>
          <w:lang w:eastAsia="en-US"/>
        </w:rPr>
        <w:t xml:space="preserve">040248000 - </w:t>
      </w:r>
      <w:r w:rsidR="00B0412F" w:rsidRPr="000518CD">
        <w:rPr>
          <w:sz w:val="24"/>
          <w:szCs w:val="24"/>
        </w:rPr>
        <w:t xml:space="preserve">OIB </w:t>
      </w:r>
      <w:r w:rsidR="00181F4D" w:rsidRPr="000518CD">
        <w:rPr>
          <w:rFonts w:eastAsiaTheme="minorHAnsi"/>
          <w:bCs w:val="false"/>
          <w:sz w:val="24"/>
          <w:szCs w:val="24"/>
          <w:lang w:eastAsia="en-US"/>
        </w:rPr>
        <w:t>84498105071</w:t>
      </w:r>
      <w:r w:rsidR="00B0412F" w:rsidRPr="00181F4D">
        <w:rPr>
          <w:sz w:val="24"/>
          <w:szCs w:val="24"/>
        </w:rPr>
        <w:t>)</w:t>
      </w:r>
      <w:r w:rsidR="00EC7928" w:rsidRPr="00181F4D">
        <w:rPr>
          <w:sz w:val="24"/>
          <w:szCs w:val="24"/>
          <w:lang w:eastAsia="en-US"/>
        </w:rPr>
        <w:t xml:space="preserve"> </w:t>
      </w:r>
      <w:r w:rsidRPr="00181F4D">
        <w:rPr>
          <w:sz w:val="24"/>
          <w:szCs w:val="24"/>
        </w:rPr>
        <w:t>ima u</w:t>
      </w:r>
      <w:r w:rsidRPr="00181F4D">
        <w:rPr>
          <w:color w:val="000000"/>
          <w:sz w:val="24"/>
          <w:szCs w:val="24"/>
        </w:rPr>
        <w:t xml:space="preserve">kupan dug evidentiran na temelju </w:t>
      </w:r>
      <w:r w:rsidR="000518CD">
        <w:rPr>
          <w:color w:val="000000"/>
          <w:sz w:val="24"/>
          <w:szCs w:val="24"/>
        </w:rPr>
        <w:t xml:space="preserve">neizvršenih osnova za plaćanje </w:t>
      </w:r>
      <w:r w:rsidRPr="00181F4D">
        <w:rPr>
          <w:color w:val="000000"/>
          <w:sz w:val="24"/>
          <w:szCs w:val="24"/>
        </w:rPr>
        <w:t>u iznosu od</w:t>
      </w:r>
      <w:r w:rsidR="0000360C" w:rsidRPr="00181F4D">
        <w:rPr>
          <w:color w:val="000000"/>
          <w:sz w:val="24"/>
          <w:szCs w:val="24"/>
        </w:rPr>
        <w:t xml:space="preserve"> </w:t>
      </w:r>
      <w:r w:rsidR="00181F4D">
        <w:rPr>
          <w:color w:val="000000"/>
          <w:sz w:val="24"/>
          <w:szCs w:val="24"/>
        </w:rPr>
        <w:t>102.437,09</w:t>
      </w:r>
      <w:r w:rsidR="0000360C" w:rsidRPr="00181F4D">
        <w:rPr>
          <w:color w:val="000000"/>
          <w:sz w:val="24"/>
          <w:szCs w:val="24"/>
        </w:rPr>
        <w:t xml:space="preserve"> </w:t>
      </w:r>
      <w:r w:rsidR="006151B0" w:rsidRPr="00181F4D">
        <w:rPr>
          <w:color w:val="000000"/>
          <w:sz w:val="24"/>
          <w:szCs w:val="24"/>
        </w:rPr>
        <w:t>k</w:t>
      </w:r>
      <w:r w:rsidRPr="00181F4D">
        <w:rPr>
          <w:color w:val="000000"/>
          <w:sz w:val="24"/>
          <w:szCs w:val="24"/>
        </w:rPr>
        <w:t xml:space="preserve">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181F4D">
        <w:rPr>
          <w:color w:val="000000"/>
          <w:sz w:val="24"/>
          <w:szCs w:val="24"/>
        </w:rPr>
        <w:t>Poziva</w:t>
      </w:r>
      <w:r w:rsidRPr="00FF2B80">
        <w:rPr>
          <w:color w:val="000000"/>
          <w:sz w:val="24"/>
          <w:szCs w:val="24"/>
        </w:rPr>
        <w:t xml:space="preserve">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F804F8">
        <w:rPr>
          <w:color w:val="000000"/>
          <w:sz w:val="24"/>
          <w:szCs w:val="24"/>
        </w:rPr>
        <w:t>6</w:t>
      </w:r>
      <w:r w:rsidR="00181F4D">
        <w:rPr>
          <w:color w:val="000000"/>
          <w:sz w:val="24"/>
          <w:szCs w:val="24"/>
        </w:rPr>
        <w:t>40</w:t>
      </w:r>
      <w:r w:rsidR="000518CD">
        <w:rPr>
          <w:color w:val="000000"/>
          <w:sz w:val="24"/>
          <w:szCs w:val="24"/>
        </w:rPr>
        <w:t>/15,</w:t>
      </w:r>
      <w:r w:rsidRPr="00FF2B80">
        <w:rPr>
          <w:color w:val="000000"/>
          <w:sz w:val="24"/>
          <w:szCs w:val="24"/>
        </w:rPr>
        <w:t xml:space="preserve">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F804F8">
        <w:rPr>
          <w:color w:val="000000"/>
          <w:sz w:val="24"/>
          <w:szCs w:val="24"/>
        </w:rPr>
        <w:t>6</w:t>
      </w:r>
      <w:r w:rsidR="00181F4D">
        <w:rPr>
          <w:color w:val="000000"/>
          <w:sz w:val="24"/>
          <w:szCs w:val="24"/>
        </w:rPr>
        <w:t>40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sectPr w:rsidSect="004624D4" w:rsidR="00B5648F" w:rsidRPr="00FF2B8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5427" w:rsidP="00FF2B80" w:rsidR="00095427">
      <w:pPr>
        <w:spacing w:lineRule="auto" w:line="240" w:after="0"/>
      </w:pPr>
      <w:r>
        <w:separator/>
      </w:r>
    </w:p>
  </w:endnote>
  <w:endnote w:id="0" w:type="continuationSeparator">
    <w:p w:rsidRDefault="00095427" w:rsidP="00FF2B80" w:rsidR="0009542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1F4D" w:rsidR="00181F4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1F4D" w:rsidR="00181F4D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1F4D" w:rsidR="00181F4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5427" w:rsidP="00FF2B80" w:rsidR="00095427">
      <w:pPr>
        <w:spacing w:lineRule="auto" w:line="240" w:after="0"/>
      </w:pPr>
      <w:r>
        <w:separator/>
      </w:r>
    </w:p>
  </w:footnote>
  <w:footnote w:id="0" w:type="continuationSeparator">
    <w:p w:rsidRDefault="00095427" w:rsidP="00FF2B80" w:rsidR="0009542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1F4D" w:rsidR="00181F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412F" w:rsidP="0025477D" w:rsidR="0025477D" w:rsidRPr="00FF2B80">
    <w:pPr>
      <w:jc w:val="right"/>
      <w:rPr>
        <w:sz w:val="24"/>
        <w:szCs w:val="24"/>
      </w:rPr>
    </w:pPr>
    <w:proofErr w:type="spellStart"/>
    <w:r>
      <w:rPr>
        <w:sz w:val="24"/>
        <w:szCs w:val="24"/>
      </w:rPr>
      <w:t>P</w:t>
    </w:r>
    <w:r w:rsidR="00663750" w:rsidRPr="00FF2B80">
      <w:rPr>
        <w:sz w:val="24"/>
        <w:szCs w:val="24"/>
      </w:rPr>
      <w:t>osl</w:t>
    </w:r>
    <w:proofErr w:type="spellEnd"/>
    <w:r w:rsidR="00663750" w:rsidRPr="00FF2B80">
      <w:rPr>
        <w:sz w:val="24"/>
        <w:szCs w:val="24"/>
      </w:rPr>
      <w:t>. broj  7 St-</w:t>
    </w:r>
    <w:r w:rsidR="00F804F8">
      <w:rPr>
        <w:sz w:val="24"/>
        <w:szCs w:val="24"/>
      </w:rPr>
      <w:t>6</w:t>
    </w:r>
    <w:r w:rsidR="00181F4D">
      <w:rPr>
        <w:sz w:val="24"/>
        <w:szCs w:val="24"/>
      </w:rPr>
      <w:t>40</w:t>
    </w:r>
    <w:r w:rsidR="00663750"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3E23BD">
      <w:rPr>
        <w:sz w:val="24"/>
        <w:szCs w:val="24"/>
      </w:rPr>
      <w:t>5</w:t>
    </w:r>
  </w:p>
  <w:p w:rsidRDefault="00095427" w:rsidR="0025477D" w:rsidRPr="00FF2B80">
    <w:pPr>
      <w:pStyle w:val="Zaglavlje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1F4D" w:rsidR="00181F4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360C"/>
    <w:rsid w:val="0002069D"/>
    <w:rsid w:val="000518CD"/>
    <w:rsid w:val="00064F21"/>
    <w:rsid w:val="00074AB3"/>
    <w:rsid w:val="000752E1"/>
    <w:rsid w:val="00082943"/>
    <w:rsid w:val="00084200"/>
    <w:rsid w:val="00095427"/>
    <w:rsid w:val="000F593A"/>
    <w:rsid w:val="00121297"/>
    <w:rsid w:val="001658D5"/>
    <w:rsid w:val="00165D5D"/>
    <w:rsid w:val="00181F4D"/>
    <w:rsid w:val="001C0FF5"/>
    <w:rsid w:val="00212E7F"/>
    <w:rsid w:val="00216896"/>
    <w:rsid w:val="00226188"/>
    <w:rsid w:val="00252CD7"/>
    <w:rsid w:val="0026139D"/>
    <w:rsid w:val="00265984"/>
    <w:rsid w:val="00284479"/>
    <w:rsid w:val="002B1BA1"/>
    <w:rsid w:val="002D5216"/>
    <w:rsid w:val="002D716C"/>
    <w:rsid w:val="002E65AA"/>
    <w:rsid w:val="002F330C"/>
    <w:rsid w:val="00304ED1"/>
    <w:rsid w:val="00306890"/>
    <w:rsid w:val="003103CE"/>
    <w:rsid w:val="003522BC"/>
    <w:rsid w:val="00361CD6"/>
    <w:rsid w:val="00362395"/>
    <w:rsid w:val="003E23BD"/>
    <w:rsid w:val="003F6ECD"/>
    <w:rsid w:val="004315D2"/>
    <w:rsid w:val="00474213"/>
    <w:rsid w:val="00497167"/>
    <w:rsid w:val="004E4AC8"/>
    <w:rsid w:val="004F6C16"/>
    <w:rsid w:val="005144B8"/>
    <w:rsid w:val="005155EF"/>
    <w:rsid w:val="00541CCE"/>
    <w:rsid w:val="005A62BF"/>
    <w:rsid w:val="005C7F73"/>
    <w:rsid w:val="005D6AF7"/>
    <w:rsid w:val="00604A20"/>
    <w:rsid w:val="006121FB"/>
    <w:rsid w:val="006151B0"/>
    <w:rsid w:val="006176F0"/>
    <w:rsid w:val="00641B8E"/>
    <w:rsid w:val="00663750"/>
    <w:rsid w:val="00664E48"/>
    <w:rsid w:val="006A2B89"/>
    <w:rsid w:val="006D014D"/>
    <w:rsid w:val="006E2E55"/>
    <w:rsid w:val="006F0627"/>
    <w:rsid w:val="006F26B0"/>
    <w:rsid w:val="00700374"/>
    <w:rsid w:val="0070468A"/>
    <w:rsid w:val="00721B72"/>
    <w:rsid w:val="007275F0"/>
    <w:rsid w:val="00727E74"/>
    <w:rsid w:val="0074766A"/>
    <w:rsid w:val="007715BC"/>
    <w:rsid w:val="00783942"/>
    <w:rsid w:val="00785AAB"/>
    <w:rsid w:val="007B79BD"/>
    <w:rsid w:val="00812D4A"/>
    <w:rsid w:val="00834388"/>
    <w:rsid w:val="00835AE9"/>
    <w:rsid w:val="00881100"/>
    <w:rsid w:val="00887DCA"/>
    <w:rsid w:val="008C0BA0"/>
    <w:rsid w:val="008F77E5"/>
    <w:rsid w:val="00905390"/>
    <w:rsid w:val="00920152"/>
    <w:rsid w:val="00942A0F"/>
    <w:rsid w:val="009445B5"/>
    <w:rsid w:val="009636E2"/>
    <w:rsid w:val="00984739"/>
    <w:rsid w:val="0099396D"/>
    <w:rsid w:val="009D7EC3"/>
    <w:rsid w:val="00A11F7C"/>
    <w:rsid w:val="00A911D7"/>
    <w:rsid w:val="00A94A9A"/>
    <w:rsid w:val="00AA6ABF"/>
    <w:rsid w:val="00AA772E"/>
    <w:rsid w:val="00AB29D0"/>
    <w:rsid w:val="00B0412F"/>
    <w:rsid w:val="00B1443B"/>
    <w:rsid w:val="00B331C7"/>
    <w:rsid w:val="00B505F1"/>
    <w:rsid w:val="00B5648F"/>
    <w:rsid w:val="00B74A57"/>
    <w:rsid w:val="00B85E97"/>
    <w:rsid w:val="00B919EC"/>
    <w:rsid w:val="00BA2E9E"/>
    <w:rsid w:val="00BA3EB5"/>
    <w:rsid w:val="00BD0DE3"/>
    <w:rsid w:val="00C1088F"/>
    <w:rsid w:val="00C441E5"/>
    <w:rsid w:val="00CA0A42"/>
    <w:rsid w:val="00CB0A06"/>
    <w:rsid w:val="00CB4A81"/>
    <w:rsid w:val="00CD440A"/>
    <w:rsid w:val="00D025E8"/>
    <w:rsid w:val="00D0606A"/>
    <w:rsid w:val="00D06163"/>
    <w:rsid w:val="00D17F42"/>
    <w:rsid w:val="00D2600F"/>
    <w:rsid w:val="00D270B7"/>
    <w:rsid w:val="00D506D5"/>
    <w:rsid w:val="00DF1BD1"/>
    <w:rsid w:val="00E33B14"/>
    <w:rsid w:val="00E518D1"/>
    <w:rsid w:val="00E51C57"/>
    <w:rsid w:val="00E53C19"/>
    <w:rsid w:val="00E815B3"/>
    <w:rsid w:val="00EA21E0"/>
    <w:rsid w:val="00EB3E27"/>
    <w:rsid w:val="00EC556A"/>
    <w:rsid w:val="00EC7928"/>
    <w:rsid w:val="00EE20BB"/>
    <w:rsid w:val="00F27BFB"/>
    <w:rsid w:val="00F4330F"/>
    <w:rsid w:val="00F4592F"/>
    <w:rsid w:val="00F67E83"/>
    <w:rsid w:val="00F804F8"/>
    <w:rsid w:val="00F80725"/>
    <w:rsid w:val="00FE2B12"/>
    <w:rsid w:val="00FE3A1C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52E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752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52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52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52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52E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752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52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52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52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</izvorni_sadrzaj>
    <derivirana_varijabla naziv="DomainObject.Predmet.Broj_1">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St-640/2015</izvorni_sadrzaj>
    <derivirana_varijabla naziv="DomainObject.Predmet.OznakaBroj_1">St-640/2015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POLUTNIK PROJEKT d.o.o.  Krk</izvorni_sadrzaj>
    <derivirana_varijabla naziv="DomainObject.Predmet.ProtustrankaFormated_1">  POLUTNIK PROJEKT d.o.o.  Krk</derivirana_varijabla>
  </DomainObject.Predmet.ProtustrankaFormated>
  <DomainObject.Predmet.ProtustrankaFormatedOIB>
    <izvorni_sadrzaj>  POLUTNIK PROJEKT d.o.o.  Krk, OIB 84498105071</izvorni_sadrzaj>
    <derivirana_varijabla naziv="DomainObject.Predmet.ProtustrankaFormatedOIB_1">  POLUTNIK PROJEKT d.o.o.  Krk, OIB 84498105071</derivirana_varijabla>
  </DomainObject.Predmet.ProtustrankaFormatedOIB>
  <DomainObject.Predmet.ProtustrankaFormatedWithAdress>
    <izvorni_sadrzaj> POLUTNIK PROJEKT d.o.o.  Krk, Crikvenička 20, 51500 Krk</izvorni_sadrzaj>
    <derivirana_varijabla naziv="DomainObject.Predmet.ProtustrankaFormatedWithAdress_1"> POLUTNIK PROJEKT d.o.o.  Krk, Crikvenička 20, 51500 Krk</derivirana_varijabla>
  </DomainObject.Predmet.ProtustrankaFormatedWithAdress>
  <DomainObject.Predmet.ProtustrankaFormatedWithAdressOIB>
    <izvorni_sadrzaj> POLUTNIK PROJEKT d.o.o.  Krk, OIB 84498105071, Crikvenička 20, 51500 Krk</izvorni_sadrzaj>
    <derivirana_varijabla naziv="DomainObject.Predmet.ProtustrankaFormatedWithAdressOIB_1"> POLUTNIK PROJEKT d.o.o.  Krk, OIB 84498105071, Crikvenička 20, 51500 Krk</derivirana_varijabla>
  </DomainObject.Predmet.ProtustrankaFormatedWithAdressOIB>
  <DomainObject.Predmet.ProtustrankaWithAdress>
    <izvorni_sadrzaj>POLUTNIK PROJEKT d.o.o.  Krk Crikvenička 20, 51500 Krk</izvorni_sadrzaj>
    <derivirana_varijabla naziv="DomainObject.Predmet.ProtustrankaWithAdress_1">POLUTNIK PROJEKT d.o.o.  Krk Crikvenička 20, 51500 Krk</derivirana_varijabla>
  </DomainObject.Predmet.ProtustrankaWithAdress>
  <DomainObject.Predmet.ProtustrankaWithAdressOIB>
    <izvorni_sadrzaj>POLUTNIK PROJEKT d.o.o.  Krk, OIB 84498105071, Crikvenička 20, 51500 Krk</izvorni_sadrzaj>
    <derivirana_varijabla naziv="DomainObject.Predmet.ProtustrankaWithAdressOIB_1">POLUTNIK PROJEKT d.o.o.  Krk, OIB 84498105071, Crikvenička 20, 51500 Krk</derivirana_varijabla>
  </DomainObject.Predmet.ProtustrankaWithAdressOIB>
  <DomainObject.Predmet.ProtustrankaNazivFormated>
    <izvorni_sadrzaj>POLUTNIK PROJEKT d.o.o.  Krk</izvorni_sadrzaj>
    <derivirana_varijabla naziv="DomainObject.Predmet.ProtustrankaNazivFormated_1">POLUTNIK PROJEKT d.o.o.  Krk</derivirana_varijabla>
  </DomainObject.Predmet.ProtustrankaNazivFormated>
  <DomainObject.Predmet.ProtustrankaNazivFormatedOIB>
    <izvorni_sadrzaj>POLUTNIK PROJEKT d.o.o.  Krk, OIB 84498105071</izvorni_sadrzaj>
    <derivirana_varijabla naziv="DomainObject.Predmet.ProtustrankaNazivFormatedOIB_1">POLUTNIK PROJEKT d.o.o.  Krk, OIB 84498105071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POLUTNIK PROJEKT d.o.o.  Krk</item>
    </izvorni_sadrzaj>
    <derivirana_varijabla naziv="DomainObject.Predmet.ProtuStrankaListFormated_1">
      <item>POLUTNIK PROJEKT d.o.o.  Krk</item>
    </derivirana_varijabla>
  </DomainObject.Predmet.ProtuStrankaListFormated>
  <DomainObject.Predmet.ProtuStrankaListFormatedOIB>
    <izvorni_sadrzaj>
      <item>POLUTNIK PROJEKT d.o.o.  Krk, OIB 84498105071</item>
    </izvorni_sadrzaj>
    <derivirana_varijabla naziv="DomainObject.Predmet.ProtuStrankaListFormatedOIB_1">
      <item>POLUTNIK PROJEKT d.o.o.  Krk, OIB 84498105071</item>
    </derivirana_varijabla>
  </DomainObject.Predmet.ProtuStrankaListFormatedOIB>
  <DomainObject.Predmet.ProtuStrankaListFormatedWithAdress>
    <izvorni_sadrzaj>
      <item>POLUTNIK PROJEKT d.o.o.  Krk, Crikvenička 20, 51500 Krk</item>
    </izvorni_sadrzaj>
    <derivirana_varijabla naziv="DomainObject.Predmet.ProtuStrankaListFormatedWithAdress_1">
      <item>POLUTNIK PROJEKT d.o.o.  Krk, Crikvenička 20, 51500 Krk</item>
    </derivirana_varijabla>
  </DomainObject.Predmet.ProtuStrankaListFormatedWithAdress>
  <DomainObject.Predmet.ProtuStrankaListFormatedWithAdressOIB>
    <izvorni_sadrzaj>
      <item>POLUTNIK PROJEKT d.o.o.  Krk, OIB 84498105071, Crikvenička 20, 51500 Krk</item>
    </izvorni_sadrzaj>
    <derivirana_varijabla naziv="DomainObject.Predmet.ProtuStrankaListFormatedWithAdressOIB_1">
      <item>POLUTNIK PROJEKT d.o.o.  Krk, OIB 84498105071, Crikvenička 20, 51500 Krk</item>
    </derivirana_varijabla>
  </DomainObject.Predmet.ProtuStrankaListFormatedWithAdressOIB>
  <DomainObject.Predmet.ProtuStrankaListNazivFormated>
    <izvorni_sadrzaj>
      <item>POLUTNIK PROJEKT d.o.o.  Krk</item>
    </izvorni_sadrzaj>
    <derivirana_varijabla naziv="DomainObject.Predmet.ProtuStrankaListNazivFormated_1">
      <item>POLUTNIK PROJEKT d.o.o.  Krk</item>
    </derivirana_varijabla>
  </DomainObject.Predmet.ProtuStrankaListNazivFormated>
  <DomainObject.Predmet.ProtuStrankaListNazivFormatedOIB>
    <izvorni_sadrzaj>
      <item>POLUTNIK PROJEKT d.o.o.  Krk, OIB 84498105071</item>
    </izvorni_sadrzaj>
    <derivirana_varijabla naziv="DomainObject.Predmet.ProtuStrankaListNazivFormatedOIB_1">
      <item>POLUTNIK PROJEKT d.o.o.  Krk, OIB 84498105071</item>
    </derivirana_varijabla>
  </DomainObject.Predmet.ProtuStrankaListNazivFormatedOIB>
  <DomainObject.Predmet.OstaliListFormated>
    <izvorni_sadrzaj>
      <item>Sanja Žderić</item>
    </izvorni_sadrzaj>
    <derivirana_varijabla naziv="DomainObject.Predmet.OstaliListFormated_1">
      <item>Sanja Žderić</item>
    </derivirana_varijabla>
  </DomainObject.Predmet.OstaliListFormated>
  <DomainObject.Predmet.OstaliListFormatedOIB>
    <izvorni_sadrzaj>
      <item>Sanja Žderić, OIB 42384103535</item>
    </izvorni_sadrzaj>
    <derivirana_varijabla naziv="DomainObject.Predmet.OstaliListFormatedOIB_1">
      <item>Sanja Žderić, OIB 42384103535</item>
    </derivirana_varijabla>
  </DomainObject.Predmet.OstaliListFormatedOIB>
  <DomainObject.Predmet.OstaliListFormatedWithAdress>
    <izvorni_sadrzaj>
      <item>Sanja Žderić, Slavka Nikolića 38/C, 51500 Krk</item>
    </izvorni_sadrzaj>
    <derivirana_varijabla naziv="DomainObject.Predmet.OstaliListFormatedWithAdress_1">
      <item>Sanja Žderić, Slavka Nikolića 38/C, 51500 Krk</item>
    </derivirana_varijabla>
  </DomainObject.Predmet.OstaliListFormatedWithAdress>
  <DomainObject.Predmet.OstaliListFormatedWithAdressOIB>
    <izvorni_sadrzaj>
      <item>Sanja Žderić, OIB 42384103535, Slavka Nikolića 38/C, 51500 Krk</item>
    </izvorni_sadrzaj>
    <derivirana_varijabla naziv="DomainObject.Predmet.OstaliListFormatedWithAdressOIB_1">
      <item>Sanja Žderić, OIB 42384103535, Slavka Nikolića 38/C, 51500 Krk</item>
    </derivirana_varijabla>
  </DomainObject.Predmet.OstaliListFormatedWithAdressOIB>
  <DomainObject.Predmet.OstaliListNazivFormated>
    <izvorni_sadrzaj>
      <item>Sanja Žderić</item>
    </izvorni_sadrzaj>
    <derivirana_varijabla naziv="DomainObject.Predmet.OstaliListNazivFormated_1">
      <item>Sanja Žderić</item>
    </derivirana_varijabla>
  </DomainObject.Predmet.OstaliListNazivFormated>
  <DomainObject.Predmet.OstaliListNazivFormatedOIB>
    <izvorni_sadrzaj>
      <item>Sanja Žderić, OIB 42384103535</item>
    </izvorni_sadrzaj>
    <derivirana_varijabla naziv="DomainObject.Predmet.OstaliListNazivFormatedOIB_1">
      <item>Sanja Žderić, OIB 42384103535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POLUTNIK PROJEKT d.o.o.  Krk</izvorni_sadrzaj>
    <derivirana_varijabla naziv="DomainObject.Predmet.ProtustrankaIDrugi_1">POLUTNIK PROJEKT d.o.o.  Krk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POLUTNIK PROJEKT d.o.o.  Krk, OIB 84498105071, Crikvenička 20, 51500 Krk</izvorni_sadrzaj>
    <derivirana_varijabla naziv="DomainObject.Predmet.ProtustrankaIDrugiAdressOIB_1">POLUTNIK PROJEKT d.o.o.  Krk, OIB 84498105071, Crikvenička 20,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POLUTNIK PROJEKT d.o.o.  Krk</item>
      <item>Sanja Žderić</item>
    </izvorni_sadrzaj>
    <derivirana_varijabla naziv="DomainObject.Predmet.SudioniciListNaziv_1">
      <item>FINA  Rijeka</item>
      <item>POLUTNIK PROJEKT d.o.o.  Krk</item>
      <item>Sanja Žderić</item>
    </derivirana_varijabla>
  </DomainObject.Predmet.SudioniciListNaziv>
  <DomainObject.Predmet.SudioniciListAdressOIB>
    <izvorni_sadrzaj>
      <item>FINA  Rijeka, OIB 85821130368, Frana Kurelca 8,51000 Rijeka</item>
      <item>POLUTNIK PROJEKT d.o.o.  Krk, OIB 84498105071, Crikvenička 20,51500 Krk</item>
      <item>Sanja Žderić, OIB 42384103535, Slavka Nikolića 38/C,51500 Krk</item>
    </izvorni_sadrzaj>
    <derivirana_varijabla naziv="DomainObject.Predmet.SudioniciListAdressOIB_1">
      <item>FINA  Rijeka, OIB 85821130368, Frana Kurelca 8,51000 Rijeka</item>
      <item>POLUTNIK PROJEKT d.o.o.  Krk, OIB 84498105071, Crikvenička 20,51500 Krk</item>
      <item>Sanja Žderić, OIB 42384103535, Slavka Nikolića 38/C,51500 Krk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84498105071</item>
      <item>, OIB 42384103535</item>
    </izvorni_sadrzaj>
    <derivirana_varijabla naziv="DomainObject.Predmet.SudioniciListNazivOIB_1">
      <item>, OIB 85821130368</item>
      <item>, OIB 84498105071</item>
      <item>, OIB 42384103535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53981F-CBFC-45E9-A174-8C3C52E661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1286</properties:Characters>
  <properties:Lines>28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2016-01-11T13:22:00Z</dcterms:created>
  <dc:creator>Vera Jelenović</dc:creator>
  <cp:lastModifiedBy>Sonja Krapić</cp:lastModifiedBy>
  <cp:lastPrinted>2016-01-11T13:24:00Z</cp:lastPrinted>
  <dcterms:modified xmlns:xsi="http://www.w3.org/2001/XMLSchema-instance" xsi:type="dcterms:W3CDTF">2016-01-11T13:24:00Z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