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5d59" w14:paraId="3b05d59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052A36">
        <w:rPr>
          <w:rFonts w:hAnsi="Times New Roman" w:ascii="Times New Roman"/>
        </w:rPr>
        <w:t>5</w:t>
      </w:r>
      <w:r w:rsidR="000847DB">
        <w:rPr>
          <w:rFonts w:hAnsi="Times New Roman" w:ascii="Times New Roman"/>
        </w:rPr>
        <w:t>720</w:t>
      </w:r>
      <w:r w:rsidR="004272F9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A640AF" w:rsidR="00A640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ODRED ZA ADAPTACIJE j.d.o.o.</w:t>
      </w:r>
    </w:p>
    <w:p w:rsidRDefault="00A640AF" w:rsidR="00E13BF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Zagreb, </w:t>
      </w:r>
      <w:proofErr w:type="spellStart"/>
      <w:r>
        <w:rPr>
          <w:rFonts w:hAnsi="Times New Roman" w:ascii="Times New Roman"/>
        </w:rPr>
        <w:t>Medovićeva</w:t>
      </w:r>
      <w:proofErr w:type="spellEnd"/>
      <w:r>
        <w:rPr>
          <w:rFonts w:hAnsi="Times New Roman" w:ascii="Times New Roman"/>
        </w:rPr>
        <w:t xml:space="preserve"> 13</w:t>
      </w:r>
    </w:p>
    <w:p w:rsidRDefault="00A640AF" w:rsidR="00A640AF">
      <w:pPr>
        <w:jc w:val="right"/>
        <w:rPr>
          <w:rFonts w:hAnsi="Times New Roman" w:ascii="Times New Roman"/>
        </w:rPr>
      </w:pPr>
    </w:p>
    <w:p w:rsidRDefault="00A640AF" w:rsidR="00A640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A640AF" w:rsidR="00A640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BRANIMIR JOBAČ</w:t>
      </w:r>
    </w:p>
    <w:p w:rsidRDefault="00A640AF" w:rsidR="00A640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Medovićeva</w:t>
      </w:r>
      <w:proofErr w:type="spellEnd"/>
      <w:r>
        <w:rPr>
          <w:rFonts w:hAnsi="Times New Roman" w:ascii="Times New Roman"/>
        </w:rPr>
        <w:t xml:space="preserve"> 13 </w:t>
      </w:r>
    </w:p>
    <w:p w:rsidRDefault="00A640AF" w:rsidR="00A640AF">
      <w:pPr>
        <w:jc w:val="right"/>
        <w:rPr>
          <w:rFonts w:hAnsi="Times New Roman" w:ascii="Times New Roman"/>
        </w:rPr>
      </w:pPr>
    </w:p>
    <w:p w:rsidRDefault="00A640AF" w:rsidR="00A640AF" w:rsidRPr="00B60A70">
      <w:pPr>
        <w:jc w:val="right"/>
        <w:rPr>
          <w:rFonts w:hAnsi="Times New Roman" w:ascii="Times New Roman"/>
          <w:b/>
        </w:rPr>
      </w:pPr>
    </w:p>
    <w:p w:rsidRDefault="00052E15" w:rsidP="00052A36" w:rsidR="000847D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0847DB">
        <w:rPr>
          <w:rFonts w:hAnsi="Times New Roman" w:ascii="Times New Roman"/>
        </w:rPr>
        <w:t xml:space="preserve">ODRED ZA ADAPTACIJE j.d.o.o., Zagreb, </w:t>
      </w:r>
      <w:proofErr w:type="spellStart"/>
      <w:r w:rsidR="000847DB">
        <w:rPr>
          <w:rFonts w:hAnsi="Times New Roman" w:ascii="Times New Roman"/>
        </w:rPr>
        <w:t>Medovićeva</w:t>
      </w:r>
      <w:proofErr w:type="spellEnd"/>
      <w:r w:rsidR="000847DB">
        <w:rPr>
          <w:rFonts w:hAnsi="Times New Roman" w:ascii="Times New Roman"/>
        </w:rPr>
        <w:t xml:space="preserve"> 13, OIB </w:t>
      </w:r>
    </w:p>
    <w:p w:rsidRDefault="000847DB" w:rsidP="00052A36" w:rsidR="00052A3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45162015349</w:t>
      </w:r>
    </w:p>
    <w:p w:rsidRDefault="000847DB" w:rsidP="00052A36" w:rsidR="000847DB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4272F9">
        <w:rPr>
          <w:rFonts w:hAnsi="Times New Roman" w:ascii="Times New Roman"/>
          <w:b/>
        </w:rPr>
        <w:t>2</w:t>
      </w:r>
      <w:r w:rsidR="000847DB">
        <w:rPr>
          <w:rFonts w:hAnsi="Times New Roman" w:ascii="Times New Roman"/>
          <w:b/>
        </w:rPr>
        <w:t>7</w:t>
      </w:r>
      <w:r w:rsidR="004272F9">
        <w:rPr>
          <w:rFonts w:hAnsi="Times New Roman" w:ascii="Times New Roman"/>
          <w:b/>
        </w:rPr>
        <w:t>. travnja 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0847DB">
        <w:rPr>
          <w:rFonts w:hAnsi="Times New Roman" w:ascii="Times New Roman"/>
          <w:b/>
        </w:rPr>
        <w:t>9,40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4272F9">
        <w:rPr>
          <w:rFonts w:hAnsi="Times New Roman" w:ascii="Times New Roman"/>
        </w:rPr>
        <w:t>2</w:t>
      </w:r>
      <w:r w:rsidR="00FC321C">
        <w:rPr>
          <w:rFonts w:hAnsi="Times New Roman" w:ascii="Times New Roman"/>
        </w:rPr>
        <w:t>7</w:t>
      </w:r>
      <w:r w:rsidR="004272F9">
        <w:rPr>
          <w:rFonts w:hAnsi="Times New Roman" w:ascii="Times New Roman"/>
        </w:rPr>
        <w:t>. veljače 2017. godine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A640AF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0847DB"/>
    <w:rsid w:val="00131C0E"/>
    <w:rsid w:val="001A0EA0"/>
    <w:rsid w:val="001D3A21"/>
    <w:rsid w:val="001D56C6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F0D95"/>
    <w:rsid w:val="004272F9"/>
    <w:rsid w:val="004755A1"/>
    <w:rsid w:val="004B4886"/>
    <w:rsid w:val="004D1D11"/>
    <w:rsid w:val="00587D9D"/>
    <w:rsid w:val="005A7390"/>
    <w:rsid w:val="00622D07"/>
    <w:rsid w:val="00637508"/>
    <w:rsid w:val="006C6DAE"/>
    <w:rsid w:val="007860FD"/>
    <w:rsid w:val="007A13E9"/>
    <w:rsid w:val="007B32C2"/>
    <w:rsid w:val="007C60EA"/>
    <w:rsid w:val="0080218C"/>
    <w:rsid w:val="00853C23"/>
    <w:rsid w:val="008C5126"/>
    <w:rsid w:val="00926C2A"/>
    <w:rsid w:val="00965B17"/>
    <w:rsid w:val="009E082B"/>
    <w:rsid w:val="00A05F6F"/>
    <w:rsid w:val="00A24458"/>
    <w:rsid w:val="00A53F55"/>
    <w:rsid w:val="00A640AF"/>
    <w:rsid w:val="00A77D5C"/>
    <w:rsid w:val="00AE4B21"/>
    <w:rsid w:val="00B60A70"/>
    <w:rsid w:val="00B86DDC"/>
    <w:rsid w:val="00BD4A84"/>
    <w:rsid w:val="00CA66F9"/>
    <w:rsid w:val="00CD7DA1"/>
    <w:rsid w:val="00D6610B"/>
    <w:rsid w:val="00D742EB"/>
    <w:rsid w:val="00DA22A1"/>
    <w:rsid w:val="00DC0535"/>
    <w:rsid w:val="00DF69D2"/>
    <w:rsid w:val="00E13BFB"/>
    <w:rsid w:val="00E150E8"/>
    <w:rsid w:val="00E87B43"/>
    <w:rsid w:val="00F54DC3"/>
    <w:rsid w:val="00F70E3E"/>
    <w:rsid w:val="00FA7BDE"/>
    <w:rsid w:val="00FC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15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0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0E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0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0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15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0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0E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0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0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5720</izvorni_sadrzaj>
    <derivirana_varijabla naziv="DomainObject.Predmet.Broj_1">5720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St-5720/2016</izvorni_sadrzaj>
    <derivirana_varijabla naziv="DomainObject.Predmet.OznakaBroj_1">St-5720/2016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ODRED ZA ADAPTACIJE jednostavno društvo s ograničenom odgovornošću za graditeljstvo i usluge zastupanog po punomoćniku Branimir Jobač</izvorni_sadrzaj>
    <derivirana_varijabla naziv="DomainObject.Predmet.ProtustrankaFormated_1">  ODRED ZA ADAPTACIJE jednostavno društvo s ograničenom odgovornošću za graditeljstvo i usluge zastupanog po punomoćniku Branimir Jobač</derivirana_varijabla>
  </DomainObject.Predmet.ProtustrankaFormated>
  <DomainObject.Predmet.ProtustrankaFormatedOIB>
    <izvorni_sadrzaj>  ODRED ZA ADAPTACIJE jednostavno društvo s ograničenom odgovornošću za graditeljstvo i usluge, OIB 45162015349 zastupanog po punomoćniku Branimir Jobač</izvorni_sadrzaj>
    <derivirana_varijabla naziv="DomainObject.Predmet.ProtustrankaFormatedOIB_1">  ODRED ZA ADAPTACIJE jednostavno društvo s ograničenom odgovornošću za graditeljstvo i usluge, OIB 45162015349 zastupanog po punomoćniku Branimir Jobač</derivirana_varijabla>
  </DomainObject.Predmet.ProtustrankaFormatedOIB>
  <DomainObject.Predmet.ProtustrankaFormatedWithAdress>
    <izvorni_sadrzaj> ODRED ZA ADAPTACIJE jednostavno društvo s ograničenom odgovornošću za graditeljstvo i usluge, Medovićeva 13, 10000 Zagreb zastupanog po punomoćniku Branimir Jobač</izvorni_sadrzaj>
    <derivirana_varijabla naziv="DomainObject.Predmet.ProtustrankaFormatedWithAdress_1"> ODRED ZA ADAPTACIJE jednostavno društvo s ograničenom odgovornošću za graditeljstvo i usluge, Medovićeva 13, 10000 Zagreb zastupanog po punomoćniku Branimir Jobač</derivirana_varijabla>
  </DomainObject.Predmet.ProtustrankaFormatedWithAdress>
  <DomainObject.Predmet.ProtustrankaFormatedWithAdressOIB>
    <izvorni_sadrzaj> ODRED ZA ADAPTACIJE jednostavno društvo s ograničenom odgovornošću za graditeljstvo i usluge, OIB 45162015349, Medovićeva 13, 10000 Zagreb zastupanog po punomoćniku Branimir Jobač</izvorni_sadrzaj>
    <derivirana_varijabla naziv="DomainObject.Predmet.ProtustrankaFormatedWithAdressOIB_1"> ODRED ZA ADAPTACIJE jednostavno društvo s ograničenom odgovornošću za graditeljstvo i usluge, OIB 45162015349, Medovićeva 13, 10000 Zagreb zastupanog po punomoćniku Branimir Jobač</derivirana_varijabla>
  </DomainObject.Predmet.ProtustrankaFormatedWithAdressOIB>
  <DomainObject.Predmet.ProtustrankaWithAdress>
    <izvorni_sadrzaj>ODRED ZA ADAPTACIJE jednostavno društvo s ograničenom odgovornošću za graditeljstvo i usluge Medovićeva 13, 10000 Zagreb</izvorni_sadrzaj>
    <derivirana_varijabla naziv="DomainObject.Predmet.ProtustrankaWithAdress_1">ODRED ZA ADAPTACIJE jednostavno društvo s ograničenom odgovornošću za graditeljstvo i usluge Medovićeva 13, 10000 Zagreb</derivirana_varijabla>
  </DomainObject.Predmet.ProtustrankaWithAdress>
  <DomainObject.Predmet.ProtustrankaWithAdressOIB>
    <izvorni_sadrzaj>ODRED ZA ADAPTACIJE jednostavno društvo s ograničenom odgovornošću za graditeljstvo i usluge, OIB 45162015349, Medovićeva 13, 10000 Zagreb</izvorni_sadrzaj>
    <derivirana_varijabla naziv="DomainObject.Predmet.ProtustrankaWithAdressOIB_1">ODRED ZA ADAPTACIJE jednostavno društvo s ograničenom odgovornošću za graditeljstvo i usluge, OIB 45162015349, Medovićeva 13, 10000 Zagreb</derivirana_varijabla>
  </DomainObject.Predmet.ProtustrankaWithAdressOIB>
  <DomainObject.Predmet.ProtustrankaNazivFormated>
    <izvorni_sadrzaj>ODRED ZA ADAPTACIJE jednostavno društvo s ograničenom odgovornošću za graditeljstvo i usluge</izvorni_sadrzaj>
    <derivirana_varijabla naziv="DomainObject.Predmet.ProtustrankaNazivFormated_1">ODRED ZA ADAPTACIJE jednostavno društvo s ograničenom odgovornošću za graditeljstvo i usluge</derivirana_varijabla>
  </DomainObject.Predmet.ProtustrankaNazivFormated>
  <DomainObject.Predmet.ProtustrankaNazivFormatedOIB>
    <izvorni_sadrzaj>ODRED ZA ADAPTACIJE jednostavno društvo s ograničenom odgovornošću za graditeljstvo i usluge, OIB 45162015349</izvorni_sadrzaj>
    <derivirana_varijabla naziv="DomainObject.Predmet.ProtustrankaNazivFormatedOIB_1">ODRED ZA ADAPTACIJE jednostavno društvo s ograničenom odgovornošću za graditeljstvo i usluge, OIB 45162015349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ODRED ZA ADAPTACIJE jednostavno društvo s ograničenom odgovornošću za graditeljstvo i usluge zastupanog po punomoćniku Branimir Jobač</item>
    </izvorni_sadrzaj>
    <derivirana_varijabla naziv="DomainObject.Predmet.ProtuStrankaListFormated_1">
      <item>ODRED ZA ADAPTACIJE jednostavno društvo s ograničenom odgovornošću za graditeljstvo i usluge zastupanog po punomoćniku Branimir Jobač</item>
    </derivirana_varijabla>
  </DomainObject.Predmet.ProtuStrankaListFormated>
  <DomainObject.Predmet.ProtuStrankaListFormatedOIB>
    <izvorni_sadrzaj>
      <item>ODRED ZA ADAPTACIJE jednostavno društvo s ograničenom odgovornošću za graditeljstvo i usluge, OIB 45162015349 zastupanog po punomoćniku Branimir Jobač</item>
    </izvorni_sadrzaj>
    <derivirana_varijabla naziv="DomainObject.Predmet.ProtuStrankaListFormatedOIB_1">
      <item>ODRED ZA ADAPTACIJE jednostavno društvo s ograničenom odgovornošću za graditeljstvo i usluge, OIB 45162015349 zastupanog po punomoćniku Branimir Jobač</item>
    </derivirana_varijabla>
  </DomainObject.Predmet.ProtuStrankaListFormatedOIB>
  <DomainObject.Predmet.ProtuStrankaListFormatedWithAdress>
    <izvorni_sadrzaj>
      <item>ODRED ZA ADAPTACIJE jednostavno društvo s ograničenom odgovornošću za graditeljstvo i usluge, Medovićeva 13, 10000 Zagreb zastupanog po punomoćniku Branimir Jobač</item>
    </izvorni_sadrzaj>
    <derivirana_varijabla naziv="DomainObject.Predmet.ProtuStrankaListFormatedWithAdress_1">
      <item>ODRED ZA ADAPTACIJE jednostavno društvo s ograničenom odgovornošću za graditeljstvo i usluge, Medovićeva 13, 10000 Zagreb zastupanog po punomoćniku Branimir Jobač</item>
    </derivirana_varijabla>
  </DomainObject.Predmet.ProtuStrankaListFormatedWithAdress>
  <DomainObject.Predmet.ProtuStrankaListFormatedWithAdressOIB>
    <izvorni_sadrzaj>
      <item>ODRED ZA ADAPTACIJE jednostavno društvo s ograničenom odgovornošću za graditeljstvo i usluge, OIB 45162015349, Medovićeva 13, 10000 Zagreb zastupanog po punomoćniku Branimir Jobač</item>
    </izvorni_sadrzaj>
    <derivirana_varijabla naziv="DomainObject.Predmet.ProtuStrankaListFormatedWithAdressOIB_1">
      <item>ODRED ZA ADAPTACIJE jednostavno društvo s ograničenom odgovornošću za graditeljstvo i usluge, OIB 45162015349, Medovićeva 13, 10000 Zagreb zastupanog po punomoćniku Branimir Jobač</item>
    </derivirana_varijabla>
  </DomainObject.Predmet.ProtuStrankaListFormatedWithAdressOIB>
  <DomainObject.Predmet.ProtuStrankaListNazivFormated>
    <izvorni_sadrzaj>
      <item>ODRED ZA ADAPTACIJE jednostavno društvo s ograničenom odgovornošću za graditeljstvo i usluge</item>
    </izvorni_sadrzaj>
    <derivirana_varijabla naziv="DomainObject.Predmet.ProtuStrankaListNazivFormated_1">
      <item>ODRED ZA ADAPTACIJE jednostavno društvo s ograničenom odgovornošću za graditeljstvo i usluge</item>
    </derivirana_varijabla>
  </DomainObject.Predmet.ProtuStrankaListNazivFormated>
  <DomainObject.Predmet.ProtuStrankaListNazivFormatedOIB>
    <izvorni_sadrzaj>
      <item>ODRED ZA ADAPTACIJE jednostavno društvo s ograničenom odgovornošću za graditeljstvo i usluge, OIB 45162015349</item>
    </izvorni_sadrzaj>
    <derivirana_varijabla naziv="DomainObject.Predmet.ProtuStrankaListNazivFormatedOIB_1">
      <item>ODRED ZA ADAPTACIJE jednostavno društvo s ograničenom odgovornošću za graditeljstvo i usluge, OIB 45162015349</item>
    </derivirana_varijabla>
  </DomainObject.Predmet.ProtuStrankaListNazivFormatedOIB>
  <DomainObject.Predmet.OstaliListFormated>
    <izvorni_sadrzaj>
      <item>Branimir Jobač punomoćnik sudionika u postupku ODRED ZA ADAPTACIJE jednostavno društvo s ograničenom odgovornošću za graditeljstvo i usluge</item>
    </izvorni_sadrzaj>
    <derivirana_varijabla naziv="DomainObject.Predmet.OstaliListFormated_1">
      <item>Branimir Jobač punomoćnik sudionika u postupku ODRED ZA ADAPTACIJE jednostavno društvo s ograničenom odgovornošću za graditeljstvo i usluge</item>
    </derivirana_varijabla>
  </DomainObject.Predmet.OstaliListFormated>
  <DomainObject.Predmet.OstaliListFormatedOIB>
    <izvorni_sadrzaj>
      <item>Branimir Jobač, OIB 32657954197 punomoćnik sudionika u postupku ODRED ZA ADAPTACIJE jednostavno društvo s ograničenom odgovornošću za graditeljstvo i usluge</item>
    </izvorni_sadrzaj>
    <derivirana_varijabla naziv="DomainObject.Predmet.OstaliListFormatedOIB_1">
      <item>Branimir Jobač, OIB 32657954197 punomoćnik sudionika u postupku ODRED ZA ADAPTACIJE jednostavno društvo s ograničenom odgovornošću za graditeljstvo i usluge</item>
    </derivirana_varijabla>
  </DomainObject.Predmet.OstaliListFormatedOIB>
  <DomainObject.Predmet.OstaliListFormatedWithAdress>
    <izvorni_sadrzaj>
      <item>Branimir Jobač, Medovićeva 13, 10000 Zagreb punomoćnik sudionika u postupku ODRED ZA ADAPTACIJE jednostavno društvo s ograničenom odgovornošću za graditeljstvo i usluge</item>
    </izvorni_sadrzaj>
    <derivirana_varijabla naziv="DomainObject.Predmet.OstaliListFormatedWithAdress_1">
      <item>Branimir Jobač, Medovićeva 13, 10000 Zagreb punomoćnik sudionika u postupku ODRED ZA ADAPTACIJE jednostavno društvo s ograničenom odgovornošću za graditeljstvo i usluge</item>
    </derivirana_varijabla>
  </DomainObject.Predmet.OstaliListFormatedWithAdress>
  <DomainObject.Predmet.OstaliListFormatedWithAdressOIB>
    <izvorni_sadrzaj>
      <item>Branimir Jobač, OIB 32657954197, Medovićeva 13, 10000 Zagreb punomoćnik sudionika u postupku ODRED ZA ADAPTACIJE jednostavno društvo s ograničenom odgovornošću za graditeljstvo i usluge</item>
    </izvorni_sadrzaj>
    <derivirana_varijabla naziv="DomainObject.Predmet.OstaliListFormatedWithAdressOIB_1">
      <item>Branimir Jobač, OIB 32657954197, Medovićeva 13, 10000 Zagreb punomoćnik sudionika u postupku ODRED ZA ADAPTACIJE jednostavno društvo s ograničenom odgovornošću za graditeljstvo i usluge</item>
    </derivirana_varijabla>
  </DomainObject.Predmet.OstaliListFormatedWithAdressOIB>
  <DomainObject.Predmet.OstaliListNazivFormated>
    <izvorni_sadrzaj>
      <item>Branimir Jobač</item>
    </izvorni_sadrzaj>
    <derivirana_varijabla naziv="DomainObject.Predmet.OstaliListNazivFormated_1">
      <item>Branimir Jobač</item>
    </derivirana_varijabla>
  </DomainObject.Predmet.OstaliListNazivFormated>
  <DomainObject.Predmet.OstaliListNazivFormatedOIB>
    <izvorni_sadrzaj>
      <item>Branimir Jobač, OIB 32657954197</item>
    </izvorni_sadrzaj>
    <derivirana_varijabla naziv="DomainObject.Predmet.OstaliListNazivFormatedOIB_1">
      <item>Branimir Jobač, OIB 32657954197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ODRED ZA ADAPTACIJE jednostavno društvo s ograničenom odgovornošću za graditeljstvo i usluge</izvorni_sadrzaj>
    <derivirana_varijabla naziv="DomainObject.Predmet.ProtustrankaIDrugi_1">ODRED ZA ADAPTACIJE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ODRED ZA ADAPTACIJE jednostavno društvo s ograničenom odgovornošću za graditeljstvo i usluge, OIB 45162015349, Medovićeva 13, 10000 Zagreb</izvorni_sadrzaj>
    <derivirana_varijabla naziv="DomainObject.Predmet.ProtustrankaIDrugiAdressOIB_1">ODRED ZA ADAPTACIJE jednostavno društvo s ograničenom odgovornošću za graditeljstvo i usluge, OIB 45162015349, Medovićeva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ODRED ZA ADAPTACIJE jednostavno društvo s ograničenom odgovornošću za graditeljstvo i usluge</item>
      <item>Branimir Jobač</item>
    </izvorni_sadrzaj>
    <derivirana_varijabla naziv="DomainObject.Predmet.SudioniciListNaziv_1">
      <item>FINA Regionalni centar Zagreb</item>
      <item>ODRED ZA ADAPTACIJE jednostavno društvo s ograničenom odgovornošću za graditeljstvo i usluge</item>
      <item>Branimir Jobač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ODRED ZA ADAPTACIJE jednostavno društvo s ograničenom odgovornošću za graditeljstvo i usluge, OIB 45162015349, Medovićeva 13,10000 Zagreb</item>
      <item>Branimir Jobač, OIB 32657954197, Medovićeva 13,10000 Zagreb</item>
    </izvorni_sadrzaj>
    <derivirana_varijabla naziv="DomainObject.Predmet.SudioniciListAdressOIB_1">
      <item>FINA Regionalni centar Zagreb, OIB 85821130368, Trg svibanjskih žrtava 1995. br. 1,10000 Zagreb</item>
      <item>ODRED ZA ADAPTACIJE jednostavno društvo s ograničenom odgovornošću za graditeljstvo i usluge, OIB 45162015349, Medovićeva 13,10000 Zagreb</item>
      <item>Branimir Jobač, OIB 32657954197, Medovićeva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45162015349</item>
      <item>, OIB 32657954197</item>
    </izvorni_sadrzaj>
    <derivirana_varijabla naziv="DomainObject.Predmet.SudioniciListNazivOIB_1">
      <item>, OIB 85821130368</item>
      <item>, OIB 45162015349</item>
      <item>, OIB 32657954197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16841-033A-4D6D-858B-1334AC21D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90</properties:Words>
  <properties:Characters>527</properties:Characters>
  <properties:Lines>35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2017-02-27T07:59:00Z</dcterms:created>
  <dc:creator>stecaj</dc:creator>
  <cp:lastModifiedBy>Gordana Grčić</cp:lastModifiedBy>
  <cp:lastPrinted>2017-02-27T07:59:00Z</cp:lastPrinted>
  <dcterms:modified xmlns:xsi="http://www.w3.org/2001/XMLSchema-instance" xsi:type="dcterms:W3CDTF">2017-02-27T07:59:00Z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