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6273" w14:paraId="0086273" w:rsidRDefault="0022279C" w:rsidP="0022279C" w:rsidR="0022279C">
      <w:pPr>
        <w15:collapsed w:val="false"/>
      </w:pPr>
      <w:bookmarkStart w:name="_GoBack" w:id="0"/>
      <w:bookmarkEnd w:id="0"/>
      <w:r>
        <w:rPr>
          <w:sz w:val="22"/>
        </w:rPr>
        <w:t xml:space="preserve">         </w:t>
      </w:r>
      <w:r w:rsidR="00535438">
        <w:rPr>
          <w:sz w:val="22"/>
        </w:rPr>
        <w:t xml:space="preserve"> </w:t>
      </w:r>
      <w:r w:rsidR="00801953">
        <w:rPr>
          <w:sz w:val="22"/>
        </w:rPr>
        <w:t xml:space="preserve">  </w:t>
      </w:r>
      <w:r>
        <w:rPr>
          <w:sz w:val="22"/>
        </w:rPr>
        <w:t xml:space="preserve">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79C" w:rsidP="0022279C" w:rsidR="0022279C">
      <w:pPr>
        <w:jc w:val="both"/>
      </w:pPr>
      <w:r>
        <w:t xml:space="preserve"> </w:t>
      </w:r>
      <w:r w:rsidR="00535438">
        <w:t xml:space="preserve">   </w:t>
      </w:r>
      <w:r>
        <w:t>REPUBLIKA HRVATSKA</w:t>
      </w:r>
    </w:p>
    <w:p w:rsidRDefault="0022279C" w:rsidP="0022279C" w:rsidR="0022279C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22279C" w:rsidP="0022279C" w:rsidR="0022279C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EA5B97" w:rsidP="00EB14CA" w:rsidR="00EA5B97">
      <w:pPr>
        <w:jc w:val="both"/>
        <w:rPr>
          <w:b/>
        </w:rPr>
      </w:pPr>
    </w:p>
    <w:p w:rsidRDefault="0079286C" w:rsidP="00EB14CA" w:rsidR="0079286C">
      <w:pPr>
        <w:jc w:val="both"/>
        <w:rPr>
          <w:b/>
        </w:rPr>
      </w:pPr>
    </w:p>
    <w:p w:rsidRDefault="00EB14CA" w:rsidP="00EB14CA" w:rsidR="00EB14CA" w:rsidRPr="0022279C">
      <w:pPr>
        <w:jc w:val="center"/>
      </w:pPr>
      <w:r w:rsidRPr="0022279C">
        <w:t>Z A K L J U Č A K</w:t>
      </w:r>
    </w:p>
    <w:p w:rsidRDefault="00EB14CA" w:rsidP="00EB14CA" w:rsidR="00EB14CA">
      <w:pPr>
        <w:jc w:val="both"/>
      </w:pPr>
    </w:p>
    <w:p w:rsidRDefault="00EB14CA" w:rsidP="003141D4" w:rsidR="00105326">
      <w:pPr>
        <w:jc w:val="both"/>
      </w:pPr>
      <w:r>
        <w:t xml:space="preserve"> </w:t>
      </w:r>
      <w:r>
        <w:tab/>
      </w:r>
      <w:r w:rsidR="0022279C" w:rsidRPr="0022279C">
        <w:t xml:space="preserve">Trgovački sud u Pazinu, po stečajnom sucu Damiru Rabaru, u stečajnom postupku nad dužnikom </w:t>
      </w:r>
      <w:proofErr w:type="spellStart"/>
      <w:r w:rsidR="005F3BF5">
        <w:t>FIORELA</w:t>
      </w:r>
      <w:proofErr w:type="spellEnd"/>
      <w:r w:rsidR="005F3BF5">
        <w:t xml:space="preserve"> d.o.o. Rovinj, Vladimira </w:t>
      </w:r>
      <w:proofErr w:type="spellStart"/>
      <w:r w:rsidR="005F3BF5">
        <w:t>Švalbe</w:t>
      </w:r>
      <w:proofErr w:type="spellEnd"/>
      <w:r w:rsidR="005F3BF5">
        <w:t xml:space="preserve"> </w:t>
      </w:r>
      <w:proofErr w:type="spellStart"/>
      <w:r w:rsidR="005F3BF5">
        <w:t>19</w:t>
      </w:r>
      <w:proofErr w:type="spellEnd"/>
      <w:r w:rsidR="005F3BF5">
        <w:t xml:space="preserve">, </w:t>
      </w:r>
      <w:proofErr w:type="spellStart"/>
      <w:r w:rsidR="005F3BF5">
        <w:t>OIB</w:t>
      </w:r>
      <w:proofErr w:type="spellEnd"/>
      <w:r w:rsidR="005F3BF5">
        <w:t xml:space="preserve">: </w:t>
      </w:r>
      <w:proofErr w:type="spellStart"/>
      <w:r w:rsidR="005F3BF5">
        <w:t>04337519316</w:t>
      </w:r>
      <w:proofErr w:type="spellEnd"/>
      <w:r w:rsidR="0022279C" w:rsidRPr="00577D1E">
        <w:t>,</w:t>
      </w:r>
      <w:r w:rsidR="0022279C">
        <w:t xml:space="preserve"> </w:t>
      </w:r>
      <w:proofErr w:type="spellStart"/>
      <w:r w:rsidR="00D9212E">
        <w:t>20</w:t>
      </w:r>
      <w:proofErr w:type="spellEnd"/>
      <w:r w:rsidR="00D9212E">
        <w:t>. rujna</w:t>
      </w:r>
      <w:r w:rsidR="0022279C">
        <w:t xml:space="preserve"> </w:t>
      </w:r>
      <w:proofErr w:type="spellStart"/>
      <w:r w:rsidR="0022279C">
        <w:t>2018</w:t>
      </w:r>
      <w:proofErr w:type="spellEnd"/>
      <w:r>
        <w:t>. godine</w:t>
      </w:r>
      <w:r w:rsidR="00535438">
        <w:t>,</w:t>
      </w:r>
    </w:p>
    <w:p w:rsidRDefault="00531B9B" w:rsidP="003141D4" w:rsidR="00531B9B">
      <w:pPr>
        <w:jc w:val="both"/>
      </w:pPr>
    </w:p>
    <w:p w:rsidRDefault="00EB14CA" w:rsidP="00EB14CA" w:rsidR="00EB14CA">
      <w:pPr>
        <w:jc w:val="center"/>
      </w:pPr>
      <w:r>
        <w:t>z a k l j u č i o   j e</w:t>
      </w:r>
    </w:p>
    <w:p w:rsidRDefault="00EB14CA" w:rsidP="00EB14CA" w:rsidR="00EB14CA">
      <w:pPr>
        <w:ind w:firstLine="1440"/>
        <w:jc w:val="both"/>
      </w:pPr>
    </w:p>
    <w:p w:rsidRDefault="00EB14CA" w:rsidP="00EB14CA" w:rsidR="001621C5">
      <w:pPr>
        <w:jc w:val="both"/>
      </w:pPr>
      <w:r>
        <w:t xml:space="preserve">       </w:t>
      </w:r>
      <w:r>
        <w:tab/>
      </w:r>
      <w:r w:rsidR="006F374C">
        <w:t xml:space="preserve">Nalaže se Financijskoj agenciji Regionalnom centru </w:t>
      </w:r>
      <w:r w:rsidR="0022279C">
        <w:t>Rijeka</w:t>
      </w:r>
      <w:r w:rsidR="00105326">
        <w:t xml:space="preserve"> ( dalje FINA )</w:t>
      </w:r>
      <w:r w:rsidR="006F374C">
        <w:t xml:space="preserve"> </w:t>
      </w:r>
      <w:r w:rsidR="001621C5">
        <w:t xml:space="preserve">da </w:t>
      </w:r>
      <w:r w:rsidR="00D9212E">
        <w:t>obustavi</w:t>
      </w:r>
      <w:r w:rsidR="006F374C">
        <w:t xml:space="preserve"> postup</w:t>
      </w:r>
      <w:r w:rsidR="00D9212E">
        <w:t>a</w:t>
      </w:r>
      <w:r w:rsidR="006F374C">
        <w:t>k prodaje nekretnina u ovo</w:t>
      </w:r>
      <w:r w:rsidR="002C06FE">
        <w:t>m stečajnom postupku</w:t>
      </w:r>
      <w:r w:rsidR="006F374C">
        <w:t xml:space="preserve"> </w:t>
      </w:r>
      <w:r w:rsidR="00D9212E">
        <w:t xml:space="preserve">pokrenutom </w:t>
      </w:r>
      <w:r w:rsidR="006F374C">
        <w:t xml:space="preserve">sukladno </w:t>
      </w:r>
      <w:r w:rsidR="002C06FE">
        <w:t>Z</w:t>
      </w:r>
      <w:r w:rsidR="006F374C">
        <w:t>ahtjevu za prodaju nekretnina od</w:t>
      </w:r>
      <w:r w:rsidR="00531B9B">
        <w:t xml:space="preserve"> </w:t>
      </w:r>
      <w:proofErr w:type="spellStart"/>
      <w:r w:rsidR="00535438">
        <w:t>15</w:t>
      </w:r>
      <w:proofErr w:type="spellEnd"/>
      <w:r w:rsidR="00535438">
        <w:t xml:space="preserve">. svibnja </w:t>
      </w:r>
      <w:proofErr w:type="spellStart"/>
      <w:r w:rsidR="00535438">
        <w:t>2018</w:t>
      </w:r>
      <w:proofErr w:type="spellEnd"/>
      <w:r w:rsidR="002C06FE">
        <w:t>.</w:t>
      </w:r>
      <w:r w:rsidR="008E71AC">
        <w:t xml:space="preserve"> </w:t>
      </w:r>
      <w:r w:rsidR="002C06FE">
        <w:t>godin</w:t>
      </w:r>
      <w:r w:rsidR="0013488C">
        <w:t>e</w:t>
      </w:r>
      <w:r w:rsidR="00D9212E">
        <w:t>.</w:t>
      </w:r>
    </w:p>
    <w:p w:rsidRDefault="001621C5" w:rsidP="00EB14CA" w:rsidR="0022279C">
      <w:pPr>
        <w:jc w:val="both"/>
      </w:pPr>
      <w:r>
        <w:t xml:space="preserve"> </w:t>
      </w:r>
    </w:p>
    <w:p w:rsidRDefault="0013488C" w:rsidP="0013488C" w:rsidR="0013488C">
      <w:pPr>
        <w:jc w:val="center"/>
      </w:pPr>
      <w:r>
        <w:t>Obrazloženje</w:t>
      </w:r>
    </w:p>
    <w:p w:rsidRDefault="0013488C" w:rsidP="0013488C" w:rsidR="0013488C">
      <w:pPr>
        <w:jc w:val="center"/>
      </w:pPr>
    </w:p>
    <w:p w:rsidRDefault="00577D1E" w:rsidP="0013488C" w:rsidR="0013488C">
      <w:pPr>
        <w:jc w:val="both"/>
      </w:pPr>
      <w:r>
        <w:t xml:space="preserve"> </w:t>
      </w:r>
      <w:r>
        <w:tab/>
      </w:r>
      <w:r w:rsidR="00841002">
        <w:t xml:space="preserve">Zaključkom od </w:t>
      </w:r>
      <w:proofErr w:type="spellStart"/>
      <w:r w:rsidR="00841002">
        <w:t>15</w:t>
      </w:r>
      <w:proofErr w:type="spellEnd"/>
      <w:r w:rsidR="00841002">
        <w:t xml:space="preserve">. svibnja </w:t>
      </w:r>
      <w:proofErr w:type="spellStart"/>
      <w:r w:rsidR="00841002">
        <w:t>2018</w:t>
      </w:r>
      <w:proofErr w:type="spellEnd"/>
      <w:r w:rsidR="00841002">
        <w:t xml:space="preserve">. godine utvrđena je vrijednost nekretnina u vlasništvu stečajnog dužnika i određeno da će prodaju iste </w:t>
      </w:r>
      <w:r w:rsidR="00841002" w:rsidRPr="00841002">
        <w:t>provesti  Financijska agencija elektroničkom javnom dražbom uz odgovarajuću primjenu pravila ovršnoga postupka o ovrsi na nekretnini.</w:t>
      </w:r>
    </w:p>
    <w:p w:rsidRDefault="00D9212E" w:rsidP="0013488C" w:rsidR="00D9212E">
      <w:pPr>
        <w:jc w:val="both"/>
      </w:pPr>
      <w:r>
        <w:tab/>
        <w:t xml:space="preserve">Zaključkom od </w:t>
      </w:r>
      <w:proofErr w:type="spellStart"/>
      <w:r>
        <w:t>28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>. naloženo je Fini zastati s postupkom prodaje nekretnina do odluke skupštine vjerovnika o prihvaćanju stečajnog plana.</w:t>
      </w:r>
    </w:p>
    <w:p w:rsidRDefault="00D9212E" w:rsidP="0013488C" w:rsidR="00D9212E" w:rsidRPr="002311B5">
      <w:pPr>
        <w:jc w:val="both"/>
      </w:pPr>
      <w:r>
        <w:tab/>
        <w:t xml:space="preserve">Skupština vjerovnika je na ročištu od </w:t>
      </w:r>
      <w:proofErr w:type="spellStart"/>
      <w:r>
        <w:t>12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prihvatila stečajni plan, te je rješenje suda </w:t>
      </w:r>
      <w:proofErr w:type="spellStart"/>
      <w:r>
        <w:t>posl</w:t>
      </w:r>
      <w:proofErr w:type="spellEnd"/>
      <w:r>
        <w:t>. broj 1 St-</w:t>
      </w:r>
      <w:proofErr w:type="spellStart"/>
      <w:r>
        <w:t>1080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87</w:t>
      </w:r>
      <w:proofErr w:type="spellEnd"/>
      <w:r>
        <w:t xml:space="preserve"> od 2. kolovoza </w:t>
      </w:r>
      <w:proofErr w:type="spellStart"/>
      <w:r>
        <w:t>2018</w:t>
      </w:r>
      <w:proofErr w:type="spellEnd"/>
      <w:r>
        <w:t xml:space="preserve">. kojim je stečajni plan </w:t>
      </w:r>
      <w:r w:rsidRPr="002311B5">
        <w:t xml:space="preserve">potvrđen postalo pravomoćno </w:t>
      </w:r>
      <w:proofErr w:type="spellStart"/>
      <w:r w:rsidRPr="002311B5">
        <w:t>21</w:t>
      </w:r>
      <w:proofErr w:type="spellEnd"/>
      <w:r w:rsidRPr="002311B5">
        <w:t xml:space="preserve">. kolovoza </w:t>
      </w:r>
      <w:proofErr w:type="spellStart"/>
      <w:r w:rsidRPr="002311B5">
        <w:t>2018</w:t>
      </w:r>
      <w:proofErr w:type="spellEnd"/>
      <w:r w:rsidRPr="002311B5">
        <w:t xml:space="preserve">. </w:t>
      </w:r>
    </w:p>
    <w:p w:rsidRDefault="00841002" w:rsidP="00D9212E" w:rsidR="00841002" w:rsidRPr="002311B5">
      <w:pPr>
        <w:ind w:firstLine="708"/>
        <w:jc w:val="both"/>
      </w:pPr>
      <w:r w:rsidRPr="002311B5">
        <w:t xml:space="preserve">S obzirom da je </w:t>
      </w:r>
      <w:r w:rsidR="00D9212E" w:rsidRPr="002311B5">
        <w:t xml:space="preserve">potvrđenim </w:t>
      </w:r>
      <w:r w:rsidRPr="002311B5">
        <w:t xml:space="preserve">stečajnim planom obuhvaćena i nekretnina koja je predmet prodaje, </w:t>
      </w:r>
      <w:r w:rsidR="00D9212E" w:rsidRPr="002311B5">
        <w:t xml:space="preserve">valjalo </w:t>
      </w:r>
      <w:r w:rsidRPr="002311B5">
        <w:t xml:space="preserve">je </w:t>
      </w:r>
      <w:r w:rsidR="00D55D39" w:rsidRPr="002311B5">
        <w:t xml:space="preserve">temeljem odredbi čl. </w:t>
      </w:r>
      <w:proofErr w:type="spellStart"/>
      <w:r w:rsidR="00D55D39" w:rsidRPr="002311B5">
        <w:t>24</w:t>
      </w:r>
      <w:proofErr w:type="spellEnd"/>
      <w:r w:rsidR="00806B6D">
        <w:t>.</w:t>
      </w:r>
      <w:r w:rsidR="00D55D39" w:rsidRPr="002311B5">
        <w:t xml:space="preserve"> st 1</w:t>
      </w:r>
      <w:r w:rsidR="00806B6D">
        <w:t>.</w:t>
      </w:r>
      <w:r w:rsidR="00D55D39" w:rsidRPr="002311B5">
        <w:t xml:space="preserve"> </w:t>
      </w:r>
      <w:r w:rsidR="00D55D39" w:rsidRPr="002311B5">
        <w:rPr>
          <w:bCs/>
        </w:rPr>
        <w:t>Pravilnika o načinu i postupku provedbe prodaje nekretnina i pokretnina u ovršnom postupku</w:t>
      </w:r>
      <w:r w:rsidR="00D55D39" w:rsidRPr="002311B5">
        <w:t xml:space="preserve"> (N</w:t>
      </w:r>
      <w:r w:rsidR="002311B5">
        <w:t xml:space="preserve">arodne novine </w:t>
      </w:r>
      <w:proofErr w:type="spellStart"/>
      <w:r w:rsidR="002311B5">
        <w:t>15</w:t>
      </w:r>
      <w:r w:rsidR="002311B5" w:rsidRPr="002311B5">
        <w:t>6</w:t>
      </w:r>
      <w:proofErr w:type="spellEnd"/>
      <w:r w:rsidR="002311B5" w:rsidRPr="002311B5">
        <w:t>/</w:t>
      </w:r>
      <w:proofErr w:type="spellStart"/>
      <w:r w:rsidR="002311B5" w:rsidRPr="002311B5">
        <w:t>14</w:t>
      </w:r>
      <w:proofErr w:type="spellEnd"/>
      <w:r w:rsidR="002311B5" w:rsidRPr="002311B5">
        <w:t xml:space="preserve">) </w:t>
      </w:r>
      <w:r w:rsidR="00D9212E" w:rsidRPr="002311B5">
        <w:t xml:space="preserve">obustaviti postupak </w:t>
      </w:r>
      <w:r w:rsidRPr="002311B5">
        <w:t>prodaje nekretnina u ovom stečajnom postupku</w:t>
      </w:r>
      <w:r w:rsidR="00D9212E" w:rsidRPr="002311B5">
        <w:t>, odnosno odlučiti kao u izreci.</w:t>
      </w:r>
      <w:r w:rsidRPr="002311B5">
        <w:tab/>
      </w:r>
    </w:p>
    <w:p w:rsidRDefault="00841002" w:rsidP="00EB14CA" w:rsidR="00841002" w:rsidRPr="002311B5">
      <w:pPr>
        <w:jc w:val="center"/>
      </w:pPr>
    </w:p>
    <w:p w:rsidRDefault="00C34B2A" w:rsidP="00EB14CA" w:rsidR="00F0440D">
      <w:pPr>
        <w:jc w:val="center"/>
      </w:pPr>
      <w:r>
        <w:t xml:space="preserve">U </w:t>
      </w:r>
      <w:r w:rsidR="0022279C">
        <w:t>Pazinu</w:t>
      </w:r>
      <w:r>
        <w:t xml:space="preserve">, </w:t>
      </w:r>
      <w:proofErr w:type="spellStart"/>
      <w:r w:rsidR="00D9212E">
        <w:t>20</w:t>
      </w:r>
      <w:proofErr w:type="spellEnd"/>
      <w:r w:rsidR="00D9212E">
        <w:t>. rujna</w:t>
      </w:r>
      <w:r w:rsidR="0022279C">
        <w:t xml:space="preserve"> </w:t>
      </w:r>
      <w:proofErr w:type="spellStart"/>
      <w:r w:rsidR="0022279C">
        <w:t>2018</w:t>
      </w:r>
      <w:proofErr w:type="spellEnd"/>
      <w:r w:rsidR="00555279">
        <w:t xml:space="preserve">. </w:t>
      </w:r>
    </w:p>
    <w:p w:rsidRDefault="00531B9B" w:rsidP="00EB14CA" w:rsidR="00531B9B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0440D">
        <w:t xml:space="preserve">     </w:t>
      </w:r>
      <w:r w:rsidR="00531B9B">
        <w:t xml:space="preserve">           </w:t>
      </w:r>
      <w:r w:rsidR="00F0440D">
        <w:t xml:space="preserve"> </w:t>
      </w:r>
      <w:r>
        <w:t xml:space="preserve"> Steč</w:t>
      </w:r>
      <w:r w:rsidR="0022279C">
        <w:t>ajni sudac</w:t>
      </w:r>
    </w:p>
    <w:p w:rsidRDefault="00EB14CA" w:rsidP="00B869D3" w:rsidR="00EB14C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0440D">
        <w:t xml:space="preserve">     </w:t>
      </w:r>
      <w:r>
        <w:t xml:space="preserve"> </w:t>
      </w:r>
      <w:r w:rsidR="00531B9B">
        <w:t xml:space="preserve">       </w:t>
      </w:r>
      <w:r w:rsidR="00D9212E">
        <w:t xml:space="preserve">  </w:t>
      </w:r>
      <w:r w:rsidR="0022279C">
        <w:t>Damir Rabar</w:t>
      </w:r>
      <w:r w:rsidR="003B5E67">
        <w:t>, v.r.</w:t>
      </w:r>
    </w:p>
    <w:p w:rsidRDefault="0022279C" w:rsidP="00B869D3" w:rsidR="0022279C">
      <w:pPr>
        <w:jc w:val="both"/>
      </w:pPr>
    </w:p>
    <w:p w:rsidRDefault="0022279C" w:rsidP="00B869D3" w:rsidR="0022279C">
      <w:pPr>
        <w:jc w:val="both"/>
      </w:pPr>
    </w:p>
    <w:p w:rsidRDefault="0079286C" w:rsidP="00B869D3" w:rsidR="0079286C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t>POUKA O PRAVNOM LIJEKU:</w:t>
      </w:r>
    </w:p>
    <w:p w:rsidRDefault="00EB14CA" w:rsidP="00EB14CA" w:rsidR="00EB14CA">
      <w:pPr>
        <w:jc w:val="both"/>
      </w:pPr>
      <w:r w:rsidRPr="0022279C">
        <w:t>Protiv ovog zaključka nije dopušten pravni lijek (čl.</w:t>
      </w:r>
      <w:r w:rsidR="00806B6D">
        <w:t xml:space="preserve"> </w:t>
      </w:r>
      <w:proofErr w:type="spellStart"/>
      <w:r w:rsidRPr="0022279C">
        <w:t>19</w:t>
      </w:r>
      <w:proofErr w:type="spellEnd"/>
      <w:r w:rsidR="00806B6D">
        <w:t xml:space="preserve">. </w:t>
      </w:r>
      <w:r w:rsidRPr="0022279C">
        <w:t>st</w:t>
      </w:r>
      <w:r w:rsidR="00806B6D">
        <w:t xml:space="preserve"> </w:t>
      </w:r>
      <w:r w:rsidRPr="0022279C">
        <w:t>7. Stečajnog zakona).</w:t>
      </w:r>
    </w:p>
    <w:p w:rsidRDefault="00EA5B97" w:rsidP="00EB14CA" w:rsidR="00EA5B97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t>DNA:</w:t>
      </w:r>
    </w:p>
    <w:p w:rsidRDefault="00EB14CA" w:rsidP="00EB14CA" w:rsidR="00EB14CA" w:rsidRPr="0022279C">
      <w:pPr>
        <w:jc w:val="both"/>
      </w:pPr>
      <w:r w:rsidRPr="0022279C">
        <w:t xml:space="preserve">- </w:t>
      </w:r>
      <w:r w:rsidR="00EA5B97">
        <w:t>e-oglasna ploča suda 8 dana,</w:t>
      </w:r>
    </w:p>
    <w:p w:rsidRDefault="00EA5B97" w:rsidP="00C32604" w:rsidR="00DB052E" w:rsidRPr="00EB14CA">
      <w:pPr>
        <w:jc w:val="both"/>
      </w:pPr>
      <w:r>
        <w:t xml:space="preserve">- FINA, </w:t>
      </w:r>
      <w:proofErr w:type="spellStart"/>
      <w:r>
        <w:t>RC</w:t>
      </w:r>
      <w:proofErr w:type="spellEnd"/>
      <w:r>
        <w:t xml:space="preserve"> Rijeka, F. Kurelca 8.</w:t>
      </w:r>
    </w:p>
    <w:sectPr w:rsidSect="0022279C" w:rsidR="00DB052E" w:rsidRPr="00EB14C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79C" w:rsidP="0022279C" w:rsidR="0022279C">
      <w:r>
        <w:separator/>
      </w:r>
    </w:p>
  </w:endnote>
  <w:endnote w:id="0" w:type="continuationSeparator">
    <w:p w:rsidRDefault="0022279C" w:rsidP="0022279C" w:rsidR="00222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79C" w:rsidP="0022279C" w:rsidR="0022279C">
      <w:r>
        <w:separator/>
      </w:r>
    </w:p>
  </w:footnote>
  <w:footnote w:id="0" w:type="continuationSeparator">
    <w:p w:rsidRDefault="0022279C" w:rsidP="0022279C" w:rsidR="00222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8056307"/>
      <w:docPartObj>
        <w:docPartGallery w:val="Page Numbers (Top of Page)"/>
        <w:docPartUnique/>
      </w:docPartObj>
    </w:sdtPr>
    <w:sdtEndPr/>
    <w:sdtContent>
      <w:p w:rsidRDefault="0022279C" w:rsidP="005F3BF5" w:rsidR="005F3BF5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12E">
          <w:rPr>
            <w:noProof/>
          </w:rPr>
          <w:t>2</w:t>
        </w:r>
        <w:r>
          <w:fldChar w:fldCharType="end"/>
        </w:r>
        <w:r w:rsidR="00577D1E">
          <w:tab/>
        </w:r>
        <w:r w:rsidR="005F3BF5">
          <w:t>1 St-</w:t>
        </w:r>
        <w:proofErr w:type="spellStart"/>
        <w:r w:rsidR="005F3BF5">
          <w:t>1080</w:t>
        </w:r>
        <w:proofErr w:type="spellEnd"/>
        <w:r w:rsidR="005F3BF5">
          <w:t>/</w:t>
        </w:r>
        <w:proofErr w:type="spellStart"/>
        <w:r w:rsidR="005F3BF5">
          <w:t>16</w:t>
        </w:r>
        <w:proofErr w:type="spellEnd"/>
        <w:r w:rsidR="005F3BF5">
          <w:t>-</w:t>
        </w:r>
        <w:proofErr w:type="spellStart"/>
        <w:r w:rsidR="005F3BF5">
          <w:t>81</w:t>
        </w:r>
        <w:proofErr w:type="spellEnd"/>
      </w:p>
      <w:p w:rsidRDefault="000817B8" w:rsidR="0022279C">
        <w:pPr>
          <w:pStyle w:val="Zaglavlje"/>
          <w:jc w:val="center"/>
        </w:pPr>
      </w:p>
    </w:sdtContent>
  </w:sdt>
  <w:p w:rsidRDefault="0022279C" w:rsidR="002227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79C" w:rsidP="0022279C" w:rsidR="0022279C">
    <w:pPr>
      <w:pStyle w:val="Zaglavlje"/>
      <w:jc w:val="right"/>
    </w:pPr>
    <w:r>
      <w:t>1 St-</w:t>
    </w:r>
    <w:proofErr w:type="spellStart"/>
    <w:r w:rsidR="00901F1F">
      <w:t>1080</w:t>
    </w:r>
    <w:proofErr w:type="spellEnd"/>
    <w:r w:rsidR="00901F1F">
      <w:t>/</w:t>
    </w:r>
    <w:proofErr w:type="spellStart"/>
    <w:r w:rsidR="00901F1F">
      <w:t>16</w:t>
    </w:r>
    <w:proofErr w:type="spellEnd"/>
    <w:r w:rsidR="00901F1F">
      <w:t>-</w:t>
    </w:r>
    <w:proofErr w:type="spellStart"/>
    <w:r w:rsidR="00901F1F">
      <w:t>92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0817B8"/>
    <w:rsid w:val="000924CD"/>
    <w:rsid w:val="000D5A0F"/>
    <w:rsid w:val="00105326"/>
    <w:rsid w:val="001063B4"/>
    <w:rsid w:val="0013488C"/>
    <w:rsid w:val="001621C5"/>
    <w:rsid w:val="001D737D"/>
    <w:rsid w:val="0022279C"/>
    <w:rsid w:val="002311B5"/>
    <w:rsid w:val="00234F10"/>
    <w:rsid w:val="002C06FE"/>
    <w:rsid w:val="003141D4"/>
    <w:rsid w:val="003B5E67"/>
    <w:rsid w:val="0049317C"/>
    <w:rsid w:val="004C648E"/>
    <w:rsid w:val="004E4407"/>
    <w:rsid w:val="00531B9B"/>
    <w:rsid w:val="00535438"/>
    <w:rsid w:val="00555279"/>
    <w:rsid w:val="00577D1E"/>
    <w:rsid w:val="005A4222"/>
    <w:rsid w:val="005B4459"/>
    <w:rsid w:val="005E3CED"/>
    <w:rsid w:val="005E7B01"/>
    <w:rsid w:val="005F3BF5"/>
    <w:rsid w:val="006F374C"/>
    <w:rsid w:val="0079286C"/>
    <w:rsid w:val="007B0052"/>
    <w:rsid w:val="00801953"/>
    <w:rsid w:val="00806B6D"/>
    <w:rsid w:val="00841002"/>
    <w:rsid w:val="00884A17"/>
    <w:rsid w:val="008C13D8"/>
    <w:rsid w:val="008E71AC"/>
    <w:rsid w:val="00901F1F"/>
    <w:rsid w:val="0099583E"/>
    <w:rsid w:val="009A29DC"/>
    <w:rsid w:val="00A63D4D"/>
    <w:rsid w:val="00AB25F3"/>
    <w:rsid w:val="00B45159"/>
    <w:rsid w:val="00B869D3"/>
    <w:rsid w:val="00C32604"/>
    <w:rsid w:val="00C34B2A"/>
    <w:rsid w:val="00CB72B2"/>
    <w:rsid w:val="00D55D39"/>
    <w:rsid w:val="00D9212E"/>
    <w:rsid w:val="00DB052E"/>
    <w:rsid w:val="00DE0D8C"/>
    <w:rsid w:val="00E455D7"/>
    <w:rsid w:val="00EA5B97"/>
    <w:rsid w:val="00EB14CA"/>
    <w:rsid w:val="00F0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9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9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9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9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FIORELA d.o.o. ROVINJ</izvorni_sadrzaj>
    <derivirana_varijabla naziv="DomainObject.Predmet.ProtustrankaFormated_1">  FIORELA d.o.o. ROVINJ</derivirana_varijabla>
  </DomainObject.Predmet.ProtustrankaFormated>
  <DomainObject.Predmet.ProtustrankaFormatedOIB>
    <izvorni_sadrzaj>  FIORELA d.o.o. ROVINJ, OIB 04337519316</izvorni_sadrzaj>
    <derivirana_varijabla naziv="DomainObject.Predmet.ProtustrankaFormatedOIB_1">  FIORELA d.o.o. ROVINJ, OIB 04337519316</derivirana_varijabla>
  </DomainObject.Predmet.ProtustrankaFormatedOIB>
  <DomainObject.Predmet.ProtustrankaFormatedWithAdress>
    <izvorni_sadrzaj> FIORELA d.o.o. ROVINJ, Vladimira Švalbe 19, 52210 Rovinj</izvorni_sadrzaj>
    <derivirana_varijabla naziv="DomainObject.Predmet.ProtustrankaFormatedWithAdress_1"> FIORELA d.o.o. ROVINJ, Vladimira Švalbe 19, 52210 Rovinj</derivirana_varijabla>
  </DomainObject.Predmet.ProtustrankaFormatedWithAdress>
  <DomainObject.Predmet.ProtustrankaFormatedWithAdressOIB>
    <izvorni_sadrzaj> FIORELA d.o.o. ROVINJ, OIB 04337519316, Vladimira Švalbe 19, 52210 Rovinj</izvorni_sadrzaj>
    <derivirana_varijabla naziv="DomainObject.Predmet.ProtustrankaFormatedWithAdressOIB_1"> FIORELA d.o.o. ROVINJ, OIB 04337519316, Vladimira Švalbe 19, 52210 Rovinj</derivirana_varijabla>
  </DomainObject.Predmet.ProtustrankaFormatedWithAdressOIB>
  <DomainObject.Predmet.ProtustrankaWithAdress>
    <izvorni_sadrzaj>FIORELA d.o.o. ROVINJ Vladimira Švalbe 19, 52210 Rovinj</izvorni_sadrzaj>
    <derivirana_varijabla naziv="DomainObject.Predmet.ProtustrankaWithAdress_1">FIORELA d.o.o. ROVINJ Vladimira Švalbe 19, 52210 Rovinj</derivirana_varijabla>
  </DomainObject.Predmet.ProtustrankaWithAdress>
  <DomainObject.Predmet.ProtustrankaWithAdressOIB>
    <izvorni_sadrzaj>FIORELA d.o.o. ROVINJ, OIB 04337519316, Vladimira Švalbe 19, 52210 Rovinj</izvorni_sadrzaj>
    <derivirana_varijabla naziv="DomainObject.Predmet.ProtustrankaWithAdressOIB_1">FIORELA d.o.o. ROVINJ, OIB 04337519316, Vladimira Švalbe 19, 52210 Rovinj</derivirana_varijabla>
  </DomainObject.Predmet.ProtustrankaWithAdressOIB>
  <DomainObject.Predmet.ProtustrankaNazivFormated>
    <izvorni_sadrzaj>FIORELA d.o.o. ROVINJ</izvorni_sadrzaj>
    <derivirana_varijabla naziv="DomainObject.Predmet.ProtustrankaNazivFormated_1">FIORELA d.o.o. ROVINJ</derivirana_varijabla>
  </DomainObject.Predmet.ProtustrankaNazivFormated>
  <DomainObject.Predmet.ProtustrankaNazivFormatedOIB>
    <izvorni_sadrzaj>FIORELA d.o.o. ROVINJ, OIB 04337519316</izvorni_sadrzaj>
    <derivirana_varijabla naziv="DomainObject.Predmet.ProtustrankaNazivFormatedOIB_1">FIORELA d.o.o. ROVINJ, OIB 04337519316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1054560.35</izvorni_sadrzaj>
    <derivirana_varijabla naziv="DomainObject.Predmet.TrenutnaVrijednost_1">1054560.35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FIORELA d.o.o. ROVINJ</item>
    </izvorni_sadrzaj>
    <derivirana_varijabla naziv="DomainObject.Predmet.ProtuStrankaListFormated_1">
      <item>FIORELA d.o.o. ROVINJ</item>
    </derivirana_varijabla>
  </DomainObject.Predmet.ProtuStrankaListFormated>
  <DomainObject.Predmet.ProtuStrankaListFormatedOIB>
    <izvorni_sadrzaj>
      <item>FIORELA d.o.o. ROVINJ, OIB 04337519316</item>
    </izvorni_sadrzaj>
    <derivirana_varijabla naziv="DomainObject.Predmet.ProtuStrankaListFormatedOIB_1">
      <item>FIORELA d.o.o. ROVINJ, OIB 04337519316</item>
    </derivirana_varijabla>
  </DomainObject.Predmet.ProtuStrankaListFormatedOIB>
  <DomainObject.Predmet.ProtuStrankaListFormatedWithAdress>
    <izvorni_sadrzaj>
      <item>FIORELA d.o.o. ROVINJ, Vladimira Švalbe 19, 52210 Rovinj</item>
    </izvorni_sadrzaj>
    <derivirana_varijabla naziv="DomainObject.Predmet.ProtuStrankaListFormatedWithAdress_1">
      <item>FIORELA d.o.o. ROVINJ, Vladimira Švalbe 19, 52210 Rovinj</item>
    </derivirana_varijabla>
  </DomainObject.Predmet.ProtuStrankaListFormatedWithAdress>
  <DomainObject.Predmet.ProtuStrankaListFormatedWithAdressOIB>
    <izvorni_sadrzaj>
      <item>FIORELA d.o.o. ROVINJ, OIB 04337519316, Vladimira Švalbe 19, 52210 Rovinj</item>
    </izvorni_sadrzaj>
    <derivirana_varijabla naziv="DomainObject.Predmet.ProtuStrankaListFormatedWithAdressOIB_1">
      <item>FIORELA d.o.o. ROVINJ, OIB 04337519316, Vladimira Švalbe 19, 52210 Rovinj</item>
    </derivirana_varijabla>
  </DomainObject.Predmet.ProtuStrankaListFormatedWithAdressOIB>
  <DomainObject.Predmet.ProtuStrankaListNazivFormated>
    <izvorni_sadrzaj>
      <item>FIORELA d.o.o. ROVINJ</item>
    </izvorni_sadrzaj>
    <derivirana_varijabla naziv="DomainObject.Predmet.ProtuStrankaListNazivFormated_1">
      <item>FIORELA d.o.o. ROVINJ</item>
    </derivirana_varijabla>
  </DomainObject.Predmet.ProtuStrankaListNazivFormated>
  <DomainObject.Predmet.ProtuStrankaListNazivFormatedOIB>
    <izvorni_sadrzaj>
      <item>FIORELA d.o.o. ROVINJ, OIB 04337519316</item>
    </izvorni_sadrzaj>
    <derivirana_varijabla naziv="DomainObject.Predmet.ProtuStrankaListNazivFormatedOIB_1">
      <item>FIORELA d.o.o. ROVINJ, OIB 04337519316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FIORELA d.o.o. ROVINJ</izvorni_sadrzaj>
    <derivirana_varijabla naziv="DomainObject.Predmet.ProtustrankaIDrugi_1">FIORELA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FIORELA d.o.o. ROVINJ, OIB 04337519316, Vladimira Švalbe 19, 52210 Rovinj</izvorni_sadrzaj>
    <derivirana_varijabla naziv="DomainObject.Predmet.ProtustrankaIDrugiAdressOIB_1">FIORELA d.o.o. ROVINJ, OIB 04337519316, Vladimira Švalbe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FIORELA d.o.o. ROVINJ</item>
    </izvorni_sadrzaj>
    <derivirana_varijabla naziv="DomainObject.Predmet.SudioniciListNaziv_1">
      <item>FINANCIJSKA AGENCIJA, RC RIJEKA, PODRUŽNICA PULA, PULA</item>
      <item>FIORELA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FIORELA d.o.o. ROVINJ, OIB 04337519316, Vladimira Švalbe 19,52210 Rovinj</item>
    </izvorni_sadrzaj>
    <derivirana_varijabla naziv="DomainObject.Predmet.SudioniciListAdressOIB_1">
      <item>FINANCIJSKA AGENCIJA, RC RIJEKA, PODRUŽNICA PULA, PULA, OIB 85821130368, Giardini 5,52100 Pula</item>
      <item>FIORELA d.o.o. ROVINJ, OIB 04337519316, Vladimira Švalbe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04337519316</item>
    </izvorni_sadrzaj>
    <derivirana_varijabla naziv="DomainObject.Predmet.SudioniciListNazivOIB_1">
      <item>, OIB 85821130368</item>
      <item>, OIB 04337519316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1458</properties:Characters>
  <properties:Lines>47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2018-09-20T07:40:00Z</dcterms:created>
  <dc:creator>wsadmin</dc:creator>
  <cp:lastModifiedBy>Lorena Paris Aničić</cp:lastModifiedBy>
  <cp:lastPrinted>2018-09-20T07:50:00Z</cp:lastPrinted>
  <dcterms:modified xmlns:xsi="http://www.w3.org/2001/XMLSchema-instance" xsi:type="dcterms:W3CDTF">2018-09-20T07:51:00Z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St-1080-16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