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4112" w14:paraId="e934112" w:rsidRDefault="00195A69" w:rsidP="005A2A88" w:rsidR="005A2A88">
      <w:pPr>
        <w:jc w:val="right"/>
        <w15:collapsed w:val="false"/>
      </w:pPr>
      <w:bookmarkStart w:name="_GoBack" w:id="0"/>
      <w:bookmarkEnd w:id="0"/>
      <w:r>
        <w:t>13 St-1570/16-17</w:t>
      </w:r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FE5C5B"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 w:rsidR="00FE5C5B">
        <w:rPr>
          <w:color w:val="000000"/>
        </w:rPr>
        <w:t>ALO ALO d.o.o. za ugostiteljstvo i usluge, Popovac, V.Nazora 43, OIB: 11221216123, MBS: 030108765, dana 14. veljače  2017.</w:t>
      </w:r>
      <w:r w:rsidR="00FE5C5B">
        <w:t xml:space="preserve">                                     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 w:rsidR="00FE5C5B">
        <w:rPr>
          <w:color w:val="000000"/>
        </w:rPr>
        <w:t>ALO ALO d.o.o. za ugostiteljstvo i usluge, Popovac, V.Nazora 43, OIB: 11221216123, MBS: 030108765,</w:t>
      </w:r>
      <w:r>
        <w:t xml:space="preserve"> </w:t>
      </w:r>
      <w:r w:rsidR="00FE5C5B">
        <w:t xml:space="preserve"> </w:t>
      </w:r>
      <w:r w:rsidR="0011468C">
        <w:t xml:space="preserve"> </w:t>
      </w:r>
      <w:r>
        <w:t xml:space="preserve">da u roku od 15 dana solidarno uplate na sudski depozit ovog suda broj HR31 2390 0011 3000 0020 </w:t>
      </w:r>
      <w:r w:rsidR="00FE5C5B">
        <w:t>0 s pozivom na broj HR05 272-1570</w:t>
      </w:r>
      <w:r w:rsidR="0011468C">
        <w:t>-16</w:t>
      </w:r>
      <w:r>
        <w:t xml:space="preserve"> kod Hrv</w:t>
      </w:r>
      <w:r w:rsidR="0011468C">
        <w:t xml:space="preserve">atske poštanske banke iznos od </w:t>
      </w:r>
      <w:r w:rsidR="00FE5C5B">
        <w:t>32.3</w:t>
      </w:r>
      <w:r>
        <w:t>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FE5C5B" w:rsidP="00FE5C5B" w:rsidR="00FE5C5B">
      <w:pPr>
        <w:pStyle w:val="Tijeloteksta"/>
      </w:pPr>
      <w:r>
        <w:rPr>
          <w:bCs/>
        </w:rPr>
        <w:tab/>
        <w:t xml:space="preserve">Predlagatelj FINA je dana 6. svibnja 2016. podnijela ovom sudu prijedlog za pokretanje stečajnog postupka nad dužnikom </w:t>
      </w:r>
      <w:r>
        <w:rPr>
          <w:color w:val="000000"/>
        </w:rPr>
        <w:t xml:space="preserve">ALO ALO d.o.o. za ugostiteljstvo i usluge, Popovac, V.Nazora 43, OIB: 11221216123, MBS: 030108765, </w:t>
      </w:r>
      <w:r>
        <w:t xml:space="preserve"> temeljem odredbe članka 110. stav 1. Stečajnog zakona (Narodne novine 71/15) .</w:t>
      </w:r>
    </w:p>
    <w:p w:rsidRDefault="00865CEE" w:rsidP="00865CEE" w:rsidR="00865CEE">
      <w:pPr>
        <w:jc w:val="both"/>
      </w:pPr>
    </w:p>
    <w:p w:rsidRDefault="00865CEE" w:rsidP="00865CEE" w:rsidR="00905232">
      <w:pPr>
        <w:jc w:val="both"/>
      </w:pPr>
      <w:r>
        <w:tab/>
        <w:t xml:space="preserve">Na ročištu radi izjašnjenja o prijedlogu za otvaranje stečajnog postupka nad dužnikom, održanom </w:t>
      </w:r>
      <w:r w:rsidR="0011468C">
        <w:t>1</w:t>
      </w:r>
      <w:r w:rsidR="00FE5C5B">
        <w:t>4. veljače 2017.</w:t>
      </w:r>
      <w:r>
        <w:t xml:space="preserve">  godine, saslušan</w:t>
      </w:r>
      <w:r w:rsidR="00FE5C5B">
        <w:t xml:space="preserve"> je zakonski zastupnik</w:t>
      </w:r>
      <w:r>
        <w:t xml:space="preserve"> dužnika </w:t>
      </w:r>
      <w:r w:rsidR="00114225">
        <w:t>te je</w:t>
      </w:r>
      <w:r>
        <w:t xml:space="preserve"> izvršen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</w:t>
      </w:r>
    </w:p>
    <w:p w:rsidRDefault="00905232" w:rsidP="00865CEE" w:rsidR="00905232">
      <w:pPr>
        <w:jc w:val="both"/>
      </w:pPr>
    </w:p>
    <w:p w:rsidRDefault="00905232" w:rsidP="00905232" w:rsidR="00905232">
      <w:pPr>
        <w:jc w:val="center"/>
      </w:pPr>
      <w:r>
        <w:t>2</w:t>
      </w:r>
    </w:p>
    <w:p w:rsidRDefault="00B223B2" w:rsidP="00B223B2" w:rsidR="00B223B2">
      <w:pPr>
        <w:jc w:val="right"/>
      </w:pPr>
      <w:r>
        <w:t>13 St-1570/16-17</w:t>
      </w:r>
    </w:p>
    <w:p w:rsidRDefault="00905232" w:rsidP="00905232" w:rsidR="00905232">
      <w:pPr>
        <w:jc w:val="center"/>
      </w:pPr>
    </w:p>
    <w:p w:rsidRDefault="00905232" w:rsidP="00905232" w:rsidR="00905232">
      <w:pPr>
        <w:jc w:val="center"/>
      </w:pPr>
    </w:p>
    <w:p w:rsidRDefault="00905232" w:rsidP="00865CEE" w:rsidR="00905232">
      <w:pPr>
        <w:jc w:val="both"/>
      </w:pPr>
    </w:p>
    <w:p w:rsidRDefault="00865CEE" w:rsidP="00865CEE" w:rsidR="00865CEE">
      <w:pPr>
        <w:jc w:val="both"/>
      </w:pPr>
      <w:r>
        <w:t>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114225">
        <w:t xml:space="preserve"> suda iznosili bi 32.300,00 kn, (</w:t>
      </w:r>
      <w:r>
        <w:t>troškovi stečaj</w:t>
      </w:r>
      <w:r w:rsidR="00114225">
        <w:t>nog upravitelja, troškovi vođenja knjigovodstva</w:t>
      </w:r>
      <w:r>
        <w:t>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905232">
        <w:t>1</w:t>
      </w:r>
      <w:r w:rsidR="00114225">
        <w:t xml:space="preserve">4. veljače 2017. </w:t>
      </w:r>
      <w:r w:rsidR="00905232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114225" w:rsidP="00114225" w:rsidR="00114225">
      <w:pPr>
        <w:pStyle w:val="Tijeloteksta"/>
        <w:numPr>
          <w:ilvl w:val="0"/>
          <w:numId w:val="10"/>
        </w:numPr>
        <w:jc w:val="left"/>
      </w:pPr>
      <w:r>
        <w:t>Predlagatelj- FINA Regionalni centar Osijek,  Osijek, L. Jagera 1</w:t>
      </w:r>
    </w:p>
    <w:p w:rsidRDefault="00114225" w:rsidP="00114225" w:rsidR="00114225">
      <w:pPr>
        <w:pStyle w:val="Tijeloteksta"/>
        <w:numPr>
          <w:ilvl w:val="0"/>
          <w:numId w:val="10"/>
        </w:numPr>
        <w:jc w:val="left"/>
      </w:pPr>
      <w:r>
        <w:t xml:space="preserve">Dužnik – ALO ALO d.o.o. Popovac, V.Nazora 43, </w:t>
      </w:r>
    </w:p>
    <w:p w:rsidRDefault="00114225" w:rsidP="00114225" w:rsidR="00114225">
      <w:pPr>
        <w:pStyle w:val="Tijeloteksta"/>
        <w:numPr>
          <w:ilvl w:val="0"/>
          <w:numId w:val="10"/>
        </w:numPr>
        <w:jc w:val="left"/>
      </w:pPr>
      <w:r>
        <w:t>Privremeni stečajni upravitelj Jadranka Šeput</w:t>
      </w:r>
    </w:p>
    <w:p w:rsidRDefault="00114225" w:rsidP="00114225" w:rsidR="00114225">
      <w:pPr>
        <w:pStyle w:val="Tijeloteksta"/>
        <w:numPr>
          <w:ilvl w:val="0"/>
          <w:numId w:val="10"/>
        </w:numPr>
      </w:pPr>
      <w:r>
        <w:t>zz dužnika Saša Jakovljević, Popovac, V.Nazora 43,</w:t>
      </w:r>
    </w:p>
    <w:p w:rsidRDefault="00114225" w:rsidP="00114225" w:rsidR="00114225">
      <w:pPr>
        <w:pStyle w:val="Tijeloteksta"/>
        <w:numPr>
          <w:ilvl w:val="0"/>
          <w:numId w:val="10"/>
        </w:numPr>
      </w:pPr>
      <w:r>
        <w:t>ŽDO Osijek</w:t>
      </w:r>
    </w:p>
    <w:p w:rsidRDefault="00114225" w:rsidP="00114225" w:rsidR="00114225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114225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r w:rsidR="00EC7ACC">
        <w:t>14/3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225"/>
    <w:rsid w:val="0011468C"/>
    <w:rsid w:val="001244EE"/>
    <w:rsid w:val="00135F1F"/>
    <w:rsid w:val="001528E0"/>
    <w:rsid w:val="00161BD6"/>
    <w:rsid w:val="00173460"/>
    <w:rsid w:val="00195A69"/>
    <w:rsid w:val="001A5A1A"/>
    <w:rsid w:val="001B7700"/>
    <w:rsid w:val="001F0E05"/>
    <w:rsid w:val="002047FE"/>
    <w:rsid w:val="002348D6"/>
    <w:rsid w:val="00261AED"/>
    <w:rsid w:val="00275D9D"/>
    <w:rsid w:val="00280570"/>
    <w:rsid w:val="002937FB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05232"/>
    <w:rsid w:val="0093013D"/>
    <w:rsid w:val="009E6571"/>
    <w:rsid w:val="009F55F2"/>
    <w:rsid w:val="00A57238"/>
    <w:rsid w:val="00A65909"/>
    <w:rsid w:val="00AE015B"/>
    <w:rsid w:val="00B05391"/>
    <w:rsid w:val="00B223B2"/>
    <w:rsid w:val="00B3144E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A624B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EC7ACC"/>
    <w:rsid w:val="00F17DA4"/>
    <w:rsid w:val="00F65328"/>
    <w:rsid w:val="00F711A2"/>
    <w:rsid w:val="00FC5CB8"/>
    <w:rsid w:val="00FE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1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31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697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60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St-1570/2016</izvorni_sadrzaj>
    <derivirana_varijabla naziv="DomainObject.Predmet.OznakaBroj_1">St-1570/2016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 ALO d.o.o. za ugostiteljstvo i usluge</izvorni_sadrzaj>
    <derivirana_varijabla naziv="DomainObject.Predmet.ProtustrankaFormated_1">  ALO ALO d.o.o. za ugostiteljstvo i usluge</derivirana_varijabla>
  </DomainObject.Predmet.ProtustrankaFormated>
  <DomainObject.Predmet.ProtustrankaFormatedOIB>
    <izvorni_sadrzaj>  ALO ALO d.o.o. za ugostiteljstvo i usluge, OIB 11221216123</izvorni_sadrzaj>
    <derivirana_varijabla naziv="DomainObject.Predmet.ProtustrankaFormatedOIB_1">  ALO ALO d.o.o. za ugostiteljstvo i usluge, OIB 11221216123</derivirana_varijabla>
  </DomainObject.Predmet.ProtustrankaFormatedOIB>
  <DomainObject.Predmet.ProtustrankaFormatedWithAdress>
    <izvorni_sadrzaj> ALO ALO d.o.o. za ugostiteljstvo i usluge, V.Nazora 43, 31300 Popovac</izvorni_sadrzaj>
    <derivirana_varijabla naziv="DomainObject.Predmet.ProtustrankaFormatedWithAdress_1"> ALO ALO d.o.o. za ugostiteljstvo i usluge, V.Nazora 43, 31300 Popovac</derivirana_varijabla>
  </DomainObject.Predmet.ProtustrankaFormatedWithAdress>
  <DomainObject.Predmet.ProtustrankaFormatedWithAdressOIB>
    <izvorni_sadrzaj> ALO ALO d.o.o. za ugostiteljstvo i usluge, OIB 11221216123, V.Nazora 43, 31300 Popovac</izvorni_sadrzaj>
    <derivirana_varijabla naziv="DomainObject.Predmet.ProtustrankaFormatedWithAdressOIB_1"> ALO ALO d.o.o. za ugostiteljstvo i usluge, OIB 11221216123, V.Nazora 43, 31300 Popovac</derivirana_varijabla>
  </DomainObject.Predmet.ProtustrankaFormatedWithAdressOIB>
  <DomainObject.Predmet.ProtustrankaWithAdress>
    <izvorni_sadrzaj>ALO ALO d.o.o. za ugostiteljstvo i usluge V.Nazora 43, 31300 Popovac</izvorni_sadrzaj>
    <derivirana_varijabla naziv="DomainObject.Predmet.ProtustrankaWithAdress_1">ALO ALO d.o.o. za ugostiteljstvo i usluge V.Nazora 43, 31300 Popovac</derivirana_varijabla>
  </DomainObject.Predmet.ProtustrankaWithAdress>
  <DomainObject.Predmet.ProtustrankaWithAdressOIB>
    <izvorni_sadrzaj>ALO ALO d.o.o. za ugostiteljstvo i usluge, OIB 11221216123, V.Nazora 43, 31300 Popovac</izvorni_sadrzaj>
    <derivirana_varijabla naziv="DomainObject.Predmet.ProtustrankaWithAdressOIB_1">ALO ALO d.o.o. za ugostiteljstvo i usluge, OIB 11221216123, V.Nazora 43, 31300 Popovac</derivirana_varijabla>
  </DomainObject.Predmet.ProtustrankaWithAdressOIB>
  <DomainObject.Predmet.ProtustrankaNazivFormated>
    <izvorni_sadrzaj>ALO ALO d.o.o. za ugostiteljstvo i usluge</izvorni_sadrzaj>
    <derivirana_varijabla naziv="DomainObject.Predmet.ProtustrankaNazivFormated_1">ALO ALO d.o.o. za ugostiteljstvo i usluge</derivirana_varijabla>
  </DomainObject.Predmet.ProtustrankaNazivFormated>
  <DomainObject.Predmet.ProtustrankaNazivFormatedOIB>
    <izvorni_sadrzaj>ALO ALO d.o.o. za ugostiteljstvo i usluge, OIB 11221216123</izvorni_sadrzaj>
    <derivirana_varijabla naziv="DomainObject.Predmet.ProtustrankaNazivFormatedOIB_1">ALO ALO d.o.o. za ugostiteljstvo i usluge, OIB 11221216123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ALO ALO d.o.o. za ugostiteljstvo i usluge</item>
    </izvorni_sadrzaj>
    <derivirana_varijabla naziv="DomainObject.Predmet.ProtuStrankaListFormated_1">
      <item>ALO ALO d.o.o. za ugostiteljstvo i usluge</item>
    </derivirana_varijabla>
  </DomainObject.Predmet.ProtuStrankaListFormated>
  <DomainObject.Predmet.ProtuStrankaListFormatedOIB>
    <izvorni_sadrzaj>
      <item>ALO ALO d.o.o. za ugostiteljstvo i usluge, OIB 11221216123</item>
    </izvorni_sadrzaj>
    <derivirana_varijabla naziv="DomainObject.Predmet.ProtuStrankaListFormatedOIB_1">
      <item>ALO ALO d.o.o. za ugostiteljstvo i usluge, OIB 11221216123</item>
    </derivirana_varijabla>
  </DomainObject.Predmet.ProtuStrankaListFormatedOIB>
  <DomainObject.Predmet.ProtuStrankaListFormatedWithAdress>
    <izvorni_sadrzaj>
      <item>ALO ALO d.o.o. za ugostiteljstvo i usluge, V.Nazora 43, 31300 Popovac</item>
    </izvorni_sadrzaj>
    <derivirana_varijabla naziv="DomainObject.Predmet.ProtuStrankaListFormatedWithAdress_1">
      <item>ALO ALO d.o.o. za ugostiteljstvo i usluge, V.Nazora 43, 31300 Popovac</item>
    </derivirana_varijabla>
  </DomainObject.Predmet.ProtuStrankaListFormatedWithAdress>
  <DomainObject.Predmet.ProtuStrankaListFormatedWithAdressOIB>
    <izvorni_sadrzaj>
      <item>ALO ALO d.o.o. za ugostiteljstvo i usluge, OIB 11221216123, V.Nazora 43, 31300 Popovac</item>
    </izvorni_sadrzaj>
    <derivirana_varijabla naziv="DomainObject.Predmet.ProtuStrankaListFormatedWithAdressOIB_1">
      <item>ALO ALO d.o.o. za ugostiteljstvo i usluge, OIB 11221216123, V.Nazora 43, 31300 Popovac</item>
    </derivirana_varijabla>
  </DomainObject.Predmet.ProtuStrankaListFormatedWithAdressOIB>
  <DomainObject.Predmet.ProtuStrankaListNazivFormated>
    <izvorni_sadrzaj>
      <item>ALO ALO d.o.o. za ugostiteljstvo i usluge</item>
    </izvorni_sadrzaj>
    <derivirana_varijabla naziv="DomainObject.Predmet.ProtuStrankaListNazivFormated_1">
      <item>ALO ALO d.o.o. za ugostiteljstvo i usluge</item>
    </derivirana_varijabla>
  </DomainObject.Predmet.ProtuStrankaListNazivFormated>
  <DomainObject.Predmet.ProtuStrankaListNazivFormatedOIB>
    <izvorni_sadrzaj>
      <item>ALO ALO d.o.o. za ugostiteljstvo i usluge, OIB 11221216123</item>
    </izvorni_sadrzaj>
    <derivirana_varijabla naziv="DomainObject.Predmet.ProtuStrankaListNazivFormatedOIB_1">
      <item>ALO ALO d.o.o. za ugostiteljstvo i usluge, OIB 11221216123</item>
    </derivirana_varijabla>
  </DomainObject.Predmet.ProtuStrankaListNazivFormatedOIB>
  <DomainObject.Predmet.OstaliListFormated>
    <izvorni_sadrzaj>
      <item>Saša Jakovljević</item>
      <item>ŽDO Osijek</item>
      <item>Ministarstvo pravosuđa RH</item>
    </izvorni_sadrzaj>
    <derivirana_varijabla naziv="DomainObject.Predmet.OstaliListFormated_1">
      <item>Saša Jakovljević</item>
      <item>ŽDO Osijek</item>
      <item>Ministarstvo pravosuđa RH</item>
    </derivirana_varijabla>
  </DomainObject.Predmet.OstaliListFormated>
  <DomainObject.Predmet.OstaliListFormatedOIB>
    <izvorni_sadrzaj>
      <item>Saša Jakovljević, OIB 35064529368</item>
      <item>ŽDO Osijek</item>
      <item>Ministarstvo pravosuđa RH</item>
    </izvorni_sadrzaj>
    <derivirana_varijabla naziv="DomainObject.Predmet.OstaliListFormatedOIB_1">
      <item>Saša Jakovljević, OIB 35064529368</item>
      <item>ŽDO Osijek</item>
      <item>Ministarstvo pravosuđa RH</item>
    </derivirana_varijabla>
  </DomainObject.Predmet.OstaliListFormatedOIB>
  <DomainObject.Predmet.OstaliListFormatedWithAdress>
    <izvorni_sadrzaj>
      <item>Saša Jakovljević, V.Nazora 43, 31300 Popovac</item>
      <item>ŽDO Osijek, bb, 31000 Osijek</item>
      <item>Ministarstvo pravosuđa RH, Ulica grada Vukovara 49, 10000 Zagreb</item>
    </izvorni_sadrzaj>
    <derivirana_varijabla naziv="DomainObject.Predmet.OstaliListFormatedWithAdress_1">
      <item>Saša Jakovljević, V.Nazora 43, 31300 Popovac</item>
      <item>ŽDO Osijek, bb, 31000 Osijek</item>
      <item>Ministarstvo pravosuđa RH, Ulica grada Vukovara 49, 10000 Zagreb</item>
    </derivirana_varijabla>
  </DomainObject.Predmet.OstaliListFormatedWithAdress>
  <DomainObject.Predmet.OstaliListFormatedWithAdressOIB>
    <izvorni_sadrzaj>
      <item>Saša Jakovljević, OIB 35064529368, V.Nazora 43, 31300 Popovac</item>
      <item>ŽDO Osijek, bb, 31000 Osijek</item>
      <item>Ministarstvo pravosuđa RH, Ulica grada Vukovara 49, 10000 Zagreb</item>
    </izvorni_sadrzaj>
    <derivirana_varijabla naziv="DomainObject.Predmet.OstaliListFormatedWithAdressOIB_1">
      <item>Saša Jakovljević, OIB 35064529368, V.Nazora 43, 31300 Popovac</item>
      <item>ŽDO Osijek, bb, 31000 Osijek</item>
      <item>Ministarstvo pravosuđa RH, Ulica grada Vukovara 49, 10000 Zagreb</item>
    </derivirana_varijabla>
  </DomainObject.Predmet.OstaliListFormatedWithAdressOIB>
  <DomainObject.Predmet.OstaliListNazivFormated>
    <izvorni_sadrzaj>
      <item>Saša Jakovljević</item>
      <item>ŽDO Osijek</item>
      <item>Ministarstvo pravosuđa RH</item>
    </izvorni_sadrzaj>
    <derivirana_varijabla naziv="DomainObject.Predmet.OstaliListNazivFormated_1">
      <item>Saša Jakovljević</item>
      <item>ŽDO Osijek</item>
      <item>Ministarstvo pravosuđa RH</item>
    </derivirana_varijabla>
  </DomainObject.Predmet.OstaliListNazivFormated>
  <DomainObject.Predmet.OstaliListNazivFormatedOIB>
    <izvorni_sadrzaj>
      <item>Saša Jakovljević, OIB 35064529368</item>
      <item>ŽDO Osijek</item>
      <item>Ministarstvo pravosuđa RH</item>
    </izvorni_sadrzaj>
    <derivirana_varijabla naziv="DomainObject.Predmet.OstaliListNazivFormatedOIB_1">
      <item>Saša Jakovljević, OIB 35064529368</item>
      <item>ŽDO Osijek</item>
      <item>Ministarstvo pravosuđa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ALO ALO d.o.o. za ugostiteljstvo i usluge</izvorni_sadrzaj>
    <derivirana_varijabla naziv="DomainObject.Predmet.ProtustrankaIDrugi_1">ALO ALO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ALO ALO d.o.o. za ugostiteljstvo i usluge, OIB 11221216123, V.Nazora 43, 31300 Popovac</izvorni_sadrzaj>
    <derivirana_varijabla naziv="DomainObject.Predmet.ProtustrankaIDrugiAdressOIB_1">ALO ALO d.o.o. za ugostiteljstvo i usluge, OIB 11221216123, V.Nazora 43,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ALO ALO d.o.o. za ugostiteljstvo i usluge</item>
      <item>Saša Jakovljević</item>
      <item>ŽDO Osijek</item>
      <item>Ministarstvo pravosuđa RH</item>
    </izvorni_sadrzaj>
    <derivirana_varijabla naziv="DomainObject.Predmet.SudioniciListNaziv_1">
      <item>FINA RC OSIJEK</item>
      <item>ALO ALO d.o.o. za ugostiteljstvo i usluge</item>
      <item>Saša Jakovljević</item>
      <item>ŽDO Osijek</item>
      <item>Ministarstvo pravosuđa RH</item>
    </derivirana_varijabla>
  </DomainObject.Predmet.SudioniciListNaziv>
  <DomainObject.Predmet.SudioniciListAdressOIB>
    <izvorni_sadrzaj>
      <item>FINA RC OSIJEK, OIB 85821130368</item>
      <item>ALO ALO d.o.o. za ugostiteljstvo i usluge, OIB 11221216123, V.Nazora 43,31300 Popovac</item>
      <item>Saša Jakovljević, OIB 35064529368, V.Nazora 43,31300 Popovac</item>
      <item>ŽDO Osijek, bb,31000 Osijek</item>
      <item>Ministarstvo pravosuđa RH, Ulica grada Vukovara 49,10000 Zagreb</item>
    </izvorni_sadrzaj>
    <derivirana_varijabla naziv="DomainObject.Predmet.SudioniciListAdressOIB_1">
      <item>FINA RC OSIJEK, OIB 85821130368</item>
      <item>ALO ALO d.o.o. za ugostiteljstvo i usluge, OIB 11221216123, V.Nazora 43,31300 Popovac</item>
      <item>Saša Jakovljević, OIB 35064529368, V.Nazora 43,31300 Popovac</item>
      <item>ŽDO Osijek, bb,31000 Osijek</item>
      <item>Ministarstvo pravosuđa RH,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11221216123</item>
      <item>, OIB 35064529368</item>
      <item>, OIB null</item>
      <item>, OIB null</item>
    </izvorni_sadrzaj>
    <derivirana_varijabla naziv="DomainObject.Predmet.SudioniciListNazivOIB_1">
      <item>, OIB 85821130368</item>
      <item>, OIB 11221216123</item>
      <item>, OIB 35064529368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2688</properties:Characters>
  <properties:Lines>86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2017-02-14T08:50:00Z</dcterms:created>
  <dc:creator>..</dc:creator>
  <cp:lastModifiedBy>Maja Kocijan</cp:lastModifiedBy>
  <cp:lastPrinted>2017-02-14T09:18:00Z</cp:lastPrinted>
  <dcterms:modified xmlns:xsi="http://www.w3.org/2001/XMLSchema-instance" xsi:type="dcterms:W3CDTF">2017-02-14T09:22:00Z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