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709a" w14:paraId="9bc709a" w:rsidRDefault="0030175E" w:rsidR="00095293" w:rsidRPr="00831EB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31EBB"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293" w:rsidR="00095293" w:rsidRPr="00831EBB">
      <w:pPr>
        <w:rPr>
          <w:rFonts w:hAnsi="Times New Roman" w:ascii="Times New Roman"/>
          <w:sz w:val="24"/>
          <w:szCs w:val="24"/>
        </w:rPr>
      </w:pPr>
    </w:p>
    <w:p w:rsidRDefault="00070CFB" w:rsidR="00070CFB" w:rsidRPr="00831EBB">
      <w:pPr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831EBB">
      <w:pPr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831EBB">
      <w:pPr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>Zagreb, Amruševa 2/II</w:t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  <w:t>7 St-</w:t>
      </w:r>
      <w:r w:rsidR="00EF2507" w:rsidRPr="00831EBB">
        <w:rPr>
          <w:rFonts w:hAnsi="Times New Roman" w:ascii="Times New Roman"/>
          <w:sz w:val="24"/>
          <w:szCs w:val="24"/>
        </w:rPr>
        <w:t>455/13</w:t>
      </w:r>
    </w:p>
    <w:p w:rsidRDefault="00070CFB" w:rsidR="00070CFB" w:rsidRPr="00831EBB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 w:rsidRPr="00831EBB">
      <w:pPr>
        <w:jc w:val="center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831EBB">
      <w:pPr>
        <w:jc w:val="center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831EBB">
      <w:pPr>
        <w:jc w:val="both"/>
        <w:rPr>
          <w:rFonts w:hAnsi="Times New Roman" w:ascii="Times New Roman"/>
          <w:sz w:val="24"/>
          <w:szCs w:val="24"/>
        </w:rPr>
      </w:pPr>
    </w:p>
    <w:p w:rsidRDefault="00C171A0" w:rsidP="00C171A0" w:rsidR="00586BEA" w:rsidRPr="00831EB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 xml:space="preserve">Trgovački sud u Zagrebu po sucu pojedincu Vesni Malenica kao stečajnom sucu u stečajnom postupku nad dužnikom stečajna masa iza </w:t>
      </w:r>
      <w:r w:rsidRPr="00831EBB">
        <w:rPr>
          <w:rFonts w:hAnsi="Times New Roman" w:ascii="Times New Roman"/>
          <w:sz w:val="24"/>
          <w:szCs w:val="24"/>
          <w:lang w:val="pl-PL"/>
        </w:rPr>
        <w:t xml:space="preserve">MLADOST d. d. u stečaju, Zagreb, Zaharova 3, OIB </w:t>
      </w:r>
      <w:r w:rsidRPr="00831EBB">
        <w:rPr>
          <w:rFonts w:hAnsi="Times New Roman" w:ascii="Times New Roman"/>
          <w:sz w:val="24"/>
          <w:szCs w:val="24"/>
        </w:rPr>
        <w:t>80683309882, 12. prosinca 2016.</w:t>
      </w:r>
    </w:p>
    <w:p w:rsidRDefault="00C171A0" w:rsidP="00C171A0" w:rsidR="00C171A0" w:rsidRPr="00831EB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831EBB">
      <w:pPr>
        <w:jc w:val="center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831EBB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831EBB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nad </w:t>
      </w:r>
      <w:r w:rsidR="00C171A0" w:rsidRPr="00831EBB">
        <w:rPr>
          <w:rFonts w:hAnsi="Times New Roman" w:ascii="Times New Roman"/>
          <w:sz w:val="24"/>
          <w:szCs w:val="24"/>
        </w:rPr>
        <w:t xml:space="preserve">dužnikom stečajna masa iza </w:t>
      </w:r>
      <w:r w:rsidR="00C171A0" w:rsidRPr="00831EBB">
        <w:rPr>
          <w:rFonts w:hAnsi="Times New Roman" w:ascii="Times New Roman"/>
          <w:sz w:val="24"/>
          <w:szCs w:val="24"/>
          <w:lang w:val="pl-PL"/>
        </w:rPr>
        <w:t xml:space="preserve">MLADOST d. d. u stečaju, Zagreb, Zaharova 3, OIB </w:t>
      </w:r>
      <w:r w:rsidR="00C171A0" w:rsidRPr="00831EBB">
        <w:rPr>
          <w:rFonts w:hAnsi="Times New Roman" w:ascii="Times New Roman"/>
          <w:sz w:val="24"/>
          <w:szCs w:val="24"/>
        </w:rPr>
        <w:t>80683309882</w:t>
      </w:r>
      <w:r w:rsidR="002E4774" w:rsidRPr="00831EBB">
        <w:rPr>
          <w:rFonts w:hAnsi="Times New Roman" w:ascii="Times New Roman"/>
          <w:sz w:val="24"/>
          <w:szCs w:val="24"/>
        </w:rPr>
        <w:t xml:space="preserve">, </w:t>
      </w:r>
      <w:r w:rsidRPr="00831EBB">
        <w:rPr>
          <w:rFonts w:hAnsi="Times New Roman" w:ascii="Times New Roman"/>
          <w:sz w:val="24"/>
          <w:szCs w:val="24"/>
        </w:rPr>
        <w:t xml:space="preserve">za dan </w:t>
      </w:r>
      <w:r w:rsidR="00F21D8E" w:rsidRPr="00831EBB">
        <w:rPr>
          <w:rFonts w:hAnsi="Times New Roman" w:ascii="Times New Roman"/>
          <w:sz w:val="24"/>
          <w:szCs w:val="24"/>
        </w:rPr>
        <w:t>23. veljače 2017. u 11,30 sati</w:t>
      </w:r>
      <w:r w:rsidR="0030175E" w:rsidRPr="00831EBB">
        <w:rPr>
          <w:rFonts w:hAnsi="Times New Roman" w:ascii="Times New Roman"/>
          <w:sz w:val="24"/>
          <w:szCs w:val="24"/>
        </w:rPr>
        <w:t>, soba 93</w:t>
      </w:r>
      <w:r w:rsidR="005A2038" w:rsidRPr="00831EBB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831EBB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831EBB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831EBB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831EBB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ab/>
      </w:r>
      <w:r w:rsidR="00F625B7" w:rsidRPr="00831EBB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831EBB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 xml:space="preserve">Zagreb, </w:t>
      </w:r>
      <w:r w:rsidR="00A206AE" w:rsidRPr="00831EBB">
        <w:rPr>
          <w:rFonts w:hAnsi="Times New Roman" w:ascii="Times New Roman"/>
          <w:sz w:val="24"/>
          <w:szCs w:val="24"/>
        </w:rPr>
        <w:t>12. prosinac</w:t>
      </w:r>
      <w:r w:rsidR="00137168" w:rsidRPr="00831EBB">
        <w:rPr>
          <w:rFonts w:hAnsi="Times New Roman" w:ascii="Times New Roman"/>
          <w:sz w:val="24"/>
          <w:szCs w:val="24"/>
        </w:rPr>
        <w:t xml:space="preserve"> 2016.</w:t>
      </w:r>
    </w:p>
    <w:p w:rsidRDefault="000E37F6" w:rsidP="000E37F6" w:rsidR="000E37F6" w:rsidRPr="00831EBB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831EBB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831EBB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</w:r>
      <w:r w:rsidRPr="00831EBB">
        <w:rPr>
          <w:rFonts w:hAnsi="Times New Roman" w:ascii="Times New Roman"/>
          <w:sz w:val="24"/>
          <w:szCs w:val="24"/>
        </w:rPr>
        <w:tab/>
        <w:t>Vesna Malenica</w:t>
      </w:r>
      <w:r w:rsidR="003C2CD6">
        <w:rPr>
          <w:rFonts w:hAnsi="Times New Roman" w:ascii="Times New Roman"/>
          <w:sz w:val="24"/>
          <w:szCs w:val="24"/>
        </w:rPr>
        <w:t xml:space="preserve"> v. r. </w:t>
      </w:r>
    </w:p>
    <w:p w:rsidRDefault="000E37F6" w:rsidP="000E37F6" w:rsidR="000E37F6" w:rsidRPr="00831EBB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3C2CD6" w:rsidP="00AB7A2F" w:rsidR="003C2CD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C2CD6" w:rsidP="00995CE9" w:rsidR="003C2CD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625B7" w:rsidP="001F6478" w:rsidR="00F625B7" w:rsidRPr="00831EBB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BE7348" w:rsidP="00F625B7" w:rsidR="00BE7348" w:rsidRPr="00831EBB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831EBB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831EBB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168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5A0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78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75E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151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CD6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788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1EBB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06AE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67D0D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1A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507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933"/>
    <w:rsid w:val="00F20A2F"/>
    <w:rsid w:val="00F20CAF"/>
    <w:rsid w:val="00F21D8E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741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4151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C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C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C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C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741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4151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C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C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C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C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2003-06-13 PREDMET Presigniran iz referade sutkinje Parač u ref. sutkinje Deladio IN2 napomene: 2005-01-24 PREDMET Spis presigniran iz ref sutkinje Deladio u ref suca Vladića IN2 napomene: 2006-06-09 PREDMET podnesak OS u zagrebu od 08.06.2006. IN2 napomene: 2006-07-04 PREDMET podnesak Zvonimira Rilovića od 03.07.06. IN2 napomene: 2006-10-20 PREDMET dopis od 05.10.06. OS-a Split od 19.10.06. IN2 napomene: 2006-11-17 PREDMET podnesak (Pepelnjak Suzana) od 16.11.2006. IN2 napomene: 2006-11-24 PREDMET podnesak (OS Zagreb) od 23.11.2006. IN2 napomene: 2007-02-02 PREDMET podnesak (OS Zagreb) od 01.02.2007. IN2 napomene: 2007-03-02 PREDMET STATISTIKA OSTAJE PO RJ.OD 16.03.2006. koje je ukinuto odlukom VTS-a Pž-5276/06 od 22.11.2006. IN2 napomene: 2007-03-23 PREDMET podnesak (OS Zagreb) od 22.03.2007. IN2 napomene: 2007-04-19 PREDMET podnesak (Marinko Paić) od 18.04.07. IN2 napomene: 2007-04-20 PREDMET podnesak (OS Zagreb) od 19.04.2007. IN2 napomene: 2007-05-14 PREDMET neotvorena koverta od 14.05.07. IN2 napomene: 2007-05-28 PREDMET podnesak (Mirko Jančić) od 25.05.07. IN2 napomene: 2007-06-26 PREDMET podnesak (OS Zagreb) od 21.06.07. IN2 napomene: 2007-07-18 PREDMET predmet presigniran temeljem 10 Su-30/07 u ref. sut. Vesne Malenica IN2 napomene: 2007-09-04 PREDMET podnesak Mirko Vuco od 03.9.07. IN2 napomene: 2007-09-19 PREDMET podn. Ana Špoljar od 18.9.07. IN2 napomene: 2007-09-20 PREDMET Ogl. ploča od 20.9.07. IN2 napomene: 2008-01-03 PREDMET podnesak (Zagrebački holding) od 02.01.2008. IN2 napomene: 2008-01-31 PREDMET podnesak (Općinski građanski sud u Zagrebu rj. od 24.01.2008.) od 31.01.2008. IN2 napomene: 2008-02-15 PREDMET podnesak (OD Split) od 14.02.2008. IN2 napomene: 2008-03-14 PREDMET podnesak (OS Zagreb) od 13.03.2008. IN2 napomene: 2008-06-26 PREDMET podnesak (TS Karlovac) od 23.06.2008. IN2 napomene: 2009-01-27 PREDMET Podnesak Općinskog državnog odvjetništva u Zagrebu IN2 napomene: 2009-02-27 PREDMET podnesak (Coning d.d.) od 26.02.2009. IN2 napomene: 2009-03-17 PREDMET podnesak (Coning d.d.) od 16.03.2009. IN2 napomene: 2009-04-07 PREDMET podnesak (Coning d.d.) od 06.04.2009. IN2 napomene: 2009-05-27 PREDMET Oglasna ploča od 25.05.09. IN2 napomene: 2009-06-23 PREDMET podnesak (Marinko Paić) od 19.06.2009. IN2 napomene: 2010-03-30 PREDMET Pondesak (ŠKOLSKA KNJIGA d.d.) od 29.03.2010.  sa spisom (12 tomova) S. Mikinac dana 30.03.2010. IN2 napomene: 2010-04-01 PREDMET spis A/A (12 tomova) IN2 napomene: 2010-08-31 PREDMET spis 11-12 tom na traženje S. Mikinac dana 31.08.2010. IN2 napomene: 2010-09-16 PREDMET spis (11 i 12 tom) A/A IN2 napomene: 2010-10-28 PREDMET spis (1-12 tomova) povućen iz arhive na traženje sutkinje Malenice dana 28.10.2010. IN2 napomene: 2010-11-02 PREDMET spis (1-12 toma) A/A IN2 napomene: 2011-02-07 PREDMET spis (1 i 12 tom) proslijeđen S. Mikinac dana 07.02.2011. zbog Podnesak (PEČANIĆ NEVENKA) od 02.02.2011. IN2 napomene: 2011-02-08 PREDMET svi tomovi povučeni iz arhive i proslijeđeni S. Mikinac na traženje dana 08.02.2011. IN2 napomene: 2011-02-25 PREDMET spis (1-12 toma) a/a Povijest stečajnih upravitelja: 03.06.1999.-01.09.2003. ŽELJKO DUVNJAK; 01.09.2003.-16.02.2005. SANJA MATOVINA-LULIĆ; 16.02.2005.- MARINKO PAIĆ;</izvorni_sadrzaj>
    <derivirana_varijabla naziv="DomainObject.Predmet.Opis_1">MIGRIRANO IZ IN2 IN2 napomene: 2003-06-13 PREDMET Presigniran iz referade sutkinje Parač u ref. sutkinje Deladio IN2 napomene: 2005-01-24 PREDMET Spis presigniran iz ref sutkinje Deladio u ref suca Vladića IN2 napomene: 2006-06-09 PREDMET podnesak OS u zagrebu od 08.06.2006. IN2 napomene: 2006-07-04 PREDMET podnesak Zvonimira Rilovića od 03.07.06. IN2 napomene: 2006-10-20 PREDMET dopis od 05.10.06. OS-a Split od 19.10.06. IN2 napomene: 2006-11-17 PREDMET podnesak (Pepelnjak Suzana) od 16.11.2006. IN2 napomene: 2006-11-24 PREDMET podnesak (OS Zagreb) od 23.11.2006. IN2 napomene: 2007-02-02 PREDMET podnesak (OS Zagreb) od 01.02.2007. IN2 napomene: 2007-03-02 PREDMET STATISTIKA OSTAJE PO RJ.OD 16.03.2006. koje je ukinuto odlukom VTS-a Pž-5276/06 od 22.11.2006. IN2 napomene: 2007-03-23 PREDMET podnesak (OS Zagreb) od 22.03.2007. IN2 napomene: 2007-04-19 PREDMET podnesak (Marinko Paić) od 18.04.07. IN2 napomene: 2007-04-20 PREDMET podnesak (OS Zagreb) od 19.04.2007. IN2 napomene: 2007-05-14 PREDMET neotvorena koverta od 14.05.07. IN2 napomene: 2007-05-28 PREDMET podnesak (Mirko Jančić) od 25.05.07. IN2 napomene: 2007-06-26 PREDMET podnesak (OS Zagreb) od 21.06.07. IN2 napomene: 2007-07-18 PREDMET predmet presigniran temeljem 10 Su-30/07 u ref. sut. Vesne Malenica IN2 napomene: 2007-09-04 PREDMET podnesak Mirko Vuco od 03.9.07. IN2 napomene: 2007-09-19 PREDMET podn. Ana Špoljar od 18.9.07. IN2 napomene: 2007-09-20 PREDMET Ogl. ploča od 20.9.07. IN2 napomene: 2008-01-03 PREDMET podnesak (Zagrebački holding) od 02.01.2008. IN2 napomene: 2008-01-31 PREDMET podnesak (Općinski građanski sud u Zagrebu rj. od 24.01.2008.) od 31.01.2008. IN2 napomene: 2008-02-15 PREDMET podnesak (OD Split) od 14.02.2008. IN2 napomene: 2008-03-14 PREDMET podnesak (OS Zagreb) od 13.03.2008. IN2 napomene: 2008-06-26 PREDMET podnesak (TS Karlovac) od 23.06.2008. IN2 napomene: 2009-01-27 PREDMET Podnesak Općinskog državnog odvjetništva u Zagrebu IN2 napomene: 2009-02-27 PREDMET podnesak (Coning d.d.) od 26.02.2009. IN2 napomene: 2009-03-17 PREDMET podnesak (Coning d.d.) od 16.03.2009. IN2 napomene: 2009-04-07 PREDMET podnesak (Coning d.d.) od 06.04.2009. IN2 napomene: 2009-05-27 PREDMET Oglasna ploča od 25.05.09. IN2 napomene: 2009-06-23 PREDMET podnesak (Marinko Paić) od 19.06.2009. IN2 napomene: 2010-03-30 PREDMET Pondesak (ŠKOLSKA KNJIGA d.d.) od 29.03.2010.  sa spisom (12 tomova) S. Mikinac dana 30.03.2010. IN2 napomene: 2010-04-01 PREDMET spis A/A (12 tomova) IN2 napomene: 2010-08-31 PREDMET spis 11-12 tom na traženje S. Mikinac dana 31.08.2010. IN2 napomene: 2010-09-16 PREDMET spis (11 i 12 tom) A/A IN2 napomene: 2010-10-28 PREDMET spis (1-12 tomova) povućen iz arhive na traženje sutkinje Malenice dana 28.10.2010. IN2 napomene: 2010-11-02 PREDMET spis (1-12 toma) A/A IN2 napomene: 2011-02-07 PREDMET spis (1 i 12 tom) proslijeđen S. Mikinac dana 07.02.2011. zbog Podnesak (PEČANIĆ NEVENKA) od 02.02.2011. IN2 napomene: 2011-02-08 PREDMET svi tomovi povučeni iz arhive i proslijeđeni S. Mikinac na traženje dana 08.02.2011. IN2 napomene: 2011-02-25 PREDMET spis (1-12 toma) a/a Povijest stečajnih upravitelja: 03.06.1999.-01.09.2003. ŽELJKO DUVNJAK; 01.09.2003.-16.02.2005. SANJA MATOVINA-LULIĆ; 16.02.2005.-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St-455/2013</izvorni_sadrzaj>
    <derivirana_varijabla naziv="DomainObject.Predmet.OznakaBroj_1">St-455/2013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1-12 dio spisa s prilozima dostavljen u pisarnicu
u ormaru br. 4</izvorni_sadrzaj>
    <derivirana_varijabla naziv="DomainObject.Predmet.PrimjedbaSuca_1">1-12 dio spisa s prilozima dostavljen u pisarnicu
u ormaru br.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MLADOST d.d. za izdavačku, grafičku i informatičku djelatnost, unutrašnju i vanjsku trgovinu - u stečaju</izvorni_sadrzaj>
    <derivirana_varijabla naziv="DomainObject.Predmet.ProtustrankaFormated_1">  Stečajna masa MLADOST d.d. za izdavačku, grafičku i informatičku djelatnost, unutrašnju i vanjsku trgovinu - u stečaju</derivirana_varijabla>
  </DomainObject.Predmet.ProtustrankaFormated>
  <DomainObject.Predmet.ProtustrankaFormatedOIB>
    <izvorni_sadrzaj>  Stečajna masa MLADOST d.d. za izdavačku, grafičku i informatičku djelatnost, unutrašnju i vanjsku trgovinu - u stečaju, OIB 00000000001</izvorni_sadrzaj>
    <derivirana_varijabla naziv="DomainObject.Predmet.ProtustrankaFormatedOIB_1">  Stečajna masa MLADOST d.d. za izdavačku, grafičku i informatičku djelatnost, unutrašnju i vanjsku trgovinu - u stečaju, OIB 00000000001</derivirana_varijabla>
  </DomainObject.Predmet.ProtustrankaFormatedOIB>
  <DomainObject.Predmet.ProtustrankaFormatedWithAdress>
    <izvorni_sadrzaj> Stečajna masa MLADOST d.d. za izdavačku, grafičku i informatičku djelatnost, unutrašnju i vanjsku trgovinu - u stečaju, Ilica 30, 10000 Zagreb</izvorni_sadrzaj>
    <derivirana_varijabla naziv="DomainObject.Predmet.ProtustrankaFormatedWithAdress_1"> Stečajna masa MLADOST d.d. za izdavačku, grafičku i informatičku djelatnost, unutrašnju i vanjsku trgovinu - u stečaju, Ilica 30, 10000 Zagreb</derivirana_varijabla>
  </DomainObject.Predmet.ProtustrankaFormatedWithAdress>
  <DomainObject.Predmet.ProtustrankaFormatedWithAdressOIB>
    <izvorni_sadrzaj> Stečajna masa MLADOST d.d. za izdavačku, grafičku i informatičku djelatnost, unutrašnju i vanjsku trgovinu - u stečaju, OIB 00000000001, Ilica 30, 10000 Zagreb</izvorni_sadrzaj>
    <derivirana_varijabla naziv="DomainObject.Predmet.ProtustrankaFormatedWithAdressOIB_1"> Stečajna masa MLADOST d.d. za izdavačku, grafičku i informatičku djelatnost, unutrašnju i vanjsku trgovinu - u stečaju, OIB 00000000001, Ilica 30, 10000 Zagreb</derivirana_varijabla>
  </DomainObject.Predmet.ProtustrankaFormatedWithAdressOIB>
  <DomainObject.Predmet.ProtustrankaWithAdress>
    <izvorni_sadrzaj>Stečajna masa MLADOST d.d. za izdavačku, grafičku i informatičku djelatnost, unutrašnju i vanjsku trgovinu - u stečaju Ilica 30, 10000 Zagreb</izvorni_sadrzaj>
    <derivirana_varijabla naziv="DomainObject.Predmet.ProtustrankaWithAdress_1">Stečajna masa MLADOST d.d. za izdavačku, grafičku i informatičku djelatnost, unutrašnju i vanjsku trgovinu - u stečaju Ilica 30, 10000 Zagreb</derivirana_varijabla>
  </DomainObject.Predmet.ProtustrankaWithAdress>
  <DomainObject.Predmet.ProtustrankaWithAdressOIB>
    <izvorni_sadrzaj>Stečajna masa MLADOST d.d. za izdavačku, grafičku i informatičku djelatnost, unutrašnju i vanjsku trgovinu - u stečaju, OIB 00000000001, Ilica 30, 10000 Zagreb</izvorni_sadrzaj>
    <derivirana_varijabla naziv="DomainObject.Predmet.ProtustrankaWithAdressOIB_1">Stečajna masa MLADOST d.d. za izdavačku, grafičku i informatičku djelatnost, unutrašnju i vanjsku trgovinu - u stečaju, OIB 00000000001, Ilica 30, 10000 Zagreb</derivirana_varijabla>
  </DomainObject.Predmet.ProtustrankaWithAdressOIB>
  <DomainObject.Predmet.ProtustrankaNazivFormated>
    <izvorni_sadrzaj>Stečajna masa MLADOST d.d. za izdavačku, grafičku i informatičku djelatnost, unutrašnju i vanjsku trgovinu - u stečaju</izvorni_sadrzaj>
    <derivirana_varijabla naziv="DomainObject.Predmet.ProtustrankaNazivFormated_1">Stečajna masa MLADOST d.d. za izdavačku, grafičku i informatičku djelatnost, unutrašnju i vanjsku trgovinu - u stečaju</derivirana_varijabla>
  </DomainObject.Predmet.ProtustrankaNazivFormated>
  <DomainObject.Predmet.ProtustrankaNazivFormatedOIB>
    <izvorni_sadrzaj>Stečajna masa MLADOST d.d. za izdavačku, grafičku i informatičku djelatnost, unutrašnju i vanjsku trgovinu - u stečaju, OIB 00000000001</izvorni_sadrzaj>
    <derivirana_varijabla naziv="DomainObject.Predmet.ProtustrankaNazivFormatedOIB_1">Stečajna masa MLADOST d.d. za izdavačku, grafičku i informatičku djelatnost, unutrašnju i vanjsku trgovinu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OSIGURANJE; Općinski građanski sud u Zagrebu; DOMINOVIĆ društvo s ograničenom odgovornošću za trgovinu i usluge zastupanog po punomoćniku MARIJO LOVRIĆ</izvorni_sadrzaj>
    <derivirana_varijabla naziv="DomainObject.Predmet.StrankaFormated_1">  HRVATSKI ZAVOD ZA MIROVINSKO OSIGURANJE; Općinski građanski sud u Zagrebu; DOMINOVIĆ društvo s ograničenom odgovornošću za trgovinu i usluge zastupanog po punomoćniku MARIJO LOVRIĆ</derivirana_varijabla>
  </DomainObject.Predmet.StrankaFormated>
  <DomainObject.Predmet.StrankaFormatedOIB>
    <izvorni_sadrzaj>  HRVATSKI ZAVOD ZA MIROVINSKO OSIGURANJE, OIB 84397956623; Općinski građanski sud u Zagrebu, OIB 01252163117; DOMINOVIĆ društvo s ograničenom odgovornošću za trgovinu i usluge, OIB 39753545974 zastupanog po punomoćniku MARIJO LOVRIĆ</izvorni_sadrzaj>
    <derivirana_varijabla naziv="DomainObject.Predmet.StrankaFormatedOIB_1">  HRVATSKI ZAVOD ZA MIROVINSKO OSIGURANJE, OIB 84397956623; Općinski građanski sud u Zagrebu, OIB 01252163117; DOMINOVIĆ društvo s ograničenom odgovornošću za trgovinu i usluge, OIB 39753545974 zastupanog po punomoćniku MARIJO LOVRIĆ</derivirana_varijabla>
  </DomainObject.Predmet.StrankaFormatedOIB>
  <DomainObject.Predmet.StrankaFormatedWithAdress>
    <izvorni_sadrzaj> HRVATSKI ZAVOD ZA MIROVINSKO OSIGURANJE, A. Mihanovića 3, 10000 Zagreb; Općinski građanski sud u Zagrebu; DOMINOVIĆ društvo s ograničenom odgovornošću za trgovinu i usluge, Trnjanska Cesta 54/a, 10000 Zagreb zastupanog po punomoćniku MARIJO LOVRIĆ</izvorni_sadrzaj>
    <derivirana_varijabla naziv="DomainObject.Predmet.StrankaFormatedWithAdress_1"> HRVATSKI ZAVOD ZA MIROVINSKO OSIGURANJE, A. Mihanovića 3, 10000 Zagreb; Općinski građanski sud u Zagrebu; DOMINOVIĆ društvo s ograničenom odgovornošću za trgovinu i usluge, Trnjanska Cesta 54/a, 10000 Zagreb zastupanog po punomoćniku MARIJO LOVRIĆ</derivirana_varijabla>
  </DomainObject.Predmet.StrankaFormatedWithAdress>
  <DomainObject.Predmet.StrankaFormatedWithAdressOIB>
    <izvorni_sadrzaj> HRVATSKI ZAVOD ZA MIROVINSKO OSIGURANJE, OIB 84397956623, A. Mihanovića 3, 10000 Zagreb; Općinski građanski sud u Zagrebu, OIB 01252163117; DOMINOVIĆ društvo s ograničenom odgovornošću za trgovinu i usluge, OIB 39753545974, Trnjanska Cesta 54/a, 10000 Zagreb zastupanog po punomoćniku MARIJO LOVRIĆ</izvorni_sadrzaj>
    <derivirana_varijabla naziv="DomainObject.Predmet.StrankaFormatedWithAdressOIB_1"> HRVATSKI ZAVOD ZA MIROVINSKO OSIGURANJE, OIB 84397956623, A. Mihanovića 3, 10000 Zagreb; Općinski građanski sud u Zagrebu, OIB 01252163117; DOMINOVIĆ društvo s ograničenom odgovornošću za trgovinu i usluge, OIB 39753545974, Trnjanska Cesta 54/a, 10000 Zagreb zastupanog po punomoćniku MARIJO LOVRIĆ</derivirana_varijabla>
  </DomainObject.Predmet.StrankaFormatedWithAdressOIB>
  <DomainObject.Predmet.StrankaWithAdress>
    <izvorni_sadrzaj>HRVATSKI ZAVOD ZA MIROVINSKO OSIGURANJE A. Mihanovića 3,10000 Zagreb,Općinski građanski sud u Zagrebu ,DOMINOVIĆ društvo s ograničenom odgovornošću za trgovinu i usluge Trnjanska Cesta 54/a,10000 Zagreb</izvorni_sadrzaj>
    <derivirana_varijabla naziv="DomainObject.Predmet.StrankaWithAdress_1">HRVATSKI ZAVOD ZA MIROVINSKO OSIGURANJE A. Mihanovića 3,10000 Zagreb,Općinski građanski sud u Zagrebu ,DOMINOVIĆ društvo s ograničenom odgovornošću za trgovinu i usluge Trnjanska Cesta 54/a,10000 Zagreb</derivirana_varijabla>
  </DomainObject.Predmet.StrankaWithAdress>
  <DomainObject.Predmet.StrankaWithAdressOIB>
    <izvorni_sadrzaj>HRVATSKI ZAVOD ZA MIROVINSKO OSIGURANJE, OIB 84397956623, A. Mihanovića 3,10000 Zagreb,Općinski građanski sud u Zagrebu, OIB 01252163117,DOMINOVIĆ društvo s ograničenom odgovornošću za trgovinu i usluge, OIB 39753545974, Trnjanska Cesta 54/a,10000 Zagreb</izvorni_sadrzaj>
    <derivirana_varijabla naziv="DomainObject.Predmet.StrankaWithAdressOIB_1">HRVATSKI ZAVOD ZA MIROVINSKO OSIGURANJE, OIB 84397956623, A. Mihanovića 3,10000 Zagreb,Općinski građanski sud u Zagrebu, OIB 01252163117,DOMINOVIĆ društvo s ograničenom odgovornošću za trgovinu i usluge, OIB 39753545974, Trnjanska Cesta 54/a,10000 Zagreb</derivirana_varijabla>
  </DomainObject.Predmet.StrankaWithAdressOIB>
  <DomainObject.Predmet.StrankaNazivFormated>
    <izvorni_sadrzaj>HRVATSKI ZAVOD ZA MIROVINSKO OSIGURANJE,Općinski građanski sud u Zagrebu,DOMINOVIĆ društvo s ograničenom odgovornošću za trgovinu i usluge</izvorni_sadrzaj>
    <derivirana_varijabla naziv="DomainObject.Predmet.StrankaNazivFormated_1">HRVATSKI ZAVOD ZA MIROVINSKO OSIGURANJE,Općinski građanski sud u Zagrebu,DOMINOVIĆ društvo s ograničenom odgovornošću za trgovinu i usluge</derivirana_varijabla>
  </DomainObject.Predmet.StrankaNazivFormated>
  <DomainObject.Predmet.StrankaNazivFormatedOIB>
    <izvorni_sadrzaj>HRVATSKI ZAVOD ZA MIROVINSKO OSIGURANJE, OIB 84397956623,Općinski građanski sud u Zagrebu, OIB 01252163117,DOMINOVIĆ društvo s ograničenom odgovornošću za trgovinu i usluge, OIB 39753545974</izvorni_sadrzaj>
    <derivirana_varijabla naziv="DomainObject.Predmet.StrankaNazivFormatedOIB_1">HRVATSKI ZAVOD ZA MIROVINSKO OSIGURANJE, OIB 84397956623,Općinski građanski sud u Zagrebu, OIB 01252163117,DOMINOVIĆ društvo s ograničenom odgovornošću za trgovinu i usluge, OIB 39753545974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HRVATSKI ZAVOD ZA MIROVINSKO OSIGURANJE</item>
      <item>Općinski građanski sud u Zagrebu</item>
      <item>DOMINOVIĆ društvo s ograničenom odgovornošću za trgovinu i usluge zastupanog po punomoćniku MARIJO LOVRIĆ</item>
    </izvorni_sadrzaj>
    <derivirana_varijabla naziv="DomainObject.Predmet.StrankaListFormated_1">
      <item>HRVATSKI ZAVOD ZA MIROVINSKO OSIGURANJE</item>
      <item>Općinski građanski sud u Zagrebu</item>
      <item>DOMINOVIĆ društvo s ograničenom odgovornošću za trgovinu i usluge zastupanog po punomoćniku MARIJO LOVRIĆ</item>
    </derivirana_varijabla>
  </DomainObject.Predmet.StrankaListFormated>
  <DomainObject.Predmet.StrankaListFormatedOIB>
    <izvorni_sadrzaj>
      <item>HRVATSKI ZAVOD ZA MIROVINSKO OSIGURANJE, OIB 84397956623</item>
      <item>Općinski građanski sud u Zagrebu, OIB 01252163117</item>
      <item>DOMINOVIĆ društvo s ograničenom odgovornošću za trgovinu i usluge, OIB 39753545974 zastupanog po punomoćniku MARIJO LOVRIĆ</item>
    </izvorni_sadrzaj>
    <derivirana_varijabla naziv="DomainObject.Predmet.StrankaListFormatedOIB_1">
      <item>HRVATSKI ZAVOD ZA MIROVINSKO OSIGURANJE, OIB 84397956623</item>
      <item>Općinski građanski sud u Zagrebu, OIB 01252163117</item>
      <item>DOMINOVIĆ društvo s ograničenom odgovornošću za trgovinu i usluge, OIB 39753545974 zastupanog po punomoćniku MARIJO LOVRIĆ</item>
    </derivirana_varijabla>
  </DomainObject.Predmet.StrankaListFormatedOIB>
  <DomainObject.Predmet.StrankaListFormatedWithAdress>
    <izvorni_sadrzaj>
      <item>HRVATSKI ZAVOD ZA MIROVINSKO OSIGURANJE, A. Mihanovića 3, 10000 Zagreb</item>
      <item>Općinski građanski sud u Zagrebu</item>
      <item>DOMINOVIĆ društvo s ograničenom odgovornošću za trgovinu i usluge, Trnjanska Cesta 54/a, 10000 Zagreb zastupanog po punomoćniku MARIJO LOVRIĆ</item>
    </izvorni_sadrzaj>
    <derivirana_varijabla naziv="DomainObject.Predmet.StrankaListFormatedWithAdress_1">
      <item>HRVATSKI ZAVOD ZA MIROVINSKO OSIGURANJE, A. Mihanovića 3, 10000 Zagreb</item>
      <item>Općinski građanski sud u Zagrebu</item>
      <item>DOMINOVIĆ društvo s ograničenom odgovornošću za trgovinu i usluge, Trnjanska Cesta 54/a, 10000 Zagreb zastupanog po punomoćniku MARIJO LOVRIĆ</item>
    </derivirana_varijabla>
  </DomainObject.Predmet.StrankaListFormatedWithAdress>
  <DomainObject.Predmet.StrankaListFormatedWithAdressOIB>
    <izvorni_sadrzaj>
      <item>HRVATSKI ZAVOD ZA MIROVINSKO OSIGURANJE, OIB 84397956623, A. Mihanovića 3, 10000 Zagreb</item>
      <item>Općinski građanski sud u Zagrebu, OIB 01252163117</item>
      <item>DOMINOVIĆ društvo s ograničenom odgovornošću za trgovinu i usluge, OIB 39753545974, Trnjanska Cesta 54/a, 10000 Zagreb zastupanog po punomoćniku MARIJO LOVRIĆ</item>
    </izvorni_sadrzaj>
    <derivirana_varijabla naziv="DomainObject.Predmet.StrankaListFormatedWithAdressOIB_1">
      <item>HRVATSKI ZAVOD ZA MIROVINSKO OSIGURANJE, OIB 84397956623, A. Mihanovića 3, 10000 Zagreb</item>
      <item>Općinski građanski sud u Zagrebu, OIB 01252163117</item>
      <item>DOMINOVIĆ društvo s ograničenom odgovornošću za trgovinu i usluge, OIB 39753545974, Trnjanska Cesta 54/a, 10000 Zagreb zastupanog po punomoćniku MARIJO LOVRIĆ</item>
    </derivirana_varijabla>
  </DomainObject.Predmet.StrankaListFormatedWithAdressOIB>
  <DomainObject.Predmet.StrankaListNazivFormated>
    <izvorni_sadrzaj>
      <item>HRVATSKI ZAVOD ZA MIROVINSKO OSIGURANJE</item>
      <item>Općinski građanski sud u Zagrebu</item>
      <item>DOMINOVIĆ društvo s ograničenom odgovornošću za trgovinu i usluge</item>
    </izvorni_sadrzaj>
    <derivirana_varijabla naziv="DomainObject.Predmet.StrankaListNazivFormated_1">
      <item>HRVATSKI ZAVOD ZA MIROVINSKO OSIGURANJE</item>
      <item>Općinski građanski sud u Zagrebu</item>
      <item>DOMINOVIĆ društvo s ograničenom odgovornošću za trgovinu i usluge</item>
    </derivirana_varijabla>
  </DomainObject.Predmet.StrankaListNazivFormated>
  <DomainObject.Predmet.StrankaListNazivFormatedOIB>
    <izvorni_sadrzaj>
      <item>HRVATSKI ZAVOD ZA MIROVINSKO OSIGURANJE, OIB 84397956623</item>
      <item>Općinski građanski sud u Zagrebu, OIB 01252163117</item>
      <item>DOMINOVIĆ društvo s ograničenom odgovornošću za trgovinu i usluge, OIB 39753545974</item>
    </izvorni_sadrzaj>
    <derivirana_varijabla naziv="DomainObject.Predmet.StrankaListNazivFormatedOIB_1">
      <item>HRVATSKI ZAVOD ZA MIROVINSKO OSIGURANJE, OIB 84397956623</item>
      <item>Općinski građanski sud u Zagrebu, OIB 01252163117</item>
      <item>DOMINOVIĆ društvo s ograničenom odgovornošću za trgovinu i usluge, OIB 39753545974</item>
    </derivirana_varijabla>
  </DomainObject.Predmet.StrankaListNazivFormatedOIB>
  <DomainObject.Predmet.ProtuStrankaListFormated>
    <izvorni_sadrzaj>
      <item>Stečajna masa MLADOST d.d. za izdavačku, grafičku i informatičku djelatnost, unutrašnju i vanjsku trgovinu - u stečaju</item>
    </izvorni_sadrzaj>
    <derivirana_varijabla naziv="DomainObject.Predmet.ProtuStrankaListFormated_1">
      <item>Stečajna masa MLADOST d.d. za izdavačku, grafičku i informatičku djelatnost, unutrašnju i vanjsku trgovinu - u stečaju</item>
    </derivirana_varijabla>
  </DomainObject.Predmet.ProtuStrankaListFormated>
  <DomainObject.Predmet.ProtuStrankaListFormatedOIB>
    <izvorni_sadrzaj>
      <item>Stečajna masa MLADOST d.d. za izdavačku, grafičku i informatičku djelatnost, unutrašnju i vanjsku trgovinu - u stečaju, OIB 00000000001</item>
    </izvorni_sadrzaj>
    <derivirana_varijabla naziv="DomainObject.Predmet.ProtuStrankaListFormatedOIB_1">
      <item>Stečajna masa MLADOST d.d. za izdavačku, grafičku i informatičku djelatnost, unutrašnju i vanjsku trgovinu - u stečaju, OIB 00000000001</item>
    </derivirana_varijabla>
  </DomainObject.Predmet.ProtuStrankaListFormatedOIB>
  <DomainObject.Predmet.ProtuStrankaListFormatedWithAdress>
    <izvorni_sadrzaj>
      <item>Stečajna masa MLADOST d.d. za izdavačku, grafičku i informatičku djelatnost, unutrašnju i vanjsku trgovinu - u stečaju, Ilica 30, 10000 Zagreb</item>
    </izvorni_sadrzaj>
    <derivirana_varijabla naziv="DomainObject.Predmet.ProtuStrankaListFormatedWithAdress_1">
      <item>Stečajna masa MLADOST d.d. za izdavačku, grafičku i informatičku djelatnost, unutrašnju i vanjsku trgovinu - u stečaju, Ilica 30, 10000 Zagreb</item>
    </derivirana_varijabla>
  </DomainObject.Predmet.ProtuStrankaListFormatedWithAdress>
  <DomainObject.Predmet.ProtuStrankaListFormatedWithAdressOIB>
    <izvorni_sadrzaj>
      <item>Stečajna masa MLADOST d.d. za izdavačku, grafičku i informatičku djelatnost, unutrašnju i vanjsku trgovinu - u stečaju, OIB 00000000001, Ilica 30, 10000 Zagreb</item>
    </izvorni_sadrzaj>
    <derivirana_varijabla naziv="DomainObject.Predmet.ProtuStrankaListFormatedWithAdressOIB_1">
      <item>Stečajna masa MLADOST d.d. za izdavačku, grafičku i informatičku djelatnost, unutrašnju i vanjsku trgovinu - u stečaju, OIB 00000000001, Ilica 30, 10000 Zagreb</item>
    </derivirana_varijabla>
  </DomainObject.Predmet.ProtuStrankaListFormatedWithAdressOIB>
  <DomainObject.Predmet.ProtuStrankaListNazivFormated>
    <izvorni_sadrzaj>
      <item>Stečajna masa MLADOST d.d. za izdavačku, grafičku i informatičku djelatnost, unutrašnju i vanjsku trgovinu - u stečaju</item>
    </izvorni_sadrzaj>
    <derivirana_varijabla naziv="DomainObject.Predmet.ProtuStrankaListNazivFormated_1">
      <item>Stečajna masa MLADOST d.d. za izdavačku, grafičku i informatičku djelatnost, unutrašnju i vanjsku trgovinu - u stečaju</item>
    </derivirana_varijabla>
  </DomainObject.Predmet.ProtuStrankaListNazivFormated>
  <DomainObject.Predmet.ProtuStrankaListNazivFormatedOIB>
    <izvorni_sadrzaj>
      <item>Stečajna masa MLADOST d.d. za izdavačku, grafičku i informatičku djelatnost, unutrašnju i vanjsku trgovinu - u stečaju, OIB 00000000001</item>
    </izvorni_sadrzaj>
    <derivirana_varijabla naziv="DomainObject.Predmet.ProtuStrankaListNazivFormatedOIB_1">
      <item>Stečajna masa MLADOST d.d. za izdavačku, grafičku i informatičku djelatnost, unutrašnju i vanjsku trgovinu - u stečaju, OIB 00000000001</item>
    </derivirana_varijabla>
  </DomainObject.Predmet.ProtuStrankaListNazivFormatedOIB>
  <DomainObject.Predmet.OstaliListFormated>
    <izvorni_sadrzaj>
      <item>Božidar Brkljač</item>
      <item>MARIJO LOVRIĆ punomoćnik sudionika u postupku DOMINOVIĆ društvo s ograničenom odgovornošću za trgovinu i usluge</item>
    </izvorni_sadrzaj>
    <derivirana_varijabla naziv="DomainObject.Predmet.OstaliListFormated_1">
      <item>Božidar Brkljač</item>
      <item>MARIJO LOVRIĆ punomoćnik sudionika u postupku DOMINOVIĆ društvo s ograničenom odgovornošću za trgovinu i usluge</item>
    </derivirana_varijabla>
  </DomainObject.Predmet.OstaliListFormated>
  <DomainObject.Predmet.OstaliListFormatedOIB>
    <izvorni_sadrzaj>
      <item>Božidar Brkljač, OIB 58227850404</item>
      <item>MARIJO LOVRIĆ punomoćnik sudionika u postupku DOMINOVIĆ društvo s ograničenom odgovornošću za trgovinu i usluge</item>
    </izvorni_sadrzaj>
    <derivirana_varijabla naziv="DomainObject.Predmet.OstaliListFormatedOIB_1">
      <item>Božidar Brkljač, OIB 58227850404</item>
      <item>MARIJO LOVRIĆ punomoćnik sudionika u postupku DOMINOVIĆ društvo s ograničenom odgovornošću za trgovinu i usluge</item>
    </derivirana_varijabla>
  </DomainObject.Predmet.OstaliListFormatedOIB>
  <DomainObject.Predmet.OstaliListFormatedWithAdress>
    <izvorni_sadrzaj>
      <item>Božidar Brkljač, Zaharova 3, 10000 Zagreb</item>
      <item>MARIJO LOVRIĆ, Medulićeva 9, 10000 Zagreb punomoćnik sudionika u postupku DOMINOVIĆ društvo s ograničenom odgovornošću za trgovinu i usluge</item>
    </izvorni_sadrzaj>
    <derivirana_varijabla naziv="DomainObject.Predmet.OstaliListFormatedWithAdress_1">
      <item>Božidar Brkljač, Zaharova 3, 10000 Zagreb</item>
      <item>MARIJO LOVRIĆ, Medulićeva 9, 10000 Zagreb punomoćnik sudionika u postupku DOMINOVIĆ društvo s ograničenom odgovornošću za trgovinu i usluge</item>
    </derivirana_varijabla>
  </DomainObject.Predmet.OstaliListFormatedWithAdress>
  <DomainObject.Predmet.OstaliListFormatedWithAdressOIB>
    <izvorni_sadrzaj>
      <item>Božidar Brkljač, OIB 58227850404, Zaharova 3, 10000 Zagreb</item>
      <item>MARIJO LOVRIĆ, Medulićeva 9, 10000 Zagreb punomoćnik sudionika u postupku DOMINOVIĆ društvo s ograničenom odgovornošću za trgovinu i usluge</item>
    </izvorni_sadrzaj>
    <derivirana_varijabla naziv="DomainObject.Predmet.OstaliListFormatedWithAdressOIB_1">
      <item>Božidar Brkljač, OIB 58227850404, Zaharova 3, 10000 Zagreb</item>
      <item>MARIJO LOVRIĆ, Medulićeva 9, 10000 Zagreb punomoćnik sudionika u postupku DOMINOVIĆ društvo s ograničenom odgovornošću za trgovinu i usluge</item>
    </derivirana_varijabla>
  </DomainObject.Predmet.OstaliListFormatedWithAdressOIB>
  <DomainObject.Predmet.OstaliListNazivFormated>
    <izvorni_sadrzaj>
      <item>Božidar Brkljač</item>
      <item>MARIJO LOVRIĆ</item>
    </izvorni_sadrzaj>
    <derivirana_varijabla naziv="DomainObject.Predmet.OstaliListNazivFormated_1">
      <item>Božidar Brkljač</item>
      <item>MARIJO LOVRIĆ</item>
    </derivirana_varijabla>
  </DomainObject.Predmet.OstaliListNazivFormated>
  <DomainObject.Predmet.OstaliListNazivFormatedOIB>
    <izvorni_sadrzaj>
      <item>Božidar Brkljač, OIB 58227850404</item>
      <item>MARIJO LOVRIĆ</item>
    </izvorni_sadrzaj>
    <derivirana_varijabla naziv="DomainObject.Predmet.OstaliListNazivFormatedOIB_1">
      <item>Božidar Brkljač, OIB 58227850404</item>
      <item>MARIJO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 i dr.</izvorni_sadrzaj>
    <derivirana_varijabla naziv="DomainObject.Predmet.StrankaIDrugi_1">HRVATSKI ZAVOD ZA MIROVINSKO OSIGURANJE i dr.</derivirana_varijabla>
  </DomainObject.Predmet.StrankaIDrugi>
  <DomainObject.Predmet.ProtustrankaIDrugi>
    <izvorni_sadrzaj>Stečajna masa MLADOST d.d. za izdavačku, grafičku i informatičku djelatnost, unutrašnju i vanjsku trgovinu - u stečaju</izvorni_sadrzaj>
    <derivirana_varijabla naziv="DomainObject.Predmet.ProtustrankaIDrugi_1">Stečajna masa MLADOST d.d. za izdavačku, grafičku i informatičku djelatnost, unutrašnju i vanjsku trgovinu - u stečaju</derivirana_varijabla>
  </DomainObject.Predmet.ProtustrankaIDrugi>
  <DomainObject.Predmet.StrankaIDrugiAdressOIB>
    <izvorni_sadrzaj>HRVATSKI ZAVOD ZA MIROVINSKO OSIGURANJE, OIB 84397956623, A. Mihanovića 3, 10000 Zagreb i dr.</izvorni_sadrzaj>
    <derivirana_varijabla naziv="DomainObject.Predmet.StrankaIDrugiAdressOIB_1">HRVATSKI ZAVOD ZA MIROVINSKO OSIGURANJE, OIB 84397956623, A. Mihanovića 3, 10000 Zagreb i dr.</derivirana_varijabla>
  </DomainObject.Predmet.StrankaIDrugiAdressOIB>
  <DomainObject.Predmet.ProtustrankaIDrugiAdressOIB>
    <izvorni_sadrzaj>Stečajna masa MLADOST d.d. za izdavačku, grafičku i informatičku djelatnost, unutrašnju i vanjsku trgovinu - u stečaju, OIB 00000000001, Ilica 30, 10000 Zagreb</izvorni_sadrzaj>
    <derivirana_varijabla naziv="DomainObject.Predmet.ProtustrankaIDrugiAdressOIB_1">Stečajna masa MLADOST d.d. za izdavačku, grafičku i informatičku djelatnost, unutrašnju i vanjsku trgovinu - u stečaju, OIB 00000000001, Ilica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ZAVOD ZA MIROVINSKO OSIGURANJE</item>
      <item>Stečajna masa MLADOST d.d. za izdavačku, grafičku i informatičku djelatnost, unutrašnju i vanjsku trgovinu - u stečaju</item>
      <item>Božidar Brkljač</item>
      <item>Općinski građanski sud u Zagrebu</item>
      <item>DOMINOVIĆ društvo s ograničenom odgovornošću za trgovinu i usluge</item>
      <item>MARIJO LOVRIĆ</item>
    </izvorni_sadrzaj>
    <derivirana_varijabla naziv="DomainObject.Predmet.SudioniciListNaziv_1">
      <item>HRVATSKI ZAVOD ZA MIROVINSKO OSIGURANJE</item>
      <item>Stečajna masa MLADOST d.d. za izdavačku, grafičku i informatičku djelatnost, unutrašnju i vanjsku trgovinu - u stečaju</item>
      <item>Božidar Brkljač</item>
      <item>Općinski građanski sud u Zagrebu</item>
      <item>DOMINOVIĆ društvo s ograničenom odgovornošću za trgovinu i usluge</item>
      <item>MARIJO LOVRIĆ</item>
    </derivirana_varijabla>
  </DomainObject.Predmet.SudioniciListNaziv>
  <DomainObject.Predmet.SudioniciListAdressOIB>
    <izvorni_sadrzaj>
      <item>HRVATSKI ZAVOD ZA MIROVINSKO OSIGURANJE, OIB 84397956623, A. Mihanovića 3,10000 Zagreb</item>
      <item>Stečajna masa MLADOST d.d. za izdavačku, grafičku i informatičku djelatnost, unutrašnju i vanjsku trgovinu - u stečaju, OIB 00000000001, Ilica 30,10000 Zagreb</item>
      <item>Božidar Brkljač, OIB 58227850404, Zaharova 3,10000 Zagreb</item>
      <item>Općinski građanski sud u Zagrebu, OIB 01252163117</item>
      <item>DOMINOVIĆ društvo s ograničenom odgovornošću za trgovinu i usluge, OIB 39753545974, Trnjanska Cesta 54/a,10000 Zagreb</item>
      <item>MARIJO LOVRIĆ, Medulićeva 9,10000 Zagreb</item>
    </izvorni_sadrzaj>
    <derivirana_varijabla naziv="DomainObject.Predmet.SudioniciListAdressOIB_1">
      <item>HRVATSKI ZAVOD ZA MIROVINSKO OSIGURANJE, OIB 84397956623, A. Mihanovića 3,10000 Zagreb</item>
      <item>Stečajna masa MLADOST d.d. za izdavačku, grafičku i informatičku djelatnost, unutrašnju i vanjsku trgovinu - u stečaju, OIB 00000000001, Ilica 30,10000 Zagreb</item>
      <item>Božidar Brkljač, OIB 58227850404, Zaharova 3,10000 Zagreb</item>
      <item>Općinski građanski sud u Zagrebu, OIB 01252163117</item>
      <item>DOMINOVIĆ društvo s ograničenom odgovornošću za trgovinu i usluge, OIB 39753545974, Trnjanska Cesta 54/a,10000 Zagreb</item>
      <item>MARIJO LOVRIĆ, Medulićeva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84397956623</item>
      <item>, OIB 00000000001</item>
      <item>, OIB 58227850404</item>
      <item>, OIB 01252163117</item>
      <item>, OIB 39753545974</item>
      <item>, OIB null</item>
    </izvorni_sadrzaj>
    <derivirana_varijabla naziv="DomainObject.Predmet.SudioniciListNazivOIB_1">
      <item>, OIB 84397956623</item>
      <item>, OIB 00000000001</item>
      <item>, OIB 58227850404</item>
      <item>, OIB 01252163117</item>
      <item>, OIB 39753545974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756</properties:Characters>
  <properties:Lines>32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2016-12-12T12:10:00Z</dcterms:created>
  <dc:creator>malenicav</dc:creator>
  <cp:lastModifiedBy>Kristina Švajger</cp:lastModifiedBy>
  <cp:lastPrinted>2016-12-12T12:26:00Z</cp:lastPrinted>
  <dcterms:modified xmlns:xsi="http://www.w3.org/2001/XMLSchema-instance" xsi:type="dcterms:W3CDTF">2016-12-12T12:26:00Z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