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b9a6" w14:paraId="c55b9a6" w:rsidRDefault="00444655" w:rsidP="00444655" w:rsidR="00444655">
      <w:pPr>
        <w:pStyle w:val="Bezproreda"/>
        <w15:collapsed w:val="false"/>
      </w:pPr>
      <w:bookmarkStart w:name="_GoBack" w:id="0"/>
      <w:bookmarkEnd w:id="0"/>
      <w:r>
        <w:t xml:space="preserve">GTP    Ma TIG d.o.o. u stečaju  </w:t>
      </w:r>
    </w:p>
    <w:p w:rsidRDefault="00444655" w:rsidP="00444655" w:rsidR="00444655">
      <w:pPr>
        <w:pStyle w:val="Bezproreda"/>
      </w:pPr>
      <w:r>
        <w:t>Stečajni  upravitelj</w:t>
      </w:r>
    </w:p>
    <w:p w:rsidRDefault="00444655" w:rsidP="00444655" w:rsidR="00444655">
      <w:pPr>
        <w:pStyle w:val="Bezproreda"/>
      </w:pPr>
      <w:r>
        <w:t xml:space="preserve">Dana </w:t>
      </w:r>
      <w:r w:rsidR="00F5278E">
        <w:t xml:space="preserve">03. </w:t>
      </w:r>
      <w:r>
        <w:t>siječnja 2019. godine</w:t>
      </w:r>
    </w:p>
    <w:p w:rsidRDefault="00444655" w:rsidP="00444655" w:rsidR="00444655">
      <w:pPr>
        <w:pStyle w:val="Bezproreda"/>
      </w:pPr>
    </w:p>
    <w:p w:rsidRDefault="00444655" w:rsidP="00444655" w:rsidR="00444655">
      <w:pPr>
        <w:pStyle w:val="Bezproreda"/>
      </w:pPr>
    </w:p>
    <w:p w:rsidRDefault="00444655" w:rsidP="00444655" w:rsidR="00444655">
      <w:pPr>
        <w:pStyle w:val="Bezproreda"/>
      </w:pPr>
      <w:r>
        <w:t xml:space="preserve">                                                                  Trgovačkom sudu u Zagrebu</w:t>
      </w:r>
    </w:p>
    <w:p w:rsidRDefault="00444655" w:rsidP="00444655" w:rsidR="00444655">
      <w:pPr>
        <w:pStyle w:val="Bezproreda"/>
      </w:pPr>
      <w:r>
        <w:t xml:space="preserve">                                                               </w:t>
      </w:r>
      <w:r w:rsidR="000D1396">
        <w:t xml:space="preserve">         Stečajni predmet: St-52</w:t>
      </w:r>
      <w:r>
        <w:t>54/16.</w:t>
      </w:r>
      <w:r w:rsidR="000E3B3D">
        <w:t>¸e</w:t>
      </w:r>
    </w:p>
    <w:p w:rsidRDefault="00444655" w:rsidP="00444655" w:rsidR="00444655">
      <w:pPr>
        <w:pStyle w:val="Bezproreda"/>
      </w:pPr>
    </w:p>
    <w:p w:rsidRDefault="00444655" w:rsidP="00444655" w:rsidR="00444655">
      <w:pPr>
        <w:pStyle w:val="Bezproreda"/>
      </w:pPr>
      <w:r>
        <w:t>Predmet:  Izvještaji za ročišta</w:t>
      </w:r>
    </w:p>
    <w:p w:rsidRDefault="00444655" w:rsidP="00444655" w:rsidR="00444655">
      <w:pPr>
        <w:pStyle w:val="Bezproreda"/>
      </w:pPr>
      <w:r>
        <w:t xml:space="preserve">                   d o s t a v l j a j u   se.</w:t>
      </w:r>
    </w:p>
    <w:p w:rsidRDefault="00444655" w:rsidP="00444655" w:rsidR="00444655">
      <w:pPr>
        <w:pStyle w:val="Bezproreda"/>
      </w:pPr>
    </w:p>
    <w:p w:rsidRDefault="00444655" w:rsidP="00444655" w:rsidR="00444655">
      <w:pPr>
        <w:pStyle w:val="Bezproreda"/>
      </w:pPr>
    </w:p>
    <w:p w:rsidRDefault="00444655" w:rsidP="00444655" w:rsidR="00444655">
      <w:pPr>
        <w:pStyle w:val="Bezproreda"/>
        <w:rPr>
          <w:b/>
        </w:rPr>
      </w:pPr>
      <w:r>
        <w:rPr>
          <w:b/>
        </w:rPr>
        <w:t>ISPITNO  ROČIŠTE:</w:t>
      </w:r>
    </w:p>
    <w:p w:rsidRDefault="00F5278E" w:rsidP="00444655" w:rsidR="00F5278E">
      <w:pPr>
        <w:pStyle w:val="Bezproreda"/>
        <w:rPr>
          <w:b/>
        </w:rPr>
      </w:pPr>
    </w:p>
    <w:p w:rsidRDefault="00F5278E" w:rsidP="00F5278E" w:rsidR="00F5278E">
      <w:pPr>
        <w:pStyle w:val="Bezproreda"/>
        <w:numPr>
          <w:ilvl w:val="0"/>
          <w:numId w:val="1"/>
        </w:numPr>
      </w:pPr>
      <w:r>
        <w:t>Stečajnih vjerovnika  I višeg isplatnog reda  - nema</w:t>
      </w:r>
    </w:p>
    <w:p w:rsidRDefault="00F5278E" w:rsidP="00F5278E" w:rsidR="00F5278E">
      <w:pPr>
        <w:pStyle w:val="Bezproreda"/>
        <w:numPr>
          <w:ilvl w:val="0"/>
          <w:numId w:val="1"/>
        </w:numPr>
      </w:pPr>
      <w:r>
        <w:t xml:space="preserve">Stečajnih vjerovnika  II višeg isplatnog reda  ima </w:t>
      </w:r>
      <w:r>
        <w:rPr>
          <w:b/>
        </w:rPr>
        <w:t>dva</w:t>
      </w:r>
      <w:r>
        <w:t xml:space="preserve"> s prijavljenim  tražbinama u iznosu od   259.749,45 kuna.</w:t>
      </w:r>
    </w:p>
    <w:p w:rsidRDefault="00F5278E" w:rsidP="00F5278E" w:rsidR="00F5278E">
      <w:pPr>
        <w:pStyle w:val="Bezproreda"/>
      </w:pPr>
    </w:p>
    <w:p w:rsidRDefault="00F5278E" w:rsidP="00F5278E" w:rsidR="00F5278E">
      <w:pPr>
        <w:pStyle w:val="Bezproreda"/>
        <w:ind w:left="1155"/>
      </w:pPr>
      <w:r>
        <w:t>Prijavljene tražbine  u cijelosti se priznaju jer su  priložene valjane isprave koje te tražbine  čine osnovanim.</w:t>
      </w:r>
    </w:p>
    <w:p w:rsidRDefault="00F5278E" w:rsidP="00F5278E" w:rsidR="00F5278E">
      <w:pPr>
        <w:pStyle w:val="Bezproreda"/>
      </w:pPr>
    </w:p>
    <w:p w:rsidRDefault="00F5278E" w:rsidP="00F5278E" w:rsidR="00F5278E" w:rsidRPr="00F5278E">
      <w:pPr>
        <w:pStyle w:val="Bezproreda"/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jest </w:t>
      </w:r>
      <w:r>
        <w:rPr>
          <w:b/>
        </w:rPr>
        <w:t xml:space="preserve"> jedan,</w:t>
      </w:r>
    </w:p>
    <w:p w:rsidRDefault="00F5278E" w:rsidP="00F5278E" w:rsidR="00F5278E">
      <w:pPr>
        <w:pStyle w:val="Bezproreda"/>
        <w:numPr>
          <w:ilvl w:val="0"/>
          <w:numId w:val="1"/>
        </w:numPr>
      </w:pPr>
      <w:r>
        <w:t xml:space="preserve">Izlučnih vjerovnika, odnosno izlučnih prava  </w:t>
      </w:r>
      <w:r>
        <w:rPr>
          <w:b/>
        </w:rPr>
        <w:t xml:space="preserve"> nema.</w:t>
      </w:r>
    </w:p>
    <w:p w:rsidRDefault="00F5278E" w:rsidP="00F5278E" w:rsidR="00F5278E">
      <w:pPr>
        <w:pStyle w:val="Bezproreda"/>
      </w:pPr>
    </w:p>
    <w:p w:rsidRDefault="00F5278E" w:rsidP="00F5278E" w:rsidR="00F5278E">
      <w:pPr>
        <w:pStyle w:val="Bezproreda"/>
        <w:ind w:left="1155"/>
      </w:pPr>
      <w:r>
        <w:t xml:space="preserve">U prilogu: 1. Tablice  prijavljenih tražbina, </w:t>
      </w:r>
      <w:proofErr w:type="spellStart"/>
      <w:r>
        <w:t>razlučnih</w:t>
      </w:r>
      <w:proofErr w:type="spellEnd"/>
      <w:r>
        <w:t xml:space="preserve"> i izlučnih prava.</w:t>
      </w:r>
    </w:p>
    <w:p w:rsidRDefault="00F5278E" w:rsidP="00F846BD" w:rsidR="00F846BD">
      <w:pPr>
        <w:pStyle w:val="Bezproreda"/>
        <w:ind w:left="1155"/>
        <w:jc w:val="both"/>
      </w:pPr>
      <w:r>
        <w:t xml:space="preserve">                   2. Popis predmeta stečajne mase, Popis vjerovnika</w:t>
      </w:r>
      <w:r w:rsidR="00F846BD">
        <w:t xml:space="preserve"> i Popis imovine i </w:t>
      </w:r>
    </w:p>
    <w:p w:rsidRDefault="00F846BD" w:rsidP="00F5278E" w:rsidR="00F5278E">
      <w:pPr>
        <w:pStyle w:val="Bezproreda"/>
        <w:ind w:left="1155"/>
      </w:pPr>
      <w:r>
        <w:t xml:space="preserve"> </w:t>
      </w:r>
      <w:r w:rsidR="00F5278E">
        <w:rPr>
          <w:b/>
        </w:rPr>
        <w:t xml:space="preserve"> </w:t>
      </w:r>
      <w:r>
        <w:rPr>
          <w:b/>
        </w:rPr>
        <w:t xml:space="preserve">                      </w:t>
      </w:r>
      <w:r>
        <w:t>obveza,</w:t>
      </w:r>
    </w:p>
    <w:p w:rsidRDefault="00F846BD" w:rsidP="00F5278E" w:rsidR="00F846BD">
      <w:pPr>
        <w:pStyle w:val="Bezproreda"/>
        <w:ind w:left="1155"/>
      </w:pPr>
      <w:r>
        <w:t xml:space="preserve">                   3.  Izvadak iz zemljišne knjige,</w:t>
      </w:r>
    </w:p>
    <w:p w:rsidRDefault="005B6637" w:rsidP="00F5278E" w:rsidR="005B6637" w:rsidRPr="005B6637">
      <w:pPr>
        <w:pStyle w:val="Bezproreda"/>
        <w:ind w:left="1155"/>
      </w:pPr>
      <w:r>
        <w:t xml:space="preserve">                    4.  Prijave tražbina  </w:t>
      </w:r>
      <w:r>
        <w:rPr>
          <w:b/>
        </w:rPr>
        <w:t>- dvije</w:t>
      </w:r>
    </w:p>
    <w:p w:rsidRDefault="00444655" w:rsidP="00444655" w:rsidR="00444655">
      <w:pPr>
        <w:pStyle w:val="Bezproreda"/>
        <w:rPr>
          <w:b/>
        </w:rPr>
      </w:pPr>
    </w:p>
    <w:p w:rsidRDefault="00444655" w:rsidP="00444655" w:rsidR="00444655">
      <w:pPr>
        <w:pStyle w:val="Bezproreda"/>
        <w:rPr>
          <w:b/>
        </w:rPr>
      </w:pPr>
    </w:p>
    <w:p w:rsidRDefault="00444655" w:rsidP="00444655" w:rsidR="00F846BD">
      <w:pPr>
        <w:pStyle w:val="Bezproreda"/>
        <w:rPr>
          <w:b/>
        </w:rPr>
      </w:pPr>
      <w:r>
        <w:rPr>
          <w:b/>
        </w:rPr>
        <w:t>IZVJEŠTAJNO ROČIŠTE</w:t>
      </w:r>
      <w:r w:rsidR="00F846BD">
        <w:rPr>
          <w:b/>
        </w:rPr>
        <w:t>:</w:t>
      </w:r>
    </w:p>
    <w:p w:rsidRDefault="00F846BD" w:rsidP="00444655" w:rsidR="00F846BD">
      <w:pPr>
        <w:pStyle w:val="Bezproreda"/>
        <w:rPr>
          <w:b/>
        </w:rPr>
      </w:pPr>
    </w:p>
    <w:p w:rsidRDefault="00F846BD" w:rsidP="00444655" w:rsidR="00F846BD">
      <w:pPr>
        <w:pStyle w:val="Bezproreda"/>
      </w:pPr>
      <w:r>
        <w:rPr>
          <w:b/>
        </w:rPr>
        <w:t xml:space="preserve">                       </w:t>
      </w:r>
      <w:r>
        <w:t xml:space="preserve"> Stečajni   dužnik GTP </w:t>
      </w:r>
      <w:proofErr w:type="spellStart"/>
      <w:r>
        <w:t>MaTIG</w:t>
      </w:r>
      <w:proofErr w:type="spellEnd"/>
      <w:r>
        <w:t xml:space="preserve">  d.o.o. prestao je obavljati  djelatnost  u 2013. godini  (podaci iz Ispostave Porezne  uprave).</w:t>
      </w:r>
    </w:p>
    <w:p w:rsidRDefault="00F846BD" w:rsidP="00444655" w:rsidR="00F846BD">
      <w:pPr>
        <w:pStyle w:val="Bezproreda"/>
      </w:pPr>
      <w:r>
        <w:t xml:space="preserve">                         Neprestana  blokada poslovnog računa  u neprestanoj je dugotrajnoj  blokadi.</w:t>
      </w:r>
    </w:p>
    <w:p w:rsidRDefault="00F846BD" w:rsidP="00444655" w:rsidR="00F846BD">
      <w:pPr>
        <w:pStyle w:val="Bezproreda"/>
      </w:pPr>
      <w:r>
        <w:t xml:space="preserve">                         Osnivač i direktor  </w:t>
      </w:r>
      <w:proofErr w:type="spellStart"/>
      <w:r>
        <w:t>T.B</w:t>
      </w:r>
      <w:proofErr w:type="spellEnd"/>
      <w:r>
        <w:t>.  na adresi sjedišta Dužnika nije pronađen, stoga što je  po saznanjima  napustio  to prebivalište i nalazi se</w:t>
      </w:r>
      <w:r w:rsidR="00384D56">
        <w:t xml:space="preserve"> sa porodicom</w:t>
      </w:r>
      <w:r>
        <w:t xml:space="preserve"> na privremenom radu u inozemstvu.</w:t>
      </w:r>
    </w:p>
    <w:p w:rsidRDefault="00F846BD" w:rsidP="00444655" w:rsidR="00384D56">
      <w:pPr>
        <w:pStyle w:val="Bezproreda"/>
      </w:pPr>
      <w:r>
        <w:t xml:space="preserve">                        </w:t>
      </w:r>
      <w:r w:rsidR="00384D56">
        <w:t xml:space="preserve"> Budući nije bilo moguće  pronaći  zastupnika po zakonu Dužnika, nije moguće pronaći poslovnu dokumentaciju  koja je nastala za trajanja poslovanja Dužnika.</w:t>
      </w:r>
    </w:p>
    <w:p w:rsidRDefault="00384D56" w:rsidP="00444655" w:rsidR="00384D56">
      <w:pPr>
        <w:pStyle w:val="Bezproreda"/>
      </w:pPr>
      <w:r>
        <w:t xml:space="preserve">                         Knjigovodstveni  i računovodstveni servis P. P. d.o.o. koji je vodio računovodstvene poslove za toga dužnika  prestao je obavljati</w:t>
      </w:r>
      <w:r w:rsidR="00F846BD">
        <w:t xml:space="preserve"> </w:t>
      </w:r>
      <w:r>
        <w:t xml:space="preserve"> te poslova u 2012. godini i svu dokumentaciju predao  tada  osnivaču, vlasniku i direktoru.</w:t>
      </w:r>
    </w:p>
    <w:p w:rsidRDefault="00384D56" w:rsidP="00444655" w:rsidR="00384D56">
      <w:pPr>
        <w:pStyle w:val="Bezproreda"/>
      </w:pPr>
    </w:p>
    <w:p w:rsidRDefault="00384D56" w:rsidP="00444655" w:rsidR="00384D56">
      <w:pPr>
        <w:pStyle w:val="Bezproreda"/>
      </w:pPr>
      <w:r>
        <w:t xml:space="preserve">                      Osnovom izloženog </w:t>
      </w:r>
      <w:r>
        <w:rPr>
          <w:b/>
        </w:rPr>
        <w:t>predlažem</w:t>
      </w:r>
      <w:r>
        <w:t xml:space="preserve"> da  Skupština vjerovnika  donese odluke, i to:</w:t>
      </w:r>
    </w:p>
    <w:p w:rsidRDefault="00384D56" w:rsidP="00444655" w:rsidR="00384D56">
      <w:pPr>
        <w:pStyle w:val="Bezproreda"/>
      </w:pPr>
      <w:r>
        <w:t xml:space="preserve">          </w:t>
      </w:r>
    </w:p>
    <w:p w:rsidRDefault="00384D56" w:rsidP="00384D56" w:rsidR="00384D56">
      <w:pPr>
        <w:pStyle w:val="Bezproreda"/>
        <w:numPr>
          <w:ilvl w:val="0"/>
          <w:numId w:val="2"/>
        </w:numPr>
      </w:pPr>
      <w:r>
        <w:t>Prihvaća se  izvješće stečajnog upravitelja,</w:t>
      </w:r>
    </w:p>
    <w:p w:rsidRDefault="00384D56" w:rsidP="00384D56" w:rsidR="00384D56">
      <w:pPr>
        <w:pStyle w:val="Bezproreda"/>
        <w:numPr>
          <w:ilvl w:val="0"/>
          <w:numId w:val="2"/>
        </w:numPr>
      </w:pPr>
      <w:r>
        <w:t>Stečajni dužnik nema uvjeta za  nastaviti obavljanje djelatnosti, odnosno dužnik  prestaje obavljati djelatnost.</w:t>
      </w:r>
    </w:p>
    <w:p w:rsidRDefault="00384D56" w:rsidP="00384D56" w:rsidR="00384D56">
      <w:pPr>
        <w:pStyle w:val="Bezproreda"/>
        <w:ind w:left="1455"/>
      </w:pPr>
    </w:p>
    <w:p w:rsidRDefault="00384D56" w:rsidP="00384D56" w:rsidR="00384D56">
      <w:pPr>
        <w:pStyle w:val="Bezproreda"/>
        <w:ind w:left="1455"/>
      </w:pPr>
    </w:p>
    <w:p w:rsidRDefault="00384D56" w:rsidP="00384D56" w:rsidR="00243DF4">
      <w:pPr>
        <w:pStyle w:val="Bezproreda"/>
        <w:ind w:left="1455"/>
      </w:pPr>
      <w:r>
        <w:t xml:space="preserve">                                                                                                           Mate Balenović</w:t>
      </w:r>
      <w:r w:rsidR="00444655">
        <w:t xml:space="preserve">      </w:t>
      </w:r>
    </w:p>
    <w:p w:rsidRDefault="00573833" w:rsidP="00573833" w:rsidR="00573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GPT </w:t>
      </w:r>
      <w:proofErr w:type="spellStart"/>
      <w:r>
        <w:rPr>
          <w:sz w:val="24"/>
          <w:szCs w:val="24"/>
        </w:rPr>
        <w:t>MaTIG</w:t>
      </w:r>
      <w:proofErr w:type="spellEnd"/>
      <w:r>
        <w:rPr>
          <w:sz w:val="24"/>
          <w:szCs w:val="24"/>
        </w:rPr>
        <w:t xml:space="preserve"> d.o.o. u stečaju</w:t>
      </w:r>
    </w:p>
    <w:p w:rsidRDefault="00573833" w:rsidP="00573833" w:rsidR="00573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St-5353/2016.</w:t>
      </w:r>
    </w:p>
    <w:p w:rsidRDefault="00573833" w:rsidP="00573833" w:rsidR="0057383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Dana 03. siječnja 2019. godine</w:t>
      </w:r>
    </w:p>
    <w:p w:rsidRDefault="00573833" w:rsidP="00573833" w:rsidR="00573833">
      <w:pPr>
        <w:pStyle w:val="Bezproreda"/>
      </w:pPr>
    </w:p>
    <w:p w:rsidRDefault="00573833" w:rsidP="00573833" w:rsidR="00573833">
      <w:pPr>
        <w:pStyle w:val="Bezproreda"/>
      </w:pPr>
    </w:p>
    <w:p w:rsidRDefault="00573833" w:rsidP="00573833" w:rsidR="00573833">
      <w:pPr>
        <w:pStyle w:val="Bezproreda"/>
      </w:pPr>
      <w:r>
        <w:t xml:space="preserve">                                    </w:t>
      </w:r>
      <w:r>
        <w:t xml:space="preserve">                        </w:t>
      </w:r>
      <w:r>
        <w:t>TABLICA PRIJAVLJENIH TRAŽBINA , RAZLUČNIH I IZLUČNIH PRAVA</w:t>
      </w:r>
    </w:p>
    <w:p w:rsidRDefault="00573833" w:rsidP="00573833" w:rsidR="00573833">
      <w:pPr>
        <w:pStyle w:val="Bezproreda"/>
      </w:pPr>
    </w:p>
    <w:p w:rsidRDefault="00573833" w:rsidP="00384D56" w:rsidR="00573833">
      <w:pPr>
        <w:pStyle w:val="Bezproreda"/>
        <w:ind w:left="1455"/>
      </w:pPr>
    </w:p>
    <w:p w:rsidRDefault="00573833" w:rsidP="00384D56" w:rsidR="00573833">
      <w:pPr>
        <w:pStyle w:val="Bezproreda"/>
        <w:ind w:left="1455"/>
      </w:pPr>
    </w:p>
    <w:tbl>
      <w:tblPr>
        <w:tblStyle w:val="Reetkatablice"/>
        <w:tblW w:type="pct" w:w="5000"/>
        <w:tblInd w:type="dxa" w:w="0"/>
        <w:tblLook w:val="04A0" w:noVBand="1" w:noHBand="0" w:lastColumn="0" w:firstColumn="1" w:lastRow="0" w:firstRow="1"/>
      </w:tblPr>
      <w:tblGrid>
        <w:gridCol w:w="666"/>
        <w:gridCol w:w="1460"/>
        <w:gridCol w:w="859"/>
        <w:gridCol w:w="1148"/>
        <w:gridCol w:w="700"/>
        <w:gridCol w:w="666"/>
        <w:gridCol w:w="741"/>
        <w:gridCol w:w="1119"/>
        <w:gridCol w:w="622"/>
        <w:gridCol w:w="741"/>
        <w:gridCol w:w="566"/>
      </w:tblGrid>
      <w:tr w:rsidTr="00573833" w:rsidR="00573833">
        <w:trPr>
          <w:trHeight w:val="2091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3833" w:rsidR="00573833">
            <w:pPr>
              <w:pStyle w:val="Bezproreda"/>
              <w:jc w:val="center"/>
            </w:pPr>
            <w:r>
              <w:t>Redni broj prijavljene tražbine</w:t>
            </w:r>
          </w:p>
          <w:p w:rsidRDefault="00573833" w:rsidR="00573833">
            <w:pPr>
              <w:pStyle w:val="Bezproreda"/>
              <w:jc w:val="center"/>
            </w:pP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833" w:rsidR="00573833">
            <w:pPr>
              <w:pStyle w:val="Bezproreda"/>
              <w:jc w:val="center"/>
            </w:pPr>
            <w:r>
              <w:t>Ime i  prezime, tvrtka ili naziv vjerovnika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833" w:rsidR="00573833">
            <w:pPr>
              <w:pStyle w:val="Bezproreda"/>
              <w:jc w:val="center"/>
            </w:pPr>
            <w:r>
              <w:t>OIB  vjerovnika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833" w:rsidR="00573833">
            <w:pPr>
              <w:pStyle w:val="Bezproreda"/>
              <w:jc w:val="center"/>
            </w:pPr>
            <w:r>
              <w:t>Adresa/ sjedište vjerovnika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833" w:rsidR="00573833">
            <w:pPr>
              <w:pStyle w:val="Bezproreda"/>
              <w:jc w:val="center"/>
            </w:pPr>
            <w:r>
              <w:t>Iznos prijavljene tražbine (kn)</w:t>
            </w: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833" w:rsidR="00573833">
            <w:pPr>
              <w:pStyle w:val="Bezproreda"/>
              <w:jc w:val="center"/>
            </w:pPr>
            <w:r>
              <w:t>Pravna osnova  prijavljene tražbine</w:t>
            </w: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833" w:rsidR="00573833">
            <w:pPr>
              <w:pStyle w:val="Bezproreda"/>
              <w:jc w:val="center"/>
            </w:pPr>
            <w:r>
              <w:t>Iznos priznate tražbine</w:t>
            </w:r>
          </w:p>
          <w:p w:rsidRDefault="00573833" w:rsidR="00573833">
            <w:pPr>
              <w:pStyle w:val="Bezproreda"/>
              <w:jc w:val="center"/>
            </w:pPr>
            <w:r>
              <w:t>(kn)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3833" w:rsidR="00573833">
            <w:pPr>
              <w:pStyle w:val="Bezproreda"/>
              <w:jc w:val="center"/>
            </w:pPr>
            <w:r>
              <w:t>Pravna osnova</w:t>
            </w:r>
          </w:p>
          <w:p w:rsidRDefault="00573833" w:rsidR="00573833">
            <w:pPr>
              <w:pStyle w:val="Bezproreda"/>
              <w:jc w:val="center"/>
            </w:pPr>
            <w:r>
              <w:t>priznate tražbine</w:t>
            </w:r>
          </w:p>
          <w:p w:rsidRDefault="00573833" w:rsidR="00573833">
            <w:pPr>
              <w:pStyle w:val="Bezproreda"/>
              <w:jc w:val="center"/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833" w:rsidR="00573833">
            <w:pPr>
              <w:pStyle w:val="Bezproreda"/>
              <w:jc w:val="center"/>
            </w:pPr>
            <w:r>
              <w:t>Iznos osporene tražbine (kn)</w:t>
            </w:r>
          </w:p>
        </w:tc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833" w:rsidR="00573833">
            <w:pPr>
              <w:pStyle w:val="Bezproreda"/>
              <w:jc w:val="center"/>
            </w:pPr>
            <w:r>
              <w:t>Razlog osporavanja tražbine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833" w:rsidR="00573833">
            <w:pPr>
              <w:pStyle w:val="Bezproreda"/>
              <w:jc w:val="center"/>
            </w:pPr>
            <w:r>
              <w:t>Oznaka ovršne isprave ako se tražbina zasniva na ovršnoj ispravi</w:t>
            </w:r>
          </w:p>
        </w:tc>
      </w:tr>
      <w:tr w:rsidTr="00573833" w:rsidR="00573833"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tabs>
                <w:tab w:pos="1208" w:val="left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 Hrvatska,Ministarstvo Financija , Porezna uprava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</w:t>
            </w:r>
            <w:proofErr w:type="spellStart"/>
            <w:r>
              <w:rPr>
                <w:sz w:val="24"/>
                <w:szCs w:val="24"/>
              </w:rPr>
              <w:t>Boškovićena</w:t>
            </w:r>
            <w:proofErr w:type="spellEnd"/>
            <w:r>
              <w:rPr>
                <w:sz w:val="24"/>
                <w:szCs w:val="24"/>
              </w:rPr>
              <w:t xml:space="preserve"> broj 5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245.086,39 kuna</w:t>
            </w: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zakonska obveza</w:t>
            </w: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245.086,39 kuna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PDV,porezi,doprinosi  i druge novčane obveze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xx</w:t>
            </w:r>
            <w:proofErr w:type="spellEnd"/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Ovršnu ispravu ima</w:t>
            </w:r>
          </w:p>
        </w:tc>
      </w:tr>
      <w:tr w:rsidTr="00573833" w:rsidR="00573833"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2.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tabs>
                <w:tab w:pos="1178" w:val="left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Raiiffeisenbank</w:t>
            </w:r>
            <w:proofErr w:type="spellEnd"/>
            <w:r>
              <w:rPr>
                <w:sz w:val="24"/>
                <w:szCs w:val="24"/>
              </w:rPr>
              <w:t xml:space="preserve">  Austrija d.d. Račun: HR0624840081000000013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53056966535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Zagreb, Magazinska cesta 69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14.663,06 kuna</w:t>
            </w: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 xml:space="preserve">Trošak po </w:t>
            </w:r>
            <w:proofErr w:type="spellStart"/>
            <w:r>
              <w:t>Revolving</w:t>
            </w:r>
            <w:proofErr w:type="spellEnd"/>
            <w:r>
              <w:t xml:space="preserve">  kartici</w:t>
            </w: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14.663,06 kuna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 xml:space="preserve">Novčana </w:t>
            </w:r>
            <w:proofErr w:type="spellStart"/>
            <w:r>
              <w:t>obvwza</w:t>
            </w:r>
            <w:proofErr w:type="spellEnd"/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proofErr w:type="spellStart"/>
            <w:r>
              <w:t>xx</w:t>
            </w:r>
            <w:proofErr w:type="spellEnd"/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</w:pPr>
            <w:r>
              <w:t>Ovršnu ispravu ima</w:t>
            </w:r>
          </w:p>
        </w:tc>
      </w:tr>
      <w:tr w:rsidTr="00573833" w:rsidR="00573833"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</w:tr>
      <w:tr w:rsidTr="00573833" w:rsidR="00573833"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</w:tr>
      <w:tr w:rsidTr="00573833" w:rsidR="00573833"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>259.749,45 kuna</w:t>
            </w: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>259.749,45 kuna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833" w:rsidR="00573833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</w:tr>
      <w:tr w:rsidTr="00573833" w:rsidR="00573833"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73833" w:rsidR="00573833">
            <w:pPr>
              <w:pStyle w:val="Bezproreda"/>
              <w:jc w:val="both"/>
            </w:pPr>
          </w:p>
        </w:tc>
      </w:tr>
    </w:tbl>
    <w:p w:rsidRDefault="00573833" w:rsidP="00573833" w:rsidR="00573833"/>
    <w:p w:rsidRDefault="00573833" w:rsidP="00573833" w:rsidR="00573833"/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48"/>
        <w:gridCol w:w="1645"/>
        <w:gridCol w:w="1073"/>
        <w:gridCol w:w="1502"/>
        <w:gridCol w:w="1693"/>
        <w:gridCol w:w="918"/>
        <w:gridCol w:w="849"/>
        <w:gridCol w:w="1060"/>
      </w:tblGrid>
      <w:tr w:rsidTr="00D02843" w:rsidR="00D02843">
        <w:tc>
          <w:tcPr>
            <w:tcW w:type="pct" w:w="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02843" w:rsidP="00554CE5" w:rsidR="00D02843">
            <w:pPr>
              <w:pStyle w:val="Bezproreda"/>
              <w:spacing w:lineRule="auto" w:line="276"/>
              <w:jc w:val="center"/>
            </w:pPr>
            <w:r>
              <w:t xml:space="preserve">Redni broj </w:t>
            </w:r>
          </w:p>
          <w:p w:rsidRDefault="00D02843" w:rsidP="00554CE5" w:rsidR="00D02843">
            <w:pPr>
              <w:pStyle w:val="Bezproreda"/>
              <w:spacing w:lineRule="auto" w:line="276"/>
              <w:jc w:val="center"/>
            </w:pP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P="00554CE5" w:rsidR="00D02843">
            <w:pPr>
              <w:pStyle w:val="Bezproreda"/>
              <w:spacing w:lineRule="auto" w:line="276"/>
              <w:jc w:val="center"/>
            </w:pPr>
            <w:r>
              <w:t xml:space="preserve">Ime i prezime /  tvrtka ili naziv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P="00554CE5" w:rsidR="00D02843">
            <w:pPr>
              <w:pStyle w:val="Bezproreda"/>
              <w:spacing w:lineRule="auto" w:line="276"/>
              <w:jc w:val="center"/>
            </w:pPr>
            <w:r>
              <w:t xml:space="preserve">OIB </w:t>
            </w:r>
            <w:proofErr w:type="spellStart"/>
            <w:r>
              <w:t>razlučnog</w:t>
            </w:r>
            <w:proofErr w:type="spellEnd"/>
            <w:r>
              <w:t xml:space="preserve"> vjerovnika </w:t>
            </w:r>
          </w:p>
        </w:tc>
        <w:tc>
          <w:tcPr>
            <w:tcW w:type="pct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P="00554CE5" w:rsidR="00D02843">
            <w:pPr>
              <w:pStyle w:val="Bezproreda"/>
              <w:spacing w:lineRule="auto" w:line="276"/>
              <w:jc w:val="center"/>
            </w:pPr>
            <w:r>
              <w:t xml:space="preserve">Adresa / sjedište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P="00554CE5" w:rsidR="00D02843">
            <w:pPr>
              <w:pStyle w:val="Bezproreda"/>
              <w:spacing w:lineRule="auto" w:line="276"/>
              <w:jc w:val="center"/>
            </w:pPr>
            <w:r>
              <w:t xml:space="preserve">Javna knjiga u koju je </w:t>
            </w:r>
            <w:proofErr w:type="spellStart"/>
            <w:r>
              <w:t>razlučno</w:t>
            </w:r>
            <w:proofErr w:type="spellEnd"/>
            <w:r>
              <w:t xml:space="preserve"> pravo upisano</w:t>
            </w: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P="00554CE5" w:rsidR="00D02843">
            <w:pPr>
              <w:pStyle w:val="Bezproreda"/>
              <w:spacing w:lineRule="auto" w:line="276"/>
              <w:jc w:val="center"/>
            </w:pPr>
            <w:r>
              <w:t xml:space="preserve">Iznos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P="00554CE5" w:rsidR="00D02843">
            <w:pPr>
              <w:pStyle w:val="Bezproreda"/>
              <w:spacing w:lineRule="auto" w:line="276"/>
              <w:jc w:val="center"/>
            </w:pPr>
            <w:r>
              <w:t xml:space="preserve">Pravnu osnovu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P="00554CE5" w:rsidR="00D02843">
            <w:pPr>
              <w:pStyle w:val="Bezproreda"/>
              <w:spacing w:lineRule="auto" w:line="276"/>
              <w:jc w:val="center"/>
            </w:pPr>
            <w:r>
              <w:t xml:space="preserve">Dio imovine na koji se odnosi </w:t>
            </w:r>
            <w:proofErr w:type="spellStart"/>
            <w:r>
              <w:t>razlučno</w:t>
            </w:r>
            <w:proofErr w:type="spellEnd"/>
            <w:r>
              <w:t xml:space="preserve"> pravo</w:t>
            </w:r>
          </w:p>
        </w:tc>
      </w:tr>
      <w:tr w:rsidTr="00D02843" w:rsidR="00D02843">
        <w:tc>
          <w:tcPr>
            <w:tcW w:type="pct" w:w="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Republika 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Hrvatska..Ministarstvo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financija, Porezna uprava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Zagreb,Boškovićeva ulica broj 5q</w:t>
            </w: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Rijeci,Zemljišnoknjižni odjel u Delnicama</w:t>
            </w: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235.897,66 kuna</w:t>
            </w:r>
          </w:p>
        </w:tc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Založno pravo na nekretnini osnovom poreznog duga</w:t>
            </w: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kat.čest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. 6861,livada u Logi, površine 283 čhv.kat.čest. 6862 pašnjak u Logi površine 260 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čhv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. z.k.ul. 2252,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Divjake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D02843" w:rsidR="00D02843">
        <w:trPr>
          <w:trHeight w:val="389"/>
        </w:trPr>
        <w:tc>
          <w:tcPr>
            <w:tcW w:type="pct" w:w="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235.897,66 kuna</w:t>
            </w:r>
          </w:p>
        </w:tc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D02843" w:rsidR="00D02843">
        <w:tc>
          <w:tcPr>
            <w:tcW w:type="pct" w:w="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D02843" w:rsidR="00D02843">
        <w:tc>
          <w:tcPr>
            <w:tcW w:type="pct" w:w="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D02843" w:rsidR="00D02843">
        <w:tc>
          <w:tcPr>
            <w:tcW w:type="pct" w:w="2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P="00554CE5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D02843" w:rsidP="00D02843" w:rsidR="00D02843">
      <w:pPr>
        <w:spacing w:lineRule="auto" w:line="240" w:after="80"/>
        <w:jc w:val="center"/>
        <w:rPr>
          <w:b/>
        </w:rPr>
      </w:pPr>
      <w:r>
        <w:rPr>
          <w:b/>
        </w:rPr>
        <w:t>III. TABLICA IZLUČNIH PRAVA</w:t>
      </w:r>
    </w:p>
    <w:p w:rsidRDefault="00D02843" w:rsidP="00D02843" w:rsidR="00D02843">
      <w:pPr>
        <w:spacing w:lineRule="auto" w:line="240" w:after="80"/>
        <w:jc w:val="center"/>
        <w:rPr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D02843" w:rsidR="00D02843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02843" w:rsidR="00D02843">
            <w:pPr>
              <w:pStyle w:val="Bezproreda"/>
              <w:spacing w:lineRule="auto" w:line="276"/>
              <w:jc w:val="center"/>
            </w:pPr>
            <w:r>
              <w:t xml:space="preserve">Redni broj </w:t>
            </w:r>
          </w:p>
          <w:p w:rsidRDefault="00D02843" w:rsidR="00D02843">
            <w:pPr>
              <w:pStyle w:val="Bezproreda"/>
              <w:spacing w:lineRule="auto" w:line="276"/>
              <w:jc w:val="center"/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R="00D02843">
            <w:pPr>
              <w:pStyle w:val="Bezproreda"/>
              <w:spacing w:lineRule="auto" w:line="276"/>
              <w:jc w:val="center"/>
            </w:pPr>
            <w:r>
              <w:t xml:space="preserve">Ime i prezime /  tvrtka ili naziv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R="00D02843">
            <w:pPr>
              <w:pStyle w:val="Bezproreda"/>
              <w:spacing w:lineRule="auto" w:line="276"/>
              <w:jc w:val="center"/>
            </w:pPr>
            <w:r>
              <w:t xml:space="preserve">OIB </w:t>
            </w:r>
            <w:proofErr w:type="spellStart"/>
            <w:r>
              <w:t>razlučnog</w:t>
            </w:r>
            <w:proofErr w:type="spellEnd"/>
            <w:r>
              <w:t xml:space="preserve">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R="00D02843">
            <w:pPr>
              <w:pStyle w:val="Bezproreda"/>
              <w:spacing w:lineRule="auto" w:line="276"/>
              <w:jc w:val="center"/>
            </w:pPr>
            <w:r>
              <w:t xml:space="preserve">Adresa / sjedište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R="00D02843">
            <w:pPr>
              <w:pStyle w:val="Bezproreda"/>
              <w:spacing w:lineRule="auto" w:line="276"/>
              <w:jc w:val="center"/>
            </w:pPr>
            <w: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843" w:rsidR="00D02843">
            <w:pPr>
              <w:pStyle w:val="Bezproreda"/>
              <w:spacing w:lineRule="auto" w:line="276"/>
              <w:jc w:val="center"/>
            </w:pPr>
            <w:r>
              <w:t>Predmet izlučnog prava</w:t>
            </w:r>
          </w:p>
        </w:tc>
      </w:tr>
      <w:tr w:rsidTr="00D02843" w:rsidR="00D02843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D02843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2843" w:rsidR="00D02843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lastRenderedPageBreak/>
              <w:t xml:space="preserve">izlučnih prava </w:t>
            </w:r>
            <w:proofErr w:type="spellStart"/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lastRenderedPageBreak/>
              <w:t>neme</w:t>
            </w:r>
            <w:proofErr w:type="spellEnd"/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2843" w:rsidR="00D02843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D02843" w:rsidP="00D02843" w:rsidR="00D02843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D02843" w:rsidP="00D02843" w:rsidR="00D02843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Mjesto i datum </w:t>
      </w:r>
      <w:r>
        <w:rPr>
          <w:rFonts w:cs="Times New Roman" w:eastAsia="Calibri" w:hAnsi="Times New Roman" w:ascii="Times New Roman"/>
          <w:sz w:val="24"/>
        </w:rPr>
        <w:tab/>
      </w:r>
      <w:r>
        <w:rPr>
          <w:rFonts w:cs="Times New Roman" w:eastAsia="Calibri" w:hAnsi="Times New Roman" w:ascii="Times New Roman"/>
          <w:sz w:val="24"/>
        </w:rPr>
        <w:tab/>
      </w:r>
      <w:r>
        <w:rPr>
          <w:rFonts w:cs="Times New Roman" w:eastAsia="Calibri" w:hAnsi="Times New Roman" w:ascii="Times New Roman"/>
          <w:sz w:val="24"/>
        </w:rPr>
        <w:tab/>
      </w:r>
      <w:r>
        <w:rPr>
          <w:rFonts w:cs="Times New Roman" w:eastAsia="Calibri" w:hAnsi="Times New Roman" w:ascii="Times New Roman"/>
          <w:sz w:val="24"/>
        </w:rPr>
        <w:tab/>
      </w:r>
      <w:r>
        <w:rPr>
          <w:rFonts w:cs="Times New Roman" w:eastAsia="Calibri" w:hAnsi="Times New Roman" w:ascii="Times New Roman"/>
          <w:sz w:val="24"/>
        </w:rPr>
        <w:tab/>
      </w:r>
      <w:r>
        <w:rPr>
          <w:rFonts w:cs="Times New Roman" w:eastAsia="Calibri" w:hAnsi="Times New Roman" w:ascii="Times New Roman"/>
          <w:sz w:val="24"/>
        </w:rPr>
        <w:tab/>
      </w:r>
      <w:r>
        <w:rPr>
          <w:rFonts w:cs="Times New Roman" w:eastAsia="Calibri" w:hAnsi="Times New Roman" w:ascii="Times New Roman"/>
          <w:sz w:val="24"/>
        </w:rPr>
        <w:tab/>
        <w:t xml:space="preserve">                                                   Stečajni upravitelj</w:t>
      </w:r>
    </w:p>
    <w:p w:rsidRDefault="00D02843" w:rsidP="00D02843" w:rsidR="00D02843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 03. siječnja  2019. godine.                                                                                                                    Mate  Balenović</w:t>
      </w:r>
    </w:p>
    <w:p w:rsidRDefault="00D02843" w:rsidP="00D02843" w:rsidR="00D02843">
      <w:pPr>
        <w:pStyle w:val="Bezproreda"/>
        <w:jc w:val="both"/>
      </w:pPr>
    </w:p>
    <w:p w:rsidRDefault="00573833" w:rsidP="00573833" w:rsidR="00573833" w:rsidRPr="00573833"/>
    <w:sectPr w:rsidR="00573833" w:rsidRPr="005738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E2BEB"/>
    <w:multiLevelType w:val="hybridMultilevel"/>
    <w:tmpl w:val="6CE2732E"/>
    <w:lvl w:tplc="48624E7C" w:ilvl="0">
      <w:start w:val="1"/>
      <w:numFmt w:val="decimal"/>
      <w:lvlText w:val="%1."/>
      <w:lvlJc w:val="left"/>
      <w:pPr>
        <w:ind w:hanging="360" w:left="1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ind w:hanging="180" w:left="7215"/>
      </w:pPr>
    </w:lvl>
  </w:abstractNum>
  <w:abstractNum w:abstractNumId="1">
    <w:nsid w:val="4C1B7B79"/>
    <w:multiLevelType w:val="hybridMultilevel"/>
    <w:tmpl w:val="27A8C014"/>
    <w:lvl w:tplc="3A7C1BAE" w:ilvl="0">
      <w:start w:val="1"/>
      <w:numFmt w:val="decimal"/>
      <w:lvlText w:val="%1."/>
      <w:lvlJc w:val="left"/>
      <w:pPr>
        <w:ind w:hanging="360" w:left="11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75"/>
      </w:pPr>
    </w:lvl>
    <w:lvl w:tentative="true" w:tplc="041A001B" w:ilvl="2">
      <w:start w:val="1"/>
      <w:numFmt w:val="lowerRoman"/>
      <w:lvlText w:val="%3."/>
      <w:lvlJc w:val="right"/>
      <w:pPr>
        <w:ind w:hanging="180" w:left="2595"/>
      </w:pPr>
    </w:lvl>
    <w:lvl w:tentative="true" w:tplc="041A000F" w:ilvl="3">
      <w:start w:val="1"/>
      <w:numFmt w:val="decimal"/>
      <w:lvlText w:val="%4."/>
      <w:lvlJc w:val="left"/>
      <w:pPr>
        <w:ind w:hanging="360" w:left="3315"/>
      </w:pPr>
    </w:lvl>
    <w:lvl w:tentative="true" w:tplc="041A0019" w:ilvl="4">
      <w:start w:val="1"/>
      <w:numFmt w:val="lowerLetter"/>
      <w:lvlText w:val="%5."/>
      <w:lvlJc w:val="left"/>
      <w:pPr>
        <w:ind w:hanging="360" w:left="4035"/>
      </w:pPr>
    </w:lvl>
    <w:lvl w:tentative="true" w:tplc="041A001B" w:ilvl="5">
      <w:start w:val="1"/>
      <w:numFmt w:val="lowerRoman"/>
      <w:lvlText w:val="%6."/>
      <w:lvlJc w:val="right"/>
      <w:pPr>
        <w:ind w:hanging="180" w:left="4755"/>
      </w:pPr>
    </w:lvl>
    <w:lvl w:tentative="true" w:tplc="041A000F" w:ilvl="6">
      <w:start w:val="1"/>
      <w:numFmt w:val="decimal"/>
      <w:lvlText w:val="%7."/>
      <w:lvlJc w:val="left"/>
      <w:pPr>
        <w:ind w:hanging="360" w:left="5475"/>
      </w:pPr>
    </w:lvl>
    <w:lvl w:tentative="true" w:tplc="041A0019" w:ilvl="7">
      <w:start w:val="1"/>
      <w:numFmt w:val="lowerLetter"/>
      <w:lvlText w:val="%8."/>
      <w:lvlJc w:val="left"/>
      <w:pPr>
        <w:ind w:hanging="360" w:left="6195"/>
      </w:pPr>
    </w:lvl>
    <w:lvl w:tentative="true" w:tplc="041A001B" w:ilvl="8">
      <w:start w:val="1"/>
      <w:numFmt w:val="lowerRoman"/>
      <w:lvlText w:val="%9."/>
      <w:lvlJc w:val="right"/>
      <w:pPr>
        <w:ind w:hanging="180" w:left="691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655"/>
    <w:rsid w:val="000D1396"/>
    <w:rsid w:val="000E3B3D"/>
    <w:rsid w:val="001F5F06"/>
    <w:rsid w:val="00243DF4"/>
    <w:rsid w:val="00384D56"/>
    <w:rsid w:val="00444655"/>
    <w:rsid w:val="00573833"/>
    <w:rsid w:val="005B6637"/>
    <w:rsid w:val="006C7F61"/>
    <w:rsid w:val="008F25A4"/>
    <w:rsid w:val="00906467"/>
    <w:rsid w:val="00D02843"/>
    <w:rsid w:val="00F5278E"/>
    <w:rsid w:val="00F8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465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7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573833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465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7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573833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97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96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002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41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71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13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92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4</properties:Pages>
  <properties:Words>526</properties:Words>
  <properties:Characters>3205</properties:Characters>
  <properties:Lines>429</properties:Lines>
  <properties:Paragraphs>97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2019-01-08T07:30:00Z</dcterms:created>
  <dc:creator>Mate</dc:creator>
  <cp:lastModifiedBy>Monika Grbac</cp:lastModifiedBy>
  <cp:lastPrinted>2019-01-02T11:16:00Z</cp:lastPrinted>
  <dcterms:modified xmlns:xsi="http://www.w3.org/2001/XMLSchema-instance" xsi:type="dcterms:W3CDTF">2019-01-08T07:33:00Z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St-5254/2016-48 / Podnesak - Podnesak (GTP    Ma TIG d.o.o.  Izvješća za ročišta..docx)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