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406be" w14:paraId="00406be" w:rsidRDefault="00FD55CA" w:rsidP="00FD55CA" w:rsidR="00FD55CA">
      <w:pPr>
        <w:jc w:val="both"/>
        <w15:collapsed w:val="false"/>
        <w:rPr>
          <w:b/>
        </w:rPr>
      </w:pPr>
      <w:bookmarkStart w:name="_GoBack" w:id="0"/>
      <w:bookmarkEnd w:id="0"/>
    </w:p>
    <w:p w:rsidRDefault="00FD55CA" w:rsidP="00FD55CA" w:rsidR="00FD55CA">
      <w:pPr>
        <w:jc w:val="both"/>
        <w:rPr>
          <w:b/>
        </w:rPr>
      </w:pPr>
    </w:p>
    <w:p w:rsidRDefault="00FD55CA" w:rsidP="00FD55CA" w:rsidR="00FD55CA">
      <w:pPr>
        <w:jc w:val="both"/>
        <w:rPr>
          <w:b/>
        </w:rPr>
      </w:pPr>
    </w:p>
    <w:p w:rsidRDefault="00FD55CA" w:rsidP="00FD55CA" w:rsidR="00FD55CA">
      <w:pPr>
        <w:jc w:val="both"/>
        <w:rPr>
          <w:b/>
        </w:rPr>
      </w:pPr>
    </w:p>
    <w:p w:rsidRDefault="00FD55CA" w:rsidP="00FD55CA" w:rsidR="00FD55CA" w:rsidRPr="00FD55CA">
      <w:pPr>
        <w:jc w:val="both"/>
        <w:rPr>
          <w:b/>
        </w:rPr>
      </w:pPr>
      <w:r w:rsidRPr="00FD55CA">
        <w:rPr>
          <w:b/>
        </w:rPr>
        <w:t>REPUBLIKA HRVATSKA</w:t>
      </w:r>
    </w:p>
    <w:p w:rsidRDefault="00FD55CA" w:rsidP="00FD55CA" w:rsidR="00FD55CA" w:rsidRPr="00FD55CA">
      <w:pPr>
        <w:jc w:val="both"/>
        <w:rPr>
          <w:b/>
        </w:rPr>
      </w:pPr>
      <w:r w:rsidRPr="00FD55CA">
        <w:rPr>
          <w:b/>
        </w:rPr>
        <w:t>TRGOVAČKI SUD U ZADRU</w:t>
      </w:r>
    </w:p>
    <w:p w:rsidRDefault="00FD55CA" w:rsidP="00FD55CA" w:rsidR="00FD55CA" w:rsidRPr="00FD55CA">
      <w:pPr>
        <w:jc w:val="both"/>
        <w:rPr>
          <w:b/>
        </w:rPr>
      </w:pPr>
      <w:r w:rsidRPr="00FD55CA">
        <w:rPr>
          <w:b/>
        </w:rPr>
        <w:t>STALNA SLUŽBA U ŠIBENIKU</w:t>
      </w:r>
      <w:r w:rsidRPr="00FD55CA">
        <w:rPr>
          <w:b/>
        </w:rPr>
        <w:tab/>
      </w:r>
      <w:r w:rsidRPr="00FD55CA">
        <w:rPr>
          <w:b/>
        </w:rPr>
        <w:tab/>
      </w:r>
      <w:r w:rsidRPr="00FD55CA">
        <w:rPr>
          <w:b/>
        </w:rPr>
        <w:tab/>
      </w:r>
      <w:r w:rsidRPr="00FD55CA">
        <w:rPr>
          <w:b/>
        </w:rPr>
        <w:tab/>
      </w:r>
      <w:r w:rsidRPr="00FD55CA">
        <w:rPr>
          <w:b/>
        </w:rPr>
        <w:tab/>
      </w:r>
      <w:r w:rsidRPr="00FD55CA">
        <w:rPr>
          <w:b/>
        </w:rPr>
        <w:tab/>
        <w:t>7 St-</w:t>
      </w:r>
      <w:r>
        <w:rPr>
          <w:b/>
        </w:rPr>
        <w:t>76/2015-6</w:t>
      </w:r>
    </w:p>
    <w:p w:rsidRDefault="00FD55CA" w:rsidP="00FD55CA" w:rsidR="00FD55CA" w:rsidRPr="00FD55CA">
      <w:pPr>
        <w:jc w:val="both"/>
        <w:rPr>
          <w:b/>
        </w:rPr>
      </w:pPr>
      <w:r w:rsidRPr="00FD55CA">
        <w:rPr>
          <w:b/>
        </w:rPr>
        <w:t>22000 ŠIBENIK</w:t>
      </w:r>
    </w:p>
    <w:p w:rsidRDefault="00FD55CA" w:rsidP="00FD55CA" w:rsidR="00FD55CA" w:rsidRPr="00FD55CA">
      <w:pPr>
        <w:jc w:val="both"/>
        <w:rPr>
          <w:b/>
        </w:rPr>
      </w:pPr>
      <w:r w:rsidRPr="00FD55CA">
        <w:rPr>
          <w:b/>
        </w:rPr>
        <w:t>Stjepana Radića 81/II</w:t>
      </w:r>
    </w:p>
    <w:p w:rsidRDefault="00FD55CA" w:rsidP="00FD55CA" w:rsidR="00FD55CA">
      <w:pPr>
        <w:jc w:val="both"/>
      </w:pPr>
    </w:p>
    <w:p w:rsidRDefault="00FD55CA" w:rsidP="00FD55CA" w:rsidR="00FD55CA">
      <w:pPr>
        <w:jc w:val="both"/>
      </w:pPr>
    </w:p>
    <w:p w:rsidRDefault="00FD55CA" w:rsidP="00FD55CA" w:rsidR="00FD55CA">
      <w:pPr>
        <w:jc w:val="center"/>
      </w:pPr>
      <w:r>
        <w:t>REPUBLIKA HRVATSKA</w:t>
      </w:r>
    </w:p>
    <w:p w:rsidRDefault="00FD55CA" w:rsidP="00FD55CA" w:rsidR="00FD55CA">
      <w:pPr>
        <w:jc w:val="center"/>
      </w:pPr>
    </w:p>
    <w:p w:rsidRDefault="00FD55CA" w:rsidP="00FD55CA" w:rsidR="00FD55CA">
      <w:pPr>
        <w:jc w:val="center"/>
      </w:pPr>
      <w:r>
        <w:t>R J E Š E N J E</w:t>
      </w:r>
    </w:p>
    <w:p w:rsidRDefault="00FD55CA" w:rsidP="00FD55CA" w:rsidR="00FD55CA">
      <w:pPr>
        <w:jc w:val="both"/>
      </w:pPr>
    </w:p>
    <w:p w:rsidRDefault="00FD55CA" w:rsidP="00FD55CA" w:rsidR="00FD55CA">
      <w:pPr>
        <w:jc w:val="both"/>
      </w:pPr>
      <w:r>
        <w:t xml:space="preserve">Trgovački sud  u Zadru, Stalna služba u Šibeniku, po stečajnom sucu Jošku </w:t>
      </w:r>
      <w:proofErr w:type="spellStart"/>
      <w:r>
        <w:t>Livakoviću</w:t>
      </w:r>
      <w:proofErr w:type="spellEnd"/>
      <w:r>
        <w:t xml:space="preserve">, odlučujući povodom prijedloga predlagatelja REPUBLIKE HRVATSKE, Ministarstva financija, Porezne uprave, Područni ured Dalmacija, zastupane po ŽDO u Šibeniku, Građansko-upravni odjel, za otvaranje stečajnog postupka nad imovinom stečajnog dužnika Mladena Radića, vlasnika obrta RADIĆ iz Šibenika, Brodarica, </w:t>
      </w:r>
      <w:proofErr w:type="spellStart"/>
      <w:r>
        <w:t>Ražinska</w:t>
      </w:r>
      <w:proofErr w:type="spellEnd"/>
      <w:r>
        <w:t xml:space="preserve"> 46, OIB:86364764716, dana 15. rujna 2015. godine</w:t>
      </w:r>
    </w:p>
    <w:p w:rsidRDefault="00FD55CA" w:rsidP="00FD55CA" w:rsidR="00FD55CA">
      <w:pPr>
        <w:jc w:val="both"/>
      </w:pPr>
    </w:p>
    <w:p w:rsidRDefault="00FD55CA" w:rsidP="00FD55CA" w:rsidR="00FD55CA">
      <w:pPr>
        <w:jc w:val="both"/>
      </w:pPr>
    </w:p>
    <w:p w:rsidRDefault="00FD55CA" w:rsidP="00FD55CA" w:rsidR="00FD55CA">
      <w:pPr>
        <w:jc w:val="both"/>
      </w:pPr>
    </w:p>
    <w:p w:rsidRDefault="00FD55CA" w:rsidP="00FD55CA" w:rsidR="00FD55CA">
      <w:pPr>
        <w:jc w:val="center"/>
      </w:pPr>
      <w:r>
        <w:t>r i j e š i o  j e</w:t>
      </w:r>
    </w:p>
    <w:p w:rsidRDefault="00FD55CA" w:rsidP="00FD55CA" w:rsidR="00FD55CA">
      <w:pPr>
        <w:jc w:val="both"/>
      </w:pPr>
    </w:p>
    <w:p w:rsidRDefault="00FD55CA" w:rsidP="00FD55CA" w:rsidR="00FD55CA">
      <w:pPr>
        <w:jc w:val="both"/>
      </w:pPr>
    </w:p>
    <w:p w:rsidRDefault="00FD55CA" w:rsidP="00FD55CA" w:rsidR="00FD55CA">
      <w:pPr>
        <w:jc w:val="both"/>
      </w:pPr>
      <w:r>
        <w:t xml:space="preserve">1.Pokreće se prethodni postupak radi utvrđivanja uvjeta za otvaranje stečajnog postupka nad imovinom stečajnog dužnika Mladena Radića, vlasnika obrta RADIĆ iz Šibenika, Brodarica, </w:t>
      </w:r>
      <w:proofErr w:type="spellStart"/>
      <w:r>
        <w:t>Ražinska</w:t>
      </w:r>
      <w:proofErr w:type="spellEnd"/>
      <w:r>
        <w:t xml:space="preserve"> 46, OIB:863647647162.</w:t>
      </w:r>
    </w:p>
    <w:p w:rsidRDefault="00FD55CA" w:rsidP="00FD55CA" w:rsidR="00FD55CA">
      <w:pPr>
        <w:jc w:val="both"/>
      </w:pPr>
      <w:r>
        <w:t>U ovom postupku imenuje se privremeni stečajni upravitelj u osobi Milana Macure, dipl. iur. iz Šibenika, Stjepana Radića 24/I, OIB: 25991506239.</w:t>
      </w:r>
    </w:p>
    <w:p w:rsidRDefault="00FD55CA" w:rsidP="00FD55CA" w:rsidR="00FD55CA">
      <w:pPr>
        <w:jc w:val="both"/>
      </w:pPr>
      <w:r>
        <w:t>3.Privremeni stečajni upravitelj dužan je u roku od 60 dana od dana primitka ovog rješenja dostaviti stečajnom sucu izvješće o financijskom gospodarskom stanju stečajnog dužnika, te mogućnostima provođenja stečajnog postupka nad njegovom imovinom.</w:t>
      </w:r>
    </w:p>
    <w:p w:rsidRDefault="00FD55CA" w:rsidP="00FD55CA" w:rsidR="00FD55CA">
      <w:pPr>
        <w:jc w:val="both"/>
      </w:pPr>
      <w:r>
        <w:t>4.Privremeni stečajni upravitelj ovlašten je stupiti u poslovne prostorije dužnika te tamo provesti sve radnje.</w:t>
      </w:r>
    </w:p>
    <w:p w:rsidRDefault="00FD55CA" w:rsidP="00FD55CA" w:rsidR="00FD55CA">
      <w:pPr>
        <w:jc w:val="both"/>
      </w:pPr>
      <w:r>
        <w:t xml:space="preserve">5.Vlasnik obrta Mladen Radić iz Šibenika, Brodarica, </w:t>
      </w:r>
      <w:proofErr w:type="spellStart"/>
      <w:r>
        <w:t>Ražinska</w:t>
      </w:r>
      <w:proofErr w:type="spellEnd"/>
      <w:r>
        <w:t xml:space="preserve"> 46, dužan je privremenom stečajnom upravitelju dopustiti uvid u knjige i svu poslovnu dokumentaciju dužnika, pružiti mu sve potrebite obavijesti pod prijetnjom zakonskih posljedica.</w:t>
      </w:r>
    </w:p>
    <w:p w:rsidRDefault="00FD55CA" w:rsidP="00FD55CA" w:rsidR="00FD55CA">
      <w:pPr>
        <w:jc w:val="both"/>
      </w:pPr>
    </w:p>
    <w:p w:rsidRDefault="00FD55CA" w:rsidP="00FD55CA" w:rsidR="00FD55CA">
      <w:pPr>
        <w:jc w:val="center"/>
      </w:pPr>
      <w:r>
        <w:t>Obrazloženje</w:t>
      </w:r>
    </w:p>
    <w:p w:rsidRDefault="00FD55CA" w:rsidP="00FD55CA" w:rsidR="00FD55CA">
      <w:pPr>
        <w:jc w:val="both"/>
      </w:pPr>
    </w:p>
    <w:p w:rsidRDefault="00FD55CA" w:rsidP="00FD55CA" w:rsidR="00FD55CA">
      <w:pPr>
        <w:jc w:val="both"/>
      </w:pPr>
      <w:r>
        <w:t xml:space="preserve">Predlagatelj Republika Hrvatska, Ministarstvo financija, Porezna uprava, Područni ured Dalmacija zastupana po ŽDO Šibenik, Građansko-upravni odjel podnio je ovom sudu  prijedlog za otvaranje stečajnog postupka nad imovinom stečajnog dužnika Mladena Radića, vlasnika obrta RADIĆ iz Šibenika, Brodarica, </w:t>
      </w:r>
      <w:proofErr w:type="spellStart"/>
      <w:r>
        <w:t>Ražinska</w:t>
      </w:r>
      <w:proofErr w:type="spellEnd"/>
      <w:r>
        <w:t xml:space="preserve"> 46, OIB:86364764716.</w:t>
      </w:r>
    </w:p>
    <w:p w:rsidRDefault="00FD55CA" w:rsidP="00FD55CA" w:rsidR="00FD55CA">
      <w:pPr>
        <w:jc w:val="both"/>
      </w:pPr>
      <w:r>
        <w:lastRenderedPageBreak/>
        <w:t xml:space="preserve">U prijedlogu se navodi da je kod dužnika utvrđen razlog za otvaranje stečajnog postupka predviđen čl. </w:t>
      </w:r>
      <w:smartTag w:element="metricconverter" w:uri="urn:schemas-microsoft-com:office:smarttags">
        <w:smartTagPr>
          <w:attr w:val="4. st" w:name="ProductID"/>
        </w:smartTagPr>
        <w:r>
          <w:t>4. st</w:t>
        </w:r>
      </w:smartTag>
      <w:r>
        <w:t>. 2 Stečajnog zakona – nesposobnost za plaćanje.</w:t>
      </w:r>
    </w:p>
    <w:p w:rsidRDefault="00FD55CA" w:rsidP="00FD55CA" w:rsidR="00FD55CA">
      <w:pPr>
        <w:jc w:val="both"/>
      </w:pPr>
    </w:p>
    <w:p w:rsidRDefault="00FD55CA" w:rsidP="00FD55CA" w:rsidR="00FD55CA">
      <w:pPr>
        <w:jc w:val="both"/>
      </w:pPr>
      <w:r>
        <w:t>Prijedlog ne sadrži podatke o imovini dužnika, stečajnoj masi nad kojom je potrebno provoditi stečajni postupak, kao i dokaze o postojanju stečajnog razloga: nesposobnost za plaćanje na strani dužnika.</w:t>
      </w:r>
    </w:p>
    <w:p w:rsidRDefault="00FD55CA" w:rsidP="00FD55CA" w:rsidR="00FD55CA">
      <w:pPr>
        <w:jc w:val="both"/>
      </w:pPr>
    </w:p>
    <w:p w:rsidRDefault="00FD55CA" w:rsidP="00FD55CA" w:rsidR="00FD55CA">
      <w:pPr>
        <w:jc w:val="both"/>
      </w:pPr>
      <w:r>
        <w:t xml:space="preserve">Radi utvrđivanja uvjeta za otvaranje stečajnog postupka temeljem 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Stečajnog zakona pokrenut je prethodni postupak.</w:t>
      </w:r>
    </w:p>
    <w:p w:rsidRDefault="00FD55CA" w:rsidP="00FD55CA" w:rsidR="00FD55CA">
      <w:pPr>
        <w:jc w:val="both"/>
      </w:pPr>
    </w:p>
    <w:p w:rsidRDefault="00FD55CA" w:rsidP="00FD55CA" w:rsidR="00FD55CA">
      <w:pPr>
        <w:jc w:val="both"/>
      </w:pPr>
      <w:r>
        <w:t xml:space="preserve">Također, temeljem 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 xml:space="preserve">. 2. citiranog Zakona imenovan je privremeni stečajni upravitelj u osobi Milan Macura, dipl. pravnik, odvjetnik iz Šibenika, S. Radića 24/1, sa zadatkom da utvrdi da li na strani dužnika postoji koji od stečajnih razloga predviđenih čl. </w:t>
      </w:r>
      <w:smartTag w:element="metricconverter" w:uri="urn:schemas-microsoft-com:office:smarttags">
        <w:smartTagPr>
          <w:attr w:val="4. st" w:name="ProductID"/>
        </w:smartTagPr>
        <w:r>
          <w:t>4. st</w:t>
        </w:r>
      </w:smartTag>
      <w:r>
        <w:t>. 2. SZ-a, te da utvrdi stanje imovine dužnika, nakon čega stečajni sudac može u ovom postupku donijeti odgovarajuću odluku.</w:t>
      </w:r>
    </w:p>
    <w:p w:rsidRDefault="00FD55CA" w:rsidP="00FD55CA" w:rsidR="00FD55CA">
      <w:pPr>
        <w:jc w:val="both"/>
      </w:pPr>
    </w:p>
    <w:p w:rsidRDefault="00FD55CA" w:rsidP="00FD55CA" w:rsidR="00FD55CA">
      <w:pPr>
        <w:jc w:val="both"/>
      </w:pPr>
    </w:p>
    <w:p w:rsidRDefault="00FD55CA" w:rsidP="00FD55CA" w:rsidR="00FD55CA">
      <w:pPr>
        <w:jc w:val="center"/>
      </w:pPr>
      <w:r>
        <w:t>U Šibeniku, 15. rujna 2015. godine</w:t>
      </w:r>
    </w:p>
    <w:p w:rsidRDefault="00FD55CA" w:rsidP="00FD55CA" w:rsidR="00FD55CA">
      <w:pPr>
        <w:jc w:val="both"/>
      </w:pPr>
    </w:p>
    <w:p w:rsidRDefault="00FD55CA" w:rsidP="00FD55CA" w:rsidR="00FD55CA">
      <w:pPr>
        <w:jc w:val="both"/>
      </w:pPr>
    </w:p>
    <w:p w:rsidRDefault="00FD55CA" w:rsidP="00FD55CA" w:rsidR="00FD55CA">
      <w:pPr>
        <w:jc w:val="both"/>
      </w:pPr>
    </w:p>
    <w:p w:rsidRDefault="00FD55CA" w:rsidP="00FD55CA" w:rsidR="00FD55CA">
      <w:pPr>
        <w:jc w:val="both"/>
      </w:pPr>
    </w:p>
    <w:p w:rsidRDefault="00FD55CA" w:rsidP="00FD55CA" w:rsidR="00FD55CA">
      <w:pPr>
        <w:ind w:firstLine="720" w:left="6480"/>
        <w:jc w:val="both"/>
      </w:pPr>
      <w:r>
        <w:t>STEČAJNI SUDAC:</w:t>
      </w:r>
    </w:p>
    <w:p w:rsidRDefault="00FD55CA" w:rsidP="00FD55CA" w:rsidR="00FD55CA">
      <w:pPr>
        <w:jc w:val="both"/>
      </w:pPr>
    </w:p>
    <w:p w:rsidRDefault="00FD55CA" w:rsidP="00FD55CA" w:rsidR="00FD55CA">
      <w:pPr>
        <w:ind w:firstLine="720" w:left="6480"/>
        <w:jc w:val="both"/>
      </w:pPr>
      <w:r>
        <w:t xml:space="preserve">Joško </w:t>
      </w:r>
      <w:proofErr w:type="spellStart"/>
      <w:r>
        <w:t>Livaković</w:t>
      </w:r>
      <w:proofErr w:type="spellEnd"/>
    </w:p>
    <w:p w:rsidRDefault="00FD55CA" w:rsidP="00FD55CA" w:rsidR="00FD55CA">
      <w:pPr>
        <w:jc w:val="both"/>
      </w:pPr>
    </w:p>
    <w:p w:rsidRDefault="00FD55CA" w:rsidP="00FD55CA" w:rsidR="00FD55CA">
      <w:pPr>
        <w:jc w:val="both"/>
      </w:pPr>
    </w:p>
    <w:p w:rsidRDefault="00FD55CA" w:rsidP="00FD55CA" w:rsidR="00FD55CA">
      <w:pPr>
        <w:jc w:val="both"/>
      </w:pPr>
    </w:p>
    <w:p w:rsidRDefault="00FD55CA" w:rsidP="00FD55CA" w:rsidR="00FD55CA">
      <w:pPr>
        <w:jc w:val="both"/>
      </w:pPr>
    </w:p>
    <w:p w:rsidRDefault="00FD55CA" w:rsidP="00FD55CA" w:rsidR="00FD55CA">
      <w:pPr>
        <w:jc w:val="both"/>
      </w:pPr>
      <w:r>
        <w:t>POUKA O PRAVNOM LIJEKU:</w:t>
      </w:r>
    </w:p>
    <w:p w:rsidRDefault="00FD55CA" w:rsidP="00FD55CA" w:rsidR="00FD55CA">
      <w:pPr>
        <w:jc w:val="both"/>
      </w:pPr>
    </w:p>
    <w:p w:rsidRDefault="00FD55CA" w:rsidP="00FD55CA" w:rsidR="00FD55CA">
      <w:pPr>
        <w:jc w:val="both"/>
      </w:pPr>
      <w:r>
        <w:t xml:space="preserve">Protiv ovog rješenja nije dopuštena posebna žalba (čl.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Stečajnog zakona)</w:t>
      </w:r>
    </w:p>
    <w:p w:rsidRDefault="00FD55CA" w:rsidP="00FD55CA" w:rsidR="00FD55CA">
      <w:pPr>
        <w:jc w:val="both"/>
      </w:pPr>
    </w:p>
    <w:p w:rsidRDefault="00FD55CA" w:rsidP="00FD55CA" w:rsidR="00FD55CA">
      <w:pPr>
        <w:jc w:val="both"/>
      </w:pPr>
      <w:r>
        <w:t>DN-a:</w:t>
      </w:r>
    </w:p>
    <w:p w:rsidRDefault="00FD55CA" w:rsidP="00FD55CA" w:rsidR="00FD55CA">
      <w:pPr>
        <w:jc w:val="both"/>
      </w:pPr>
      <w:r>
        <w:t xml:space="preserve">-predlagatelju ŽDO Šibenik, Građansko-upravni odjel </w:t>
      </w:r>
    </w:p>
    <w:p w:rsidRDefault="00FD55CA" w:rsidP="00FD55CA" w:rsidR="00FD55CA">
      <w:pPr>
        <w:jc w:val="both"/>
      </w:pPr>
      <w:r>
        <w:t xml:space="preserve">-Privremenom stečajnom upravitelju Milan Macura, </w:t>
      </w:r>
      <w:proofErr w:type="spellStart"/>
      <w:r>
        <w:t>odvj</w:t>
      </w:r>
      <w:proofErr w:type="spellEnd"/>
      <w:r>
        <w:t>. iz Šibenika</w:t>
      </w:r>
    </w:p>
    <w:p w:rsidRDefault="00FD55CA" w:rsidP="00FD55CA" w:rsidR="00FD55CA">
      <w:pPr>
        <w:jc w:val="both"/>
      </w:pPr>
      <w:r>
        <w:t xml:space="preserve">-vlasniku obrta Mladen Radića, Šibenik, Brodarica, </w:t>
      </w:r>
      <w:proofErr w:type="spellStart"/>
      <w:r>
        <w:t>Ražinska</w:t>
      </w:r>
      <w:proofErr w:type="spellEnd"/>
      <w:r>
        <w:t xml:space="preserve"> 46</w:t>
      </w:r>
    </w:p>
    <w:p w:rsidRDefault="00FD55CA" w:rsidP="00FD55CA" w:rsidR="00FD55CA">
      <w:pPr>
        <w:jc w:val="both"/>
      </w:pPr>
      <w:r>
        <w:t>-E-oglasna ploča Stalne službe u Šibeniku</w:t>
      </w:r>
    </w:p>
    <w:p w:rsidRDefault="00FD55CA" w:rsidP="00FD55CA" w:rsidR="00FD55CA">
      <w:pPr>
        <w:jc w:val="both"/>
      </w:pPr>
    </w:p>
    <w:p w:rsidRDefault="00FD55CA" w:rsidP="00FD55CA" w:rsidR="00FD55CA">
      <w:pPr>
        <w:jc w:val="both"/>
      </w:pPr>
    </w:p>
    <w:p w:rsidRDefault="00FD55CA" w:rsidP="00FD55CA" w:rsidR="00FD55CA">
      <w:pPr>
        <w:jc w:val="both"/>
      </w:pPr>
    </w:p>
    <w:p w:rsidRDefault="00FD55CA" w:rsidP="00FD55CA" w:rsidR="00FD55CA">
      <w:pPr>
        <w:jc w:val="both"/>
      </w:pPr>
    </w:p>
    <w:p w:rsidRDefault="00FD55CA" w:rsidP="00FD55CA" w:rsidR="00FD55CA">
      <w:pPr>
        <w:jc w:val="both"/>
      </w:pPr>
    </w:p>
    <w:p w:rsidRDefault="004E1FD9" w:rsidP="00FD55CA" w:rsidR="004E1FD9" w:rsidRPr="00FD55C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4E1FD9" w:rsidRPr="00FD55CA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2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55CA"/>
    <w:rsid w:val="00282CC5"/>
    <w:rsid w:val="004E1FD9"/>
    <w:rsid w:val="00FD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D55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D55CA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282C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2CC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2CC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CC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2CC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55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D55CA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82C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2CC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2CC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2CC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2CC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2015.</izvorni_sadrzaj>
    <derivirana_varijabla naziv="DomainObject.DatumDonosenjaOdluke_1">15.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2015.</izvorni_sadrzaj>
    <derivirana_varijabla naziv="DomainObject.Predmet.DatumOsnivanja_1">10.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St-76/2015</izvorni_sadrzaj>
    <derivirana_varijabla naziv="DomainObject.Predmet.OznakaBroj_1">St-76/2015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Mladen Radić</izvorni_sadrzaj>
    <derivirana_varijabla naziv="DomainObject.Predmet.ProtustrankaFormated_1">  Mladen Radić</derivirana_varijabla>
  </DomainObject.Predmet.ProtustrankaFormated>
  <DomainObject.Predmet.ProtustrankaFormatedOIB>
    <izvorni_sadrzaj>  Mladen Radić, OIB 86364764716</izvorni_sadrzaj>
    <derivirana_varijabla naziv="DomainObject.Predmet.ProtustrankaFormatedOIB_1">  Mladen Radić, OIB 86364764716</derivirana_varijabla>
  </DomainObject.Predmet.ProtustrankaFormatedOIB>
  <DomainObject.Predmet.ProtustrankaFormatedWithAdress>
    <izvorni_sadrzaj> Mladen Radić, Ražinska 46, 22000 Brodarica</izvorni_sadrzaj>
    <derivirana_varijabla naziv="DomainObject.Predmet.ProtustrankaFormatedWithAdress_1"> Mladen Radić, Ražinska 46, 22000 Brodarica</derivirana_varijabla>
  </DomainObject.Predmet.ProtustrankaFormatedWithAdress>
  <DomainObject.Predmet.ProtustrankaFormatedWithAdressOIB>
    <izvorni_sadrzaj> Mladen Radić, OIB 86364764716, Ražinska 46, 22000 Brodarica</izvorni_sadrzaj>
    <derivirana_varijabla naziv="DomainObject.Predmet.ProtustrankaFormatedWithAdressOIB_1"> Mladen Radić, OIB 86364764716, Ražinska 46, 22000 Brodarica</derivirana_varijabla>
  </DomainObject.Predmet.ProtustrankaFormatedWithAdressOIB>
  <DomainObject.Predmet.ProtustrankaWithAdress>
    <izvorni_sadrzaj>Mladen Radić Ražinska 46, 22000 Brodarica</izvorni_sadrzaj>
    <derivirana_varijabla naziv="DomainObject.Predmet.ProtustrankaWithAdress_1">Mladen Radić Ražinska 46, 22000 Brodarica</derivirana_varijabla>
  </DomainObject.Predmet.ProtustrankaWithAdress>
  <DomainObject.Predmet.ProtustrankaWithAdressOIB>
    <izvorni_sadrzaj>Mladen Radić, OIB 86364764716, Ražinska 46, 22000 Brodarica</izvorni_sadrzaj>
    <derivirana_varijabla naziv="DomainObject.Predmet.ProtustrankaWithAdressOIB_1">Mladen Radić, OIB 86364764716, Ražinska 46, 22000 Brodarica</derivirana_varijabla>
  </DomainObject.Predmet.ProtustrankaWithAdressOIB>
  <DomainObject.Predmet.ProtustrankaNazivFormated>
    <izvorni_sadrzaj>Mladen Radić</izvorni_sadrzaj>
    <derivirana_varijabla naziv="DomainObject.Predmet.ProtustrankaNazivFormated_1">Mladen Radić</derivirana_varijabla>
  </DomainObject.Predmet.ProtustrankaNazivFormated>
  <DomainObject.Predmet.ProtustrankaNazivFormatedOIB>
    <izvorni_sadrzaj>Mladen Radić, OIB 86364764716</izvorni_sadrzaj>
    <derivirana_varijabla naziv="DomainObject.Predmet.ProtustrankaNazivFormatedOIB_1">Mladen Radić, OIB 86364764716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POREZNA UPRAVA - Područni ured Dalmacija zastupanog po punomoćniku ŽDO U ŠIBENIKU - Građansko-upravni odjel</izvorni_sadrzaj>
    <derivirana_varijabla naziv="DomainObject.Predmet.StrankaFormated_1">  RHMF POREZNA UPRAVA - Područni ured Dalmacija zastupanog po punomoćniku ŽDO U ŠIBENIKU - Građansko-upravni odjel</derivirana_varijabla>
  </DomainObject.Predmet.StrankaFormated>
  <DomainObject.Predmet.StrankaFormatedOIB>
    <izvorni_sadrzaj>  RHMF POREZNA UPRAVA - Područni ured Dalmacija zastupanog po punomoćniku ŽDO U ŠIBENIKU - Građansko-upravni odjel</izvorni_sadrzaj>
    <derivirana_varijabla naziv="DomainObject.Predmet.StrankaFormatedOIB_1">  RHMF POREZNA UPRAVA - Područni ured Dalmacija zastupanog po punomoćniku ŽDO U ŠIBENIKU - Građansko-upravni odjel</derivirana_varijabla>
  </DomainObject.Predmet.StrankaFormatedOIB>
  <DomainObject.Predmet.StrankaFormatedWithAdress>
    <izvorni_sadrzaj> RHMF POREZNA UPRAVA - Područni ured Dalmacija zastupanog po punomoćniku ŽDO U ŠIBENIKU - Građansko-upravni odjel</izvorni_sadrzaj>
    <derivirana_varijabla naziv="DomainObject.Predmet.StrankaFormatedWithAdress_1"> RHMF POREZNA UPRAVA - Područni ured Dalmacija zastupanog po punomoćniku ŽDO U ŠIBENIKU - Građansko-upravni odjel</derivirana_varijabla>
  </DomainObject.Predmet.StrankaFormatedWithAdress>
  <DomainObject.Predmet.StrankaFormatedWithAdressOIB>
    <izvorni_sadrzaj> RHMF POREZNA UPRAVA - Područni ured Dalmacija zastupanog po punomoćniku ŽDO U ŠIBENIKU - Građansko-upravni odjel</izvorni_sadrzaj>
    <derivirana_varijabla naziv="DomainObject.Predmet.StrankaFormatedWithAdressOIB_1"> RHMF POREZNA UPRAVA - Područni ured Dalmacija zastupanog po punomoćniku ŽDO U ŠIBENIKU - Građansko-upravni odjel</derivirana_varijabla>
  </DomainObject.Predmet.StrankaFormatedWithAdressOIB>
  <DomainObject.Predmet.StrankaWithAdress>
    <izvorni_sadrzaj>RHMF POREZNA UPRAVA - Područni ured Dalmacija </izvorni_sadrzaj>
    <derivirana_varijabla naziv="DomainObject.Predmet.StrankaWithAdress_1">RHMF POREZNA UPRAVA - Područni ured Dalmacija </derivirana_varijabla>
  </DomainObject.Predmet.StrankaWithAdress>
  <DomainObject.Predmet.StrankaWithAdressOIB>
    <izvorni_sadrzaj>RHMF POREZNA UPRAVA - Područni ured Dalmacija</izvorni_sadrzaj>
    <derivirana_varijabla naziv="DomainObject.Predmet.StrankaWithAdressOIB_1">RHMF POREZNA UPRAVA - Područni ured Dalmacija</derivirana_varijabla>
  </DomainObject.Predmet.StrankaWithAdressOIB>
  <DomainObject.Predmet.StrankaNazivFormated>
    <izvorni_sadrzaj>RHMF POREZNA UPRAVA - Područni ured Dalmacija</izvorni_sadrzaj>
    <derivirana_varijabla naziv="DomainObject.Predmet.StrankaNazivFormated_1">RHMF POREZNA UPRAVA - Područni ured Dalmacija</derivirana_varijabla>
  </DomainObject.Predmet.StrankaNazivFormated>
  <DomainObject.Predmet.StrankaNazivFormatedOIB>
    <izvorni_sadrzaj>RHMF POREZNA UPRAVA - Područni ured Dalmacija</izvorni_sadrzaj>
    <derivirana_varijabla naziv="DomainObject.Predmet.StrankaNazivFormatedOIB_1">RHMF POREZNA UPRAVA - Područni ured Dalmacija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Katarina Benić</izvorni_sadrzaj>
    <derivirana_varijabla naziv="DomainObject.Predmet.Zapisnicar_1">Katarina Benić</derivirana_varijabla>
  </DomainObject.Predmet.Zapisnicar>
  <DomainObject.Predmet.StrankaListFormated>
    <izvorni_sadrzaj>
      <item>RHMF POREZNA UPRAVA - Područni ured Dalmacija zastupanog po punomoćniku ŽDO U ŠIBENIKU - Građansko-upravni odjel</item>
    </izvorni_sadrzaj>
    <derivirana_varijabla naziv="DomainObject.Predmet.StrankaListFormated_1">
      <item>RHMF POREZNA UPRAVA - Područni ured Dalmacija zastupanog po punomoćniku ŽDO U ŠIBENIKU - Građansko-upravni odjel</item>
    </derivirana_varijabla>
  </DomainObject.Predmet.StrankaListFormated>
  <DomainObject.Predmet.StrankaListFormatedOIB>
    <izvorni_sadrzaj>
      <item>RHMF POREZNA UPRAVA - Područni ured Dalmacija zastupanog po punomoćniku ŽDO U ŠIBENIKU - Građansko-upravni odjel</item>
    </izvorni_sadrzaj>
    <derivirana_varijabla naziv="DomainObject.Predmet.StrankaListFormatedOIB_1">
      <item>RHMF POREZNA UPRAVA - Područni ured Dalmacija zastupanog po punomoćniku ŽDO U ŠIBENIKU - Građansko-upravni odjel</item>
    </derivirana_varijabla>
  </DomainObject.Predmet.StrankaListFormatedOIB>
  <DomainObject.Predmet.StrankaListFormatedWithAdress>
    <izvorni_sadrzaj>
      <item>RHMF POREZNA UPRAVA - Područni ured Dalmacija zastupanog po punomoćniku ŽDO U ŠIBENIKU - Građansko-upravni odjel</item>
    </izvorni_sadrzaj>
    <derivirana_varijabla naziv="DomainObject.Predmet.StrankaListFormatedWithAdress_1">
      <item>RHMF POREZNA UPRAVA - Područni ured Dalmacija zastupanog po punomoćniku ŽDO U ŠIBENIKU - Građansko-upravni odjel</item>
    </derivirana_varijabla>
  </DomainObject.Predmet.StrankaListFormatedWithAdress>
  <DomainObject.Predmet.StrankaListFormatedWithAdressOIB>
    <izvorni_sadrzaj>
      <item>RHMF POREZNA UPRAVA - Područni ured Dalmacija zastupanog po punomoćniku ŽDO U ŠIBENIKU - Građansko-upravni odjel</item>
    </izvorni_sadrzaj>
    <derivirana_varijabla naziv="DomainObject.Predmet.StrankaListFormatedWithAdressOIB_1">
      <item>RHMF POREZNA UPRAVA - Područni ured Dalmacija zastupanog po punomoćniku ŽDO U ŠIBENIKU - Građansko-upravni odjel</item>
    </derivirana_varijabla>
  </DomainObject.Predmet.StrankaListFormatedWithAdressOIB>
  <DomainObject.Predmet.StrankaListNazivFormated>
    <izvorni_sadrzaj>
      <item>RHMF POREZNA UPRAVA - Područni ured Dalmacija</item>
    </izvorni_sadrzaj>
    <derivirana_varijabla naziv="DomainObject.Predmet.StrankaListNazivFormated_1">
      <item>RHMF POREZNA UPRAVA - Područni ured Dalmacija</item>
    </derivirana_varijabla>
  </DomainObject.Predmet.StrankaListNazivFormated>
  <DomainObject.Predmet.StrankaListNazivFormatedOIB>
    <izvorni_sadrzaj>
      <item>RHMF POREZNA UPRAVA - Područni ured Dalmacija</item>
    </izvorni_sadrzaj>
    <derivirana_varijabla naziv="DomainObject.Predmet.StrankaListNazivFormatedOIB_1">
      <item>RHMF POREZNA UPRAVA - Područni ured Dalmacija</item>
    </derivirana_varijabla>
  </DomainObject.Predmet.StrankaListNazivFormatedOIB>
  <DomainObject.Predmet.ProtuStrankaListFormated>
    <izvorni_sadrzaj>
      <item>Mladen Radić</item>
    </izvorni_sadrzaj>
    <derivirana_varijabla naziv="DomainObject.Predmet.ProtuStrankaListFormated_1">
      <item>Mladen Radić</item>
    </derivirana_varijabla>
  </DomainObject.Predmet.ProtuStrankaListFormated>
  <DomainObject.Predmet.ProtuStrankaListFormatedOIB>
    <izvorni_sadrzaj>
      <item>Mladen Radić, OIB 86364764716</item>
    </izvorni_sadrzaj>
    <derivirana_varijabla naziv="DomainObject.Predmet.ProtuStrankaListFormatedOIB_1">
      <item>Mladen Radić, OIB 86364764716</item>
    </derivirana_varijabla>
  </DomainObject.Predmet.ProtuStrankaListFormatedOIB>
  <DomainObject.Predmet.ProtuStrankaListFormatedWithAdress>
    <izvorni_sadrzaj>
      <item>Mladen Radić, Ražinska 46, 22000 Brodarica</item>
    </izvorni_sadrzaj>
    <derivirana_varijabla naziv="DomainObject.Predmet.ProtuStrankaListFormatedWithAdress_1">
      <item>Mladen Radić, Ražinska 46, 22000 Brodarica</item>
    </derivirana_varijabla>
  </DomainObject.Predmet.ProtuStrankaListFormatedWithAdress>
  <DomainObject.Predmet.ProtuStrankaListFormatedWithAdressOIB>
    <izvorni_sadrzaj>
      <item>Mladen Radić, OIB 86364764716, Ražinska 46, 22000 Brodarica</item>
    </izvorni_sadrzaj>
    <derivirana_varijabla naziv="DomainObject.Predmet.ProtuStrankaListFormatedWithAdressOIB_1">
      <item>Mladen Radić, OIB 86364764716, Ražinska 46, 22000 Brodarica</item>
    </derivirana_varijabla>
  </DomainObject.Predmet.ProtuStrankaListFormatedWithAdressOIB>
  <DomainObject.Predmet.ProtuStrankaListNazivFormated>
    <izvorni_sadrzaj>
      <item>Mladen Radić</item>
    </izvorni_sadrzaj>
    <derivirana_varijabla naziv="DomainObject.Predmet.ProtuStrankaListNazivFormated_1">
      <item>Mladen Radić</item>
    </derivirana_varijabla>
  </DomainObject.Predmet.ProtuStrankaListNazivFormated>
  <DomainObject.Predmet.ProtuStrankaListNazivFormatedOIB>
    <izvorni_sadrzaj>
      <item>Mladen Radić, OIB 86364764716</item>
    </izvorni_sadrzaj>
    <derivirana_varijabla naziv="DomainObject.Predmet.ProtuStrankaListNazivFormatedOIB_1">
      <item>Mladen Radić, OIB 86364764716</item>
    </derivirana_varijabla>
  </DomainObject.Predmet.ProtuStrankaListNazivFormatedOIB>
  <DomainObject.Predmet.OstaliListFormated>
    <izvorni_sadrzaj>
      <item>ŽDO U ŠIBENIKU - Građansko-upravni odjel punomoćnik sudionika u postupku RHMF POREZNA UPRAVA - Područni ured Dalmacija</item>
    </izvorni_sadrzaj>
    <derivirana_varijabla naziv="DomainObject.Predmet.OstaliListFormated_1">
      <item>ŽDO U ŠIBENIKU - Građansko-upravni odjel punomoćnik sudionika u postupku RHMF POREZNA UPRAVA - Područni ured Dalmacija</item>
    </derivirana_varijabla>
  </DomainObject.Predmet.OstaliListFormated>
  <DomainObject.Predmet.OstaliListFormatedOIB>
    <izvorni_sadrzaj>
      <item>ŽDO U ŠIBENIKU - Građansko-upravni odjel punomoćnik sudionika u postupku RHMF POREZNA UPRAVA - Područni ured Dalmacija</item>
    </izvorni_sadrzaj>
    <derivirana_varijabla naziv="DomainObject.Predmet.OstaliListFormatedOIB_1">
      <item>ŽDO U ŠIBENIKU - Građansko-upravni odjel punomoćnik sudionika u postupku RHMF POREZNA UPRAVA - Područni ured Dalmacija</item>
    </derivirana_varijabla>
  </DomainObject.Predmet.OstaliListFormatedOIB>
  <DomainObject.Predmet.OstaliListFormatedWithAdress>
    <izvorni_sadrzaj>
      <item>ŽDO U ŠIBENIKU - Građansko-upravni odjel, P. Grubišića 3, 22000 Šibenik punomoćnik sudionika u postupku RHMF POREZNA UPRAVA - Područni ured Dalmacija</item>
    </izvorni_sadrzaj>
    <derivirana_varijabla naziv="DomainObject.Predmet.OstaliListFormatedWithAdress_1">
      <item>ŽDO U ŠIBENIKU - Građansko-upravni odjel, P. Grubišića 3, 22000 Šibenik punomoćnik sudionika u postupku RHMF POREZNA UPRAVA - Područni ured Dalmacija</item>
    </derivirana_varijabla>
  </DomainObject.Predmet.OstaliListFormatedWithAdress>
  <DomainObject.Predmet.OstaliListFormatedWithAdressOIB>
    <izvorni_sadrzaj>
      <item>ŽDO U ŠIBENIKU - Građansko-upravni odjel, P. Grubišića 3, 22000 Šibenik punomoćnik sudionika u postupku RHMF POREZNA UPRAVA - Područni ured Dalmacija</item>
    </izvorni_sadrzaj>
    <derivirana_varijabla naziv="DomainObject.Predmet.OstaliListFormatedWithAdressOIB_1">
      <item>ŽDO U ŠIBENIKU - Građansko-upravni odjel, P. Grubišića 3, 22000 Šibenik punomoćnik sudionika u postupku RHMF POREZNA UPRAVA - Područni ured Dalmacija</item>
    </derivirana_varijabla>
  </DomainObject.Predmet.OstaliListFormatedWithAdressOIB>
  <DomainObject.Predmet.OstaliListNazivFormated>
    <izvorni_sadrzaj>
      <item>ŽDO U ŠIBENIKU - Građansko-upravni odjel</item>
    </izvorni_sadrzaj>
    <derivirana_varijabla naziv="DomainObject.Predmet.OstaliListNazivFormated_1">
      <item>ŽDO U ŠIBENIKU - Građansko-upravni odjel</item>
    </derivirana_varijabla>
  </DomainObject.Predmet.OstaliListNazivFormated>
  <DomainObject.Predmet.OstaliListNazivFormatedOIB>
    <izvorni_sadrzaj>
      <item>ŽDO U ŠIBENIKU - Građansko-upravni odjel</item>
    </izvorni_sadrzaj>
    <derivirana_varijabla naziv="DomainObject.Predmet.OstaliListNazivFormatedOIB_1">
      <item>ŽDO U ŠIBENIKU -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2015.</izvorni_sadrzaj>
    <derivirana_varijabla naziv="DomainObject.Datum_1">15.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RHMF POREZNA UPRAVA - Područni ured Dalmacija</izvorni_sadrzaj>
    <derivirana_varijabla naziv="DomainObject.Predmet.StrankaIDrugi_1">RHMF POREZNA UPRAVA - Područni ured Dalmacija</derivirana_varijabla>
  </DomainObject.Predmet.StrankaIDrugi>
  <DomainObject.Predmet.ProtustrankaIDrugi>
    <izvorni_sadrzaj>Mladen Radić</izvorni_sadrzaj>
    <derivirana_varijabla naziv="DomainObject.Predmet.ProtustrankaIDrugi_1">Mladen Radić</derivirana_varijabla>
  </DomainObject.Predmet.ProtustrankaIDrugi>
  <DomainObject.Predmet.StrankaIDrugiAdressOIB>
    <izvorni_sadrzaj>RHMF POREZNA UPRAVA - Područni ured Dalmacija</izvorni_sadrzaj>
    <derivirana_varijabla naziv="DomainObject.Predmet.StrankaIDrugiAdressOIB_1">RHMF POREZNA UPRAVA - Područni ured Dalmacija</derivirana_varijabla>
  </DomainObject.Predmet.StrankaIDrugiAdressOIB>
  <DomainObject.Predmet.ProtustrankaIDrugiAdressOIB>
    <izvorni_sadrzaj>Mladen Radić, OIB 86364764716, Ražinska 46, 22000 Brodarica</izvorni_sadrzaj>
    <derivirana_varijabla naziv="DomainObject.Predmet.ProtustrankaIDrugiAdressOIB_1">Mladen Radić, OIB 86364764716, Ražinska 46, 22000 Brodarica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RHMF POREZNA UPRAVA - Područni ured Dalmacija</item>
      <item>Mladen Radić</item>
      <item>ŽDO U ŠIBENIKU - Građansko-upravni odjel</item>
    </izvorni_sadrzaj>
    <derivirana_varijabla naziv="DomainObject.Predmet.SudioniciListNaziv_1">
      <item>RHMF POREZNA UPRAVA - Područni ured Dalmacija</item>
      <item>Mladen Radić</item>
      <item>ŽDO U ŠIBENIKU - Građansko-upravni odjel</item>
    </derivirana_varijabla>
  </DomainObject.Predmet.SudioniciListNaziv>
  <DomainObject.Predmet.SudioniciListAdressOIB>
    <izvorni_sadrzaj>
      <item>RHMF POREZNA UPRAVA - Područni ured Dalmacija</item>
      <item>Mladen Radić, OIB 86364764716, Ražinska 46,22000 Brodarica</item>
      <item>ŽDO U ŠIBENIKU - Građansko-upravni odjel, P. Grubišića 3,22000 Šibenik</item>
    </izvorni_sadrzaj>
    <derivirana_varijabla naziv="DomainObject.Predmet.SudioniciListAdressOIB_1">
      <item>RHMF POREZNA UPRAVA - Područni ured Dalmacija</item>
      <item>Mladen Radić, OIB 86364764716, Ražinska 46,22000 Brodarica</item>
      <item>ŽDO U ŠIBENIKU - Građansko-upravni odjel, P. Grubišića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86364764716</item>
      <item>, OIB null</item>
    </izvorni_sadrzaj>
    <derivirana_varijabla naziv="DomainObject.Predmet.SudioniciListNazivOIB_1">
      <item>, OIB null</item>
      <item>, OIB 86364764716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2761</properties:Characters>
  <properties:Lines>90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2015-09-15T08:01:00Z</dcterms:created>
  <dc:creator>Joško Livaković</dc:creator>
  <cp:lastModifiedBy>Joško Livaković</cp:lastModifiedBy>
  <cp:lastPrinted>2015-09-15T08:09:00Z</cp:lastPrinted>
  <dcterms:modified xmlns:xsi="http://www.w3.org/2001/XMLSchema-instance" xsi:type="dcterms:W3CDTF">2015-09-15T08:12:00Z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