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28a9" w14:paraId="5fd28a9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1C5C06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16889" cx="536413"/>
            <wp:effectExtent b="762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883" cx="53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205FC9">
        <w:rPr>
          <w:rFonts w:cs="Times New Roman" w:hAnsi="Times New Roman" w:ascii="Times New Roman"/>
          <w:sz w:val="24"/>
          <w:szCs w:val="24"/>
          <w:lang w:eastAsia="hr-HR" w:val="hr-HR"/>
        </w:rPr>
        <w:t>1698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205FC9">
        <w:rPr>
          <w:rFonts w:cs="Times New Roman" w:hAnsi="Times New Roman" w:ascii="Times New Roman"/>
          <w:sz w:val="24"/>
          <w:szCs w:val="24"/>
          <w:lang w:eastAsia="hr-HR" w:val="hr-HR"/>
        </w:rPr>
        <w:t>2016-15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375A8B" w:rsidRPr="00375A8B">
        <w:rPr>
          <w:rFonts w:cs="Times New Roman" w:hAnsi="Times New Roman" w:ascii="Times New Roman"/>
          <w:color w:val="000000"/>
          <w:sz w:val="24"/>
          <w:szCs w:val="24"/>
          <w:lang w:val="hr-HR"/>
        </w:rPr>
        <w:t>AGROKOP d.o.o., OIB: 41674552060 sa sjedištem u Oprisavci bb, Oprisavci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375A8B"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5541A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A34C5" w:rsidP="00240CFF" w:rsidR="00FA4B2C" w:rsidRPr="00DA34C5">
      <w:pPr>
        <w:spacing w:after="0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  </w:t>
      </w:r>
      <w:r w:rsidR="00240C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327D3C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="00327D3C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240CFF" w:rsidRPr="00240C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AGROKOP d.o.o., OIB: 41674552060 </w:t>
      </w:r>
      <w:r w:rsidR="00240C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240CFF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  <w:t xml:space="preserve">         </w:t>
      </w:r>
      <w:r w:rsidR="00240CFF" w:rsidRPr="00240CFF">
        <w:rPr>
          <w:rFonts w:cs="Times New Roman" w:hAnsi="Times New Roman" w:ascii="Times New Roman"/>
          <w:color w:val="000000"/>
          <w:sz w:val="24"/>
          <w:szCs w:val="24"/>
          <w:lang w:val="hr-HR"/>
        </w:rPr>
        <w:t>sa sjedištem u Oprisavci bb, Oprisavci</w:t>
      </w:r>
      <w:r w:rsidR="0001111A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A043CF" w:rsidR="00BE0C17" w:rsidRPr="00A043CF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043CF" w:rsidR="0018247F" w:rsidRPr="00A043CF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18247F"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Za</w:t>
      </w:r>
      <w:r w:rsidR="00A043CF"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upravitelja imenuje se</w:t>
      </w:r>
      <w:r w:rsidRPr="00A043C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18247F" w:rsidRPr="00A043C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Marko Fak, OIB: 25300508272, </w:t>
      </w:r>
      <w:r w:rsidR="0018247F" w:rsidRPr="00A043C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br/>
        <w:t xml:space="preserve">        </w:t>
      </w:r>
      <w:r w:rsidR="00A043C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            </w:t>
      </w:r>
      <w:r w:rsidR="0018247F" w:rsidRPr="00A043C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Petrinjska  28, Zagreb.</w:t>
      </w:r>
    </w:p>
    <w:p w:rsidRDefault="0018247F" w:rsidP="00DA34C5" w:rsidR="0018247F">
      <w:pPr>
        <w:spacing w:after="0"/>
        <w:ind w:left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A34C5" w:rsidR="00D54CDA" w:rsidRPr="00D33DA0">
      <w:pPr>
        <w:spacing w:after="0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263D9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17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263D9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rujna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</w:t>
      </w:r>
      <w:r w:rsidR="00D33DA0" w:rsidRPr="00CF167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u </w:t>
      </w:r>
      <w:r w:rsidR="00CF167F" w:rsidRPr="00CF167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13</w:t>
      </w:r>
      <w:r w:rsidR="00DC4936" w:rsidRPr="00CF167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CF167F" w:rsidRPr="00CF167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40</w:t>
      </w:r>
      <w:r w:rsidR="00D33DA0" w:rsidRPr="00CF167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CF167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kada su ovo </w:t>
      </w:r>
      <w:r w:rsid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</w:t>
      </w:r>
      <w:r w:rsid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  <w:t xml:space="preserve">       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6269BE" w:rsidRPr="006269BE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1698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6269BE" w:rsidRPr="006269BE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2016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6A2D6C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29</w:t>
      </w:r>
      <w:r w:rsidR="0001111A">
        <w:rPr>
          <w:rFonts w:cs="Times New Roman" w:hAnsi="Times New Roman" w:ascii="Times New Roman"/>
          <w:b/>
          <w:sz w:val="24"/>
          <w:szCs w:val="24"/>
          <w:lang w:val="hr-HR"/>
        </w:rPr>
        <w:t>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08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30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460A6" w:rsidR="00010B6E" w:rsidRPr="00804DB4">
      <w:pPr>
        <w:spacing w:after="0"/>
        <w:ind w:firstLine="708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6A2D6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08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6A2D6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45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</w:t>
      </w:r>
      <w:r w:rsidR="00B460A6">
        <w:rPr>
          <w:rFonts w:cs="Times New Roman" w:hAnsi="Times New Roman" w:ascii="Times New Roman"/>
          <w:color w:val="000000"/>
          <w:sz w:val="24"/>
          <w:szCs w:val="24"/>
          <w:lang w:val="hr-HR"/>
        </w:rPr>
        <w:t>Sl. Brod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B460A6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B460A6" w:rsidRPr="00B460A6">
        <w:rPr>
          <w:rFonts w:cs="Times New Roman" w:hAnsi="Times New Roman" w:ascii="Times New Roman"/>
          <w:color w:val="000000"/>
          <w:sz w:val="24"/>
          <w:szCs w:val="24"/>
          <w:lang w:val="hr-HR"/>
        </w:rPr>
        <w:t>AGROKOP d.o.o., OIB: 41674552060 sa sjedištem u Oprisavci bb, Oprisavci</w:t>
      </w:r>
      <w:r w:rsidR="00B460A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460A6" w:rsidP="00A63DE4" w:rsidR="00B460A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1. rujna 2015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. 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601DCD">
        <w:rPr>
          <w:rFonts w:cs="Times New Roman" w:hAnsi="Times New Roman" w:ascii="Times New Roman"/>
          <w:color w:val="000000"/>
          <w:sz w:val="24"/>
          <w:szCs w:val="24"/>
          <w:lang w:val="hr-HR"/>
        </w:rPr>
        <w:t>219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601DCD">
        <w:rPr>
          <w:rFonts w:cs="Times New Roman" w:hAnsi="Times New Roman" w:ascii="Times New Roman"/>
          <w:color w:val="000000"/>
          <w:sz w:val="24"/>
          <w:szCs w:val="24"/>
          <w:lang w:val="hr-HR"/>
        </w:rPr>
        <w:t>374.935,80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601D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tri zaposlene osobe. </w:t>
      </w:r>
    </w:p>
    <w:p w:rsidRDefault="008D452B" w:rsidP="00B90206" w:rsidR="008D452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D452B" w:rsidP="00D52FE4" w:rsidR="008D452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zakazao ročište radi očitovanja prijedloga za otvaranje stečajnog postupka dana 17. rujna 2018. te je pribavio podatke o imovini. Saslušao je z.z. Nedu Kovačević, iz podataka o imovini kao i iz iskaza z.z. proizlazi da je poduzeće vlasnik jednog teretnog automobila marke Man Fnllc C-129294, godina proizvodnje 1997. reg. oznake SB-450-CE, te traktora marke Torpedo Adriatic godina proizvodnje 1997., reg. oznake SB-</w:t>
      </w:r>
      <w:r w:rsidR="00D52FE4">
        <w:rPr>
          <w:rFonts w:cs="Times New Roman" w:hAnsi="Times New Roman" w:ascii="Times New Roman"/>
          <w:color w:val="000000"/>
          <w:sz w:val="24"/>
          <w:szCs w:val="24"/>
          <w:lang w:val="hr-HR"/>
        </w:rPr>
        <w:t>500-DA.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03B30" w:rsidP="00903B30" w:rsidR="00FA3B5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Iz podataka FINE proizlazi da je na dan 01. rujna 2015. dužnik imao neizvršene osnove za plaćanje u neprekinutom razdoblju od 219 dana u iznosu od 374.935,80 kn, te su stoga ispunjeni uvjeti iz čl. 6. i 7. SZ-a,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E53733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F87B54"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90C1F"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90C1F"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lastRenderedPageBreak/>
        <w:t>DNA: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e-Oglasna ploča sudova,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D5B" w:rsidP="00AA5B72" w:rsidR="00AE3D5B">
      <w:pPr>
        <w:spacing w:lineRule="auto" w:line="240" w:after="0"/>
      </w:pPr>
      <w:r>
        <w:separator/>
      </w:r>
    </w:p>
  </w:endnote>
  <w:endnote w:id="0" w:type="continuationSeparator">
    <w:p w:rsidRDefault="00AE3D5B" w:rsidP="00AA5B72" w:rsidR="00AE3D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D5B" w:rsidP="00AA5B72" w:rsidR="00AE3D5B">
      <w:pPr>
        <w:spacing w:lineRule="auto" w:line="240" w:after="0"/>
      </w:pPr>
      <w:r>
        <w:separator/>
      </w:r>
    </w:p>
  </w:footnote>
  <w:footnote w:id="0" w:type="continuationSeparator">
    <w:p w:rsidRDefault="00AE3D5B" w:rsidP="00AA5B72" w:rsidR="00AE3D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163BC5" w:rsidRPr="00163BC5">
          <w:rPr>
            <w:rFonts w:cs="Times New Roman" w:hAnsi="Times New Roman" w:ascii="Times New Roman"/>
            <w:noProof/>
            <w:lang w:val="hr-HR"/>
          </w:rPr>
          <w:t>4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879D7"/>
    <w:rsid w:val="000B7B27"/>
    <w:rsid w:val="000D55F0"/>
    <w:rsid w:val="000F3FA5"/>
    <w:rsid w:val="000F6DD7"/>
    <w:rsid w:val="0011423B"/>
    <w:rsid w:val="00121ADC"/>
    <w:rsid w:val="00163BC5"/>
    <w:rsid w:val="00170060"/>
    <w:rsid w:val="001705DD"/>
    <w:rsid w:val="0018097A"/>
    <w:rsid w:val="0018247F"/>
    <w:rsid w:val="001C5C06"/>
    <w:rsid w:val="001D19FF"/>
    <w:rsid w:val="001E52D2"/>
    <w:rsid w:val="001E7EE4"/>
    <w:rsid w:val="001F0563"/>
    <w:rsid w:val="00205FC9"/>
    <w:rsid w:val="002168A1"/>
    <w:rsid w:val="002205E8"/>
    <w:rsid w:val="00240CFF"/>
    <w:rsid w:val="00245631"/>
    <w:rsid w:val="00250037"/>
    <w:rsid w:val="00257717"/>
    <w:rsid w:val="00263D9A"/>
    <w:rsid w:val="00281646"/>
    <w:rsid w:val="002871FB"/>
    <w:rsid w:val="00290C1F"/>
    <w:rsid w:val="002B04BD"/>
    <w:rsid w:val="003102FF"/>
    <w:rsid w:val="0031398E"/>
    <w:rsid w:val="00327D3C"/>
    <w:rsid w:val="00352301"/>
    <w:rsid w:val="00362DDC"/>
    <w:rsid w:val="00366DDD"/>
    <w:rsid w:val="00371A5C"/>
    <w:rsid w:val="00375A8B"/>
    <w:rsid w:val="003937B3"/>
    <w:rsid w:val="003A0545"/>
    <w:rsid w:val="003A6B87"/>
    <w:rsid w:val="003D1ABA"/>
    <w:rsid w:val="003E1967"/>
    <w:rsid w:val="00433296"/>
    <w:rsid w:val="004432D3"/>
    <w:rsid w:val="004464AB"/>
    <w:rsid w:val="00450926"/>
    <w:rsid w:val="00494E76"/>
    <w:rsid w:val="004C557A"/>
    <w:rsid w:val="004E1777"/>
    <w:rsid w:val="00512415"/>
    <w:rsid w:val="00535675"/>
    <w:rsid w:val="00545BA2"/>
    <w:rsid w:val="00555D7C"/>
    <w:rsid w:val="005A6602"/>
    <w:rsid w:val="005C14B3"/>
    <w:rsid w:val="005C3034"/>
    <w:rsid w:val="005E26F1"/>
    <w:rsid w:val="005F3BBC"/>
    <w:rsid w:val="00601DCD"/>
    <w:rsid w:val="00624FA1"/>
    <w:rsid w:val="006269BE"/>
    <w:rsid w:val="00641E84"/>
    <w:rsid w:val="00652364"/>
    <w:rsid w:val="006877D9"/>
    <w:rsid w:val="00695E20"/>
    <w:rsid w:val="006A2D6C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D132C"/>
    <w:rsid w:val="007E6F51"/>
    <w:rsid w:val="008018B7"/>
    <w:rsid w:val="00804DB4"/>
    <w:rsid w:val="00806692"/>
    <w:rsid w:val="00844808"/>
    <w:rsid w:val="00845314"/>
    <w:rsid w:val="00846FFE"/>
    <w:rsid w:val="00855586"/>
    <w:rsid w:val="008572AB"/>
    <w:rsid w:val="008755BA"/>
    <w:rsid w:val="008A0EDE"/>
    <w:rsid w:val="008C3A87"/>
    <w:rsid w:val="008D452B"/>
    <w:rsid w:val="008D5320"/>
    <w:rsid w:val="008D6476"/>
    <w:rsid w:val="008D67F9"/>
    <w:rsid w:val="008E6AC4"/>
    <w:rsid w:val="00900456"/>
    <w:rsid w:val="00903B30"/>
    <w:rsid w:val="00915D41"/>
    <w:rsid w:val="00970223"/>
    <w:rsid w:val="00993FC8"/>
    <w:rsid w:val="00996E9F"/>
    <w:rsid w:val="009A3572"/>
    <w:rsid w:val="009F2BF2"/>
    <w:rsid w:val="00A043CF"/>
    <w:rsid w:val="00A2754F"/>
    <w:rsid w:val="00A61CE3"/>
    <w:rsid w:val="00A63DE4"/>
    <w:rsid w:val="00A94D31"/>
    <w:rsid w:val="00AA5B72"/>
    <w:rsid w:val="00AB133E"/>
    <w:rsid w:val="00AD4FD0"/>
    <w:rsid w:val="00AE3D5B"/>
    <w:rsid w:val="00AE4A33"/>
    <w:rsid w:val="00B10839"/>
    <w:rsid w:val="00B460A6"/>
    <w:rsid w:val="00B52528"/>
    <w:rsid w:val="00B65796"/>
    <w:rsid w:val="00B8651E"/>
    <w:rsid w:val="00B87DAB"/>
    <w:rsid w:val="00B90206"/>
    <w:rsid w:val="00BB4B3F"/>
    <w:rsid w:val="00BD0EFA"/>
    <w:rsid w:val="00BE0C17"/>
    <w:rsid w:val="00BE25A1"/>
    <w:rsid w:val="00C16B6D"/>
    <w:rsid w:val="00C320C5"/>
    <w:rsid w:val="00C440EE"/>
    <w:rsid w:val="00C4762F"/>
    <w:rsid w:val="00C571DF"/>
    <w:rsid w:val="00C62343"/>
    <w:rsid w:val="00C93CE6"/>
    <w:rsid w:val="00CA4763"/>
    <w:rsid w:val="00CB70B0"/>
    <w:rsid w:val="00CC77E1"/>
    <w:rsid w:val="00CD1E41"/>
    <w:rsid w:val="00CF167F"/>
    <w:rsid w:val="00CF5600"/>
    <w:rsid w:val="00D0173E"/>
    <w:rsid w:val="00D045EB"/>
    <w:rsid w:val="00D05D20"/>
    <w:rsid w:val="00D16D3A"/>
    <w:rsid w:val="00D31573"/>
    <w:rsid w:val="00D33DA0"/>
    <w:rsid w:val="00D52FE4"/>
    <w:rsid w:val="00D54CDA"/>
    <w:rsid w:val="00D5645B"/>
    <w:rsid w:val="00D740B3"/>
    <w:rsid w:val="00D75A96"/>
    <w:rsid w:val="00D80899"/>
    <w:rsid w:val="00DA27DA"/>
    <w:rsid w:val="00DA34C5"/>
    <w:rsid w:val="00DC4936"/>
    <w:rsid w:val="00E53733"/>
    <w:rsid w:val="00E5541A"/>
    <w:rsid w:val="00E574E4"/>
    <w:rsid w:val="00EB4138"/>
    <w:rsid w:val="00ED2083"/>
    <w:rsid w:val="00EE6F6E"/>
    <w:rsid w:val="00F2467D"/>
    <w:rsid w:val="00F32310"/>
    <w:rsid w:val="00F419D0"/>
    <w:rsid w:val="00F42968"/>
    <w:rsid w:val="00F5236C"/>
    <w:rsid w:val="00F87B54"/>
    <w:rsid w:val="00F9241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Bezproreda" w:type="paragraph">
    <w:name w:val="No Spacing"/>
    <w:uiPriority w:val="1"/>
    <w:qFormat/>
    <w:rsid w:val="00A043CF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3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BC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Bezproreda" w:type="paragraph">
    <w:name w:val="No Spacing"/>
    <w:uiPriority w:val="1"/>
    <w:qFormat/>
    <w:rsid w:val="00A043CF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3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BC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St-1698/2016</izvorni_sadrzaj>
    <derivirana_varijabla naziv="DomainObject.Predmet.OznakaBroj_1">St-1698/2016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AGROKOP d.o.o. za poljoprivrednu proizvodnju, trgovinu, usluge i prijevoz</izvorni_sadrzaj>
    <derivirana_varijabla naziv="DomainObject.Predmet.ProtustrankaFormated_1">  AGROKOP d.o.o. za poljoprivrednu proizvodnju, trgovinu, usluge i prijevoz</derivirana_varijabla>
  </DomainObject.Predmet.ProtustrankaFormated>
  <DomainObject.Predmet.ProtustrankaFormatedOIB>
    <izvorni_sadrzaj>  AGROKOP d.o.o. za poljoprivrednu proizvodnju, trgovinu, usluge i prijevoz, OIB 41674552060</izvorni_sadrzaj>
    <derivirana_varijabla naziv="DomainObject.Predmet.ProtustrankaFormatedOIB_1">  AGROKOP d.o.o. za poljoprivrednu proizvodnju, trgovinu, usluge i prijevoz, OIB 41674552060</derivirana_varijabla>
  </DomainObject.Predmet.ProtustrankaFormatedOIB>
  <DomainObject.Predmet.ProtustrankaFormatedWithAdress>
    <izvorni_sadrzaj> AGROKOP d.o.o. za poljoprivrednu proizvodnju, trgovinu, usluge i prijevoz, Oprisavci/bb, 35213 Oprisavci</izvorni_sadrzaj>
    <derivirana_varijabla naziv="DomainObject.Predmet.ProtustrankaFormatedWithAdress_1"> AGROKOP d.o.o. za poljoprivrednu proizvodnju, trgovinu, usluge i prijevoz, Oprisavci/bb, 35213 Oprisavci</derivirana_varijabla>
  </DomainObject.Predmet.ProtustrankaFormatedWithAdress>
  <DomainObject.Predmet.ProtustrankaFormatedWithAdressOIB>
    <izvorni_sadrzaj> AGROKOP d.o.o. za poljoprivrednu proizvodnju, trgovinu, usluge i prijevoz, OIB 41674552060, Oprisavci/bb, 35213 Oprisavci</izvorni_sadrzaj>
    <derivirana_varijabla naziv="DomainObject.Predmet.ProtustrankaFormatedWithAdressOIB_1"> AGROKOP d.o.o. za poljoprivrednu proizvodnju, trgovinu, usluge i prijevoz, OIB 41674552060, Oprisavci/bb, 35213 Oprisavci</derivirana_varijabla>
  </DomainObject.Predmet.ProtustrankaFormatedWithAdressOIB>
  <DomainObject.Predmet.ProtustrankaWithAdress>
    <izvorni_sadrzaj>AGROKOP d.o.o. za poljoprivrednu proizvodnju, trgovinu, usluge i prijevoz Oprisavci/bb, 35213 Oprisavci</izvorni_sadrzaj>
    <derivirana_varijabla naziv="DomainObject.Predmet.ProtustrankaWithAdress_1">AGROKOP d.o.o. za poljoprivrednu proizvodnju, trgovinu, usluge i prijevoz Oprisavci/bb, 35213 Oprisavci</derivirana_varijabla>
  </DomainObject.Predmet.ProtustrankaWithAdress>
  <DomainObject.Predmet.ProtustrankaWithAdressOIB>
    <izvorni_sadrzaj>AGROKOP d.o.o. za poljoprivrednu proizvodnju, trgovinu, usluge i prijevoz, OIB 41674552060, Oprisavci/bb, 35213 Oprisavci</izvorni_sadrzaj>
    <derivirana_varijabla naziv="DomainObject.Predmet.ProtustrankaWithAdressOIB_1">AGROKOP d.o.o. za poljoprivrednu proizvodnju, trgovinu, usluge i prijevoz, OIB 41674552060, Oprisavci/bb, 35213 Oprisavci</derivirana_varijabla>
  </DomainObject.Predmet.ProtustrankaWithAdressOIB>
  <DomainObject.Predmet.ProtustrankaNazivFormated>
    <izvorni_sadrzaj>AGROKOP d.o.o. za poljoprivrednu proizvodnju, trgovinu, usluge i prijevoz</izvorni_sadrzaj>
    <derivirana_varijabla naziv="DomainObject.Predmet.ProtustrankaNazivFormated_1">AGROKOP d.o.o. za poljoprivrednu proizvodnju, trgovinu, usluge i prijevoz</derivirana_varijabla>
  </DomainObject.Predmet.ProtustrankaNazivFormated>
  <DomainObject.Predmet.ProtustrankaNazivFormatedOIB>
    <izvorni_sadrzaj>AGROKOP d.o.o. za poljoprivrednu proizvodnju, trgovinu, usluge i prijevoz, OIB 41674552060</izvorni_sadrzaj>
    <derivirana_varijabla naziv="DomainObject.Predmet.ProtustrankaNazivFormatedOIB_1">AGROKOP d.o.o. za poljoprivrednu proizvodnju, trgovinu, usluge i prijevoz, OIB 41674552060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374935.80</izvorni_sadrzaj>
    <derivirana_varijabla naziv="DomainObject.Predmet.TrenutnaVrijednost_1">374935.80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AGROKOP d.o.o. za poljoprivrednu proizvodnju, trgovinu, usluge i prijevoz</item>
    </izvorni_sadrzaj>
    <derivirana_varijabla naziv="DomainObject.Predmet.ProtuStrankaListFormated_1">
      <item>AGROKOP d.o.o. za poljoprivrednu proizvodnju, trgovinu, usluge i prijevoz</item>
    </derivirana_varijabla>
  </DomainObject.Predmet.ProtuStrankaListFormated>
  <DomainObject.Predmet.ProtuStrankaListFormatedOIB>
    <izvorni_sadrzaj>
      <item>AGROKOP d.o.o. za poljoprivrednu proizvodnju, trgovinu, usluge i prijevoz, OIB 41674552060</item>
    </izvorni_sadrzaj>
    <derivirana_varijabla naziv="DomainObject.Predmet.ProtuStrankaListFormatedOIB_1">
      <item>AGROKOP d.o.o. za poljoprivrednu proizvodnju, trgovinu, usluge i prijevoz, OIB 41674552060</item>
    </derivirana_varijabla>
  </DomainObject.Predmet.ProtuStrankaListFormatedOIB>
  <DomainObject.Predmet.ProtuStrankaListFormatedWithAdress>
    <izvorni_sadrzaj>
      <item>AGROKOP d.o.o. za poljoprivrednu proizvodnju, trgovinu, usluge i prijevoz, Oprisavci/bb, 35213 Oprisavci</item>
    </izvorni_sadrzaj>
    <derivirana_varijabla naziv="DomainObject.Predmet.ProtuStrankaListFormatedWithAdress_1">
      <item>AGROKOP d.o.o. za poljoprivrednu proizvodnju, trgovinu, usluge i prijevoz, Oprisavci/bb, 35213 Oprisavci</item>
    </derivirana_varijabla>
  </DomainObject.Predmet.ProtuStrankaListFormatedWithAdress>
  <DomainObject.Predmet.ProtuStrankaListFormatedWithAdressOIB>
    <izvorni_sadrzaj>
      <item>AGROKOP d.o.o. za poljoprivrednu proizvodnju, trgovinu, usluge i prijevoz, OIB 41674552060, Oprisavci/bb, 35213 Oprisavci</item>
    </izvorni_sadrzaj>
    <derivirana_varijabla naziv="DomainObject.Predmet.ProtuStrankaListFormatedWithAdressOIB_1">
      <item>AGROKOP d.o.o. za poljoprivrednu proizvodnju, trgovinu, usluge i prijevoz, OIB 41674552060, Oprisavci/bb, 35213 Oprisavci</item>
    </derivirana_varijabla>
  </DomainObject.Predmet.ProtuStrankaListFormatedWithAdressOIB>
  <DomainObject.Predmet.ProtuStrankaListNazivFormated>
    <izvorni_sadrzaj>
      <item>AGROKOP d.o.o. za poljoprivrednu proizvodnju, trgovinu, usluge i prijevoz</item>
    </izvorni_sadrzaj>
    <derivirana_varijabla naziv="DomainObject.Predmet.ProtuStrankaListNazivFormated_1">
      <item>AGROKOP d.o.o. za poljoprivrednu proizvodnju, trgovinu, usluge i prijevoz</item>
    </derivirana_varijabla>
  </DomainObject.Predmet.ProtuStrankaListNazivFormated>
  <DomainObject.Predmet.ProtuStrankaListNazivFormatedOIB>
    <izvorni_sadrzaj>
      <item>AGROKOP d.o.o. za poljoprivrednu proizvodnju, trgovinu, usluge i prijevoz, OIB 41674552060</item>
    </izvorni_sadrzaj>
    <derivirana_varijabla naziv="DomainObject.Predmet.ProtuStrankaListNazivFormatedOIB_1">
      <item>AGROKOP d.o.o. za poljoprivrednu proizvodnju, trgovinu, usluge i prijevoz, OIB 41674552060</item>
    </derivirana_varijabla>
  </DomainObject.Predmet.ProtuStrankaListNazivFormatedOIB>
  <DomainObject.Predmet.OstaliListFormated>
    <izvorni_sadrzaj>
      <item>Neda Kovačević</item>
    </izvorni_sadrzaj>
    <derivirana_varijabla naziv="DomainObject.Predmet.OstaliListFormated_1">
      <item>Neda Kovačević</item>
    </derivirana_varijabla>
  </DomainObject.Predmet.OstaliListFormated>
  <DomainObject.Predmet.OstaliListFormatedOIB>
    <izvorni_sadrzaj>
      <item>Neda Kovačević</item>
    </izvorni_sadrzaj>
    <derivirana_varijabla naziv="DomainObject.Predmet.OstaliListFormatedOIB_1">
      <item>Neda Kovačević</item>
    </derivirana_varijabla>
  </DomainObject.Predmet.OstaliListFormatedOIB>
  <DomainObject.Predmet.OstaliListFormatedWithAdress>
    <izvorni_sadrzaj>
      <item>Neda Kovačević</item>
    </izvorni_sadrzaj>
    <derivirana_varijabla naziv="DomainObject.Predmet.OstaliListFormatedWithAdress_1">
      <item>Neda Kovačević</item>
    </derivirana_varijabla>
  </DomainObject.Predmet.OstaliListFormatedWithAdress>
  <DomainObject.Predmet.OstaliListFormatedWithAdressOIB>
    <izvorni_sadrzaj>
      <item>Neda Kovačević</item>
    </izvorni_sadrzaj>
    <derivirana_varijabla naziv="DomainObject.Predmet.OstaliListFormatedWithAdressOIB_1">
      <item>Neda Kovačević</item>
    </derivirana_varijabla>
  </DomainObject.Predmet.OstaliListFormatedWithAdressOIB>
  <DomainObject.Predmet.OstaliListNazivFormated>
    <izvorni_sadrzaj>
      <item>Neda Kovačević</item>
    </izvorni_sadrzaj>
    <derivirana_varijabla naziv="DomainObject.Predmet.OstaliListNazivFormated_1">
      <item>Neda Kovačević</item>
    </derivirana_varijabla>
  </DomainObject.Predmet.OstaliListNazivFormated>
  <DomainObject.Predmet.OstaliListNazivFormatedOIB>
    <izvorni_sadrzaj>
      <item>Neda Kovačević</item>
    </izvorni_sadrzaj>
    <derivirana_varijabla naziv="DomainObject.Predmet.OstaliListNazivFormatedOIB_1">
      <item>Neda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AGROKOP d.o.o. za poljoprivrednu proizvodnju, trgovinu, usluge i prijevoz</izvorni_sadrzaj>
    <derivirana_varijabla naziv="DomainObject.Predmet.ProtustrankaIDrugi_1">AGROKOP d.o.o. za poljoprivrednu proizvodnju,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AGROKOP d.o.o. za poljoprivrednu proizvodnju, trgovinu, usluge i prijevoz, OIB 41674552060, Oprisavci/bb, 35213 Oprisavci</izvorni_sadrzaj>
    <derivirana_varijabla naziv="DomainObject.Predmet.ProtustrankaIDrugiAdressOIB_1">AGROKOP d.o.o. za poljoprivrednu proizvodnju, trgovinu, usluge i prijevoz, OIB 41674552060, Oprisavci/bb,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AGROKOP d.o.o. za poljoprivrednu proizvodnju, trgovinu, usluge i prijevoz</item>
      <item>Neda Kovačević</item>
    </izvorni_sadrzaj>
    <derivirana_varijabla naziv="DomainObject.Predmet.SudioniciListNaziv_1">
      <item>Financijska agencija</item>
      <item>AGROKOP d.o.o. za poljoprivrednu proizvodnju, trgovinu, usluge i prijevoz</item>
      <item>Neda Kovačević</item>
    </derivirana_varijabla>
  </DomainObject.Predmet.SudioniciListNaziv>
  <DomainObject.Predmet.SudioniciListAdressOIB>
    <izvorni_sadrzaj>
      <item>Financijska agencija, OIB 85821130368, Ulica grada Vukovara 70,10000 Zagreb</item>
      <item>AGROKOP d.o.o. za poljoprivrednu proizvodnju, trgovinu, usluge i prijevoz, OIB 41674552060, Oprisavci/bb,35213 Oprisavci</item>
      <item>Neda Kovačević</item>
    </izvorni_sadrzaj>
    <derivirana_varijabla naziv="DomainObject.Predmet.SudioniciListAdressOIB_1">
      <item>Financijska agencija, OIB 85821130368, Ulica grada Vukovara 70,10000 Zagreb</item>
      <item>AGROKOP d.o.o. za poljoprivrednu proizvodnju, trgovinu, usluge i prijevoz, OIB 41674552060, Oprisavci/bb,35213 Oprisavci</item>
      <item>Neda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41674552060</item>
      <item>, OIB null</item>
    </izvorni_sadrzaj>
    <derivirana_varijabla naziv="DomainObject.Predmet.SudioniciListNazivOIB_1">
      <item>, OIB 85821130368</item>
      <item>, OIB 41674552060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75D7B-2F35-4FF2-9B93-389C4A810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761</properties:Words>
  <properties:Characters>3986</properties:Characters>
  <properties:Lines>137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2018-09-17T11:26:00Z</dcterms:created>
  <dc:creator>wsadmin</dc:creator>
  <cp:lastModifiedBy>wsadmin</cp:lastModifiedBy>
  <cp:lastPrinted>2018-09-17T11:27:00Z</cp:lastPrinted>
  <dcterms:modified xmlns:xsi="http://www.w3.org/2001/XMLSchema-instance" xsi:type="dcterms:W3CDTF">2018-09-17T11:30:00Z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St-1698-2016 17.09.2018..docx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