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7829" w14:paraId="895782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F17E4" w:rsidP="00EF513E" w:rsidR="00031C9B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MUŠKI RUKOMETNI KLUB "ARENA - JADROGRAD", PULA, Pula, Trg Kralja Tomislava 7, OIB: 70717800074</w:t>
      </w:r>
      <w:r w:rsidR="00557806">
        <w:t>,</w:t>
      </w:r>
    </w:p>
    <w:p w:rsidRDefault="00A6657F" w:rsidP="00EF513E" w:rsidR="00A6657F" w:rsidRPr="0000569A">
      <w:pPr>
        <w:ind w:firstLine="708"/>
        <w:jc w:val="both"/>
        <w:rPr>
          <w:szCs w:val="24"/>
          <w:lang w:val="hr-HR"/>
        </w:rPr>
      </w:pP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2F17E4">
        <w:rPr>
          <w:lang w:val="sv-SE"/>
        </w:rPr>
        <w:t>Emerik</w:t>
      </w:r>
      <w:r w:rsidR="005122C8">
        <w:rPr>
          <w:lang w:val="sv-SE"/>
        </w:rPr>
        <w:t>u</w:t>
      </w:r>
      <w:r w:rsidR="002F17E4">
        <w:rPr>
          <w:lang w:val="sv-SE"/>
        </w:rPr>
        <w:t xml:space="preserve"> Jakši, Pula, Trg Kralja Tomislava 7 </w:t>
      </w:r>
      <w:r w:rsidR="00D21B91">
        <w:rPr>
          <w:lang w:val="sv-SE"/>
        </w:rPr>
        <w:t xml:space="preserve"> i </w:t>
      </w:r>
      <w:r w:rsidR="00A6657F">
        <w:rPr>
          <w:lang w:val="sv-SE"/>
        </w:rPr>
        <w:t xml:space="preserve"> </w:t>
      </w:r>
      <w:r w:rsidR="005122C8">
        <w:rPr>
          <w:lang w:val="sv-SE"/>
        </w:rPr>
        <w:t>Denisu Bašiću, Pula, Trg Kralja Tomislava 7</w:t>
      </w:r>
      <w:r w:rsidR="0000569A">
        <w:rPr>
          <w:lang w:val="sv-SE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2F17E4">
        <w:t>MUŠKI RUKOMETNI KLUB "ARENA - JADROGRAD", PULA, Pula, Trg Kralja Tomislava 7, OIB: 70717800074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5122C8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1</w:t>
      </w:r>
      <w:r w:rsidR="009B24A4">
        <w:rPr>
          <w:szCs w:val="24"/>
          <w:u w:val="single"/>
          <w:lang w:val="hr-HR"/>
        </w:rPr>
        <w:t>.</w:t>
      </w:r>
      <w:r>
        <w:rPr>
          <w:szCs w:val="24"/>
          <w:u w:val="single"/>
          <w:lang w:val="hr-HR"/>
        </w:rPr>
        <w:t>000</w:t>
      </w:r>
      <w:r w:rsidR="0000569A">
        <w:rPr>
          <w:szCs w:val="24"/>
          <w:u w:val="single"/>
          <w:lang w:val="hr-HR"/>
        </w:rPr>
        <w:t xml:space="preserve">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5122C8">
        <w:rPr>
          <w:szCs w:val="24"/>
          <w:lang w:val="hr-HR"/>
        </w:rPr>
        <w:t>2</w:t>
      </w:r>
      <w:r w:rsidR="009B24A4">
        <w:rPr>
          <w:szCs w:val="24"/>
          <w:lang w:val="hr-HR"/>
        </w:rPr>
        <w:t>.000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5122C8">
        <w:rPr>
          <w:szCs w:val="24"/>
          <w:lang w:val="hr-HR"/>
        </w:rPr>
        <w:t>628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5122C8">
        <w:rPr>
          <w:szCs w:val="24"/>
          <w:lang w:val="hr-HR"/>
        </w:rPr>
        <w:t>628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</w:t>
      </w:r>
      <w:r w:rsidR="005122C8">
        <w:rPr>
          <w:szCs w:val="24"/>
          <w:lang w:val="hr-HR"/>
        </w:rPr>
        <w:t xml:space="preserve"> 2</w:t>
      </w:r>
      <w:r w:rsidR="009B24A4">
        <w:rPr>
          <w:szCs w:val="24"/>
          <w:lang w:val="hr-HR"/>
        </w:rPr>
        <w:t>.000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761E59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A578A0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565FFA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A82344" w:rsidR="00A82344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319E7" w:rsidRPr="000319E7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CD097E" w:rsidRPr="00E95B75">
          <w:t>Posl.</w:t>
        </w:r>
        <w:r w:rsidR="00CD097E">
          <w:t xml:space="preserve"> </w:t>
        </w:r>
        <w:r w:rsidR="00CD097E" w:rsidRPr="00E95B75">
          <w:t>br</w:t>
        </w:r>
        <w:r w:rsidR="00CD097E">
          <w:t>oj: 4</w:t>
        </w:r>
        <w:r w:rsidR="00CD097E" w:rsidRPr="00E95B75">
          <w:t xml:space="preserve"> St-</w:t>
        </w:r>
        <w:r w:rsidR="00CD097E">
          <w:t>628/2016-4</w:t>
        </w:r>
      </w:p>
      <w:p w:rsidRDefault="000319E7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CD097E">
      <w:t>628/2016-4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9E7"/>
    <w:rsid w:val="00031C9B"/>
    <w:rsid w:val="00057CD0"/>
    <w:rsid w:val="00074805"/>
    <w:rsid w:val="00137C1E"/>
    <w:rsid w:val="00161015"/>
    <w:rsid w:val="001865EB"/>
    <w:rsid w:val="002A7DAC"/>
    <w:rsid w:val="002F17E4"/>
    <w:rsid w:val="0034763D"/>
    <w:rsid w:val="003529A2"/>
    <w:rsid w:val="003A0A21"/>
    <w:rsid w:val="003B5D91"/>
    <w:rsid w:val="00432E00"/>
    <w:rsid w:val="00482C5C"/>
    <w:rsid w:val="004E3491"/>
    <w:rsid w:val="005122C8"/>
    <w:rsid w:val="005147DB"/>
    <w:rsid w:val="00530CD4"/>
    <w:rsid w:val="00554328"/>
    <w:rsid w:val="00557806"/>
    <w:rsid w:val="00565FFA"/>
    <w:rsid w:val="006C75FF"/>
    <w:rsid w:val="006E39F9"/>
    <w:rsid w:val="006F3ABD"/>
    <w:rsid w:val="00716B2B"/>
    <w:rsid w:val="00720D23"/>
    <w:rsid w:val="00761E59"/>
    <w:rsid w:val="00763654"/>
    <w:rsid w:val="007A40D3"/>
    <w:rsid w:val="007B1CBA"/>
    <w:rsid w:val="00807229"/>
    <w:rsid w:val="00837E2A"/>
    <w:rsid w:val="00866EE9"/>
    <w:rsid w:val="008972F8"/>
    <w:rsid w:val="008D27FC"/>
    <w:rsid w:val="009463CE"/>
    <w:rsid w:val="00985388"/>
    <w:rsid w:val="009A0545"/>
    <w:rsid w:val="009B24A4"/>
    <w:rsid w:val="00A578A0"/>
    <w:rsid w:val="00A6657F"/>
    <w:rsid w:val="00A82344"/>
    <w:rsid w:val="00A90D4E"/>
    <w:rsid w:val="00B3134C"/>
    <w:rsid w:val="00B85801"/>
    <w:rsid w:val="00B976CA"/>
    <w:rsid w:val="00BA57A9"/>
    <w:rsid w:val="00BC18EF"/>
    <w:rsid w:val="00C12E96"/>
    <w:rsid w:val="00C42025"/>
    <w:rsid w:val="00C7784A"/>
    <w:rsid w:val="00CA0FFC"/>
    <w:rsid w:val="00CD097E"/>
    <w:rsid w:val="00CD12E6"/>
    <w:rsid w:val="00CD249F"/>
    <w:rsid w:val="00D13D7B"/>
    <w:rsid w:val="00D21B91"/>
    <w:rsid w:val="00D54C0C"/>
    <w:rsid w:val="00DA0CD4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51E07"/>
    <w:rsid w:val="00F7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1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9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19E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19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19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1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9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19E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19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19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MUŠKI RUKOMETNI KLUB "ARENA - JADROGRAD", PULA</izvorni_sadrzaj>
    <derivirana_varijabla naziv="DomainObject.Predmet.ProtustrankaFormated_1">  MUŠKI RUKOMETNI KLUB "ARENA - JADROGRAD", PULA</derivirana_varijabla>
  </DomainObject.Predmet.ProtustrankaFormated>
  <DomainObject.Predmet.ProtustrankaFormatedOIB>
    <izvorni_sadrzaj>  MUŠKI RUKOMETNI KLUB "ARENA - JADROGRAD", PULA, OIB 70717800074</izvorni_sadrzaj>
    <derivirana_varijabla naziv="DomainObject.Predmet.ProtustrankaFormatedOIB_1">  MUŠKI RUKOMETNI KLUB "ARENA - JADROGRAD", PULA, OIB 70717800074</derivirana_varijabla>
  </DomainObject.Predmet.ProtustrankaFormatedOIB>
  <DomainObject.Predmet.ProtustrankaFormatedWithAdress>
    <izvorni_sadrzaj> MUŠKI RUKOMETNI KLUB "ARENA - JADROGRAD", PULA, Trg Kralja Tomislava 7, 52100 Pula</izvorni_sadrzaj>
    <derivirana_varijabla naziv="DomainObject.Predmet.ProtustrankaFormatedWithAdress_1"> MUŠKI RUKOMETNI KLUB "ARENA - JADROGRAD", PULA, Trg Kralja Tomislava 7, 52100 Pula</derivirana_varijabla>
  </DomainObject.Predmet.ProtustrankaFormatedWithAdress>
  <DomainObject.Predmet.ProtustrankaFormatedWithAdressOIB>
    <izvorni_sadrzaj> MUŠKI RUKOMETNI KLUB "ARENA - JADROGRAD", PULA, OIB 70717800074, Trg Kralja Tomislava 7, 52100 Pula</izvorni_sadrzaj>
    <derivirana_varijabla naziv="DomainObject.Predmet.ProtustrankaFormatedWithAdressOIB_1"> MUŠKI RUKOMETNI KLUB "ARENA - JADROGRAD", PULA, OIB 70717800074, Trg Kralja Tomislava 7, 52100 Pula</derivirana_varijabla>
  </DomainObject.Predmet.ProtustrankaFormatedWithAdressOIB>
  <DomainObject.Predmet.ProtustrankaWithAdress>
    <izvorni_sadrzaj>MUŠKI RUKOMETNI KLUB "ARENA - JADROGRAD", PULA Trg Kralja Tomislava 7, 52100 Pula</izvorni_sadrzaj>
    <derivirana_varijabla naziv="DomainObject.Predmet.ProtustrankaWithAdress_1">MUŠKI RUKOMETNI KLUB "ARENA - JADROGRAD", PULA Trg Kralja Tomislava 7, 52100 Pula</derivirana_varijabla>
  </DomainObject.Predmet.ProtustrankaWithAdress>
  <DomainObject.Predmet.ProtustrankaWithAdressOIB>
    <izvorni_sadrzaj>MUŠKI RUKOMETNI KLUB "ARENA - JADROGRAD", PULA, OIB 70717800074, Trg Kralja Tomislava 7, 52100 Pula</izvorni_sadrzaj>
    <derivirana_varijabla naziv="DomainObject.Predmet.ProtustrankaWithAdressOIB_1">MUŠKI RUKOMETNI KLUB "ARENA - JADROGRAD", PULA, OIB 70717800074, Trg Kralja Tomislava 7, 52100 Pula</derivirana_varijabla>
  </DomainObject.Predmet.ProtustrankaWithAdressOIB>
  <DomainObject.Predmet.ProtustrankaNazivFormated>
    <izvorni_sadrzaj>MUŠKI RUKOMETNI KLUB "ARENA - JADROGRAD", PULA</izvorni_sadrzaj>
    <derivirana_varijabla naziv="DomainObject.Predmet.ProtustrankaNazivFormated_1">MUŠKI RUKOMETNI KLUB "ARENA - JADROGRAD", PULA</derivirana_varijabla>
  </DomainObject.Predmet.ProtustrankaNazivFormated>
  <DomainObject.Predmet.ProtustrankaNazivFormatedOIB>
    <izvorni_sadrzaj>MUŠKI RUKOMETNI KLUB "ARENA - JADROGRAD", PULA, OIB 70717800074</izvorni_sadrzaj>
    <derivirana_varijabla naziv="DomainObject.Predmet.ProtustrankaNazivFormatedOIB_1">MUŠKI RUKOMETNI KLUB "ARENA - JADROGRAD", PULA, OIB 70717800074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MUŠKI RUKOMETNI KLUB "ARENA - JADROGRAD", PULA</item>
    </izvorni_sadrzaj>
    <derivirana_varijabla naziv="DomainObject.Predmet.ProtuStrankaListFormated_1">
      <item>MUŠKI RUKOMETNI KLUB "ARENA - JADROGRAD", PULA</item>
    </derivirana_varijabla>
  </DomainObject.Predmet.ProtuStrankaListFormated>
  <DomainObject.Predmet.ProtuStrankaListFormatedOIB>
    <izvorni_sadrzaj>
      <item>MUŠKI RUKOMETNI KLUB "ARENA - JADROGRAD", PULA, OIB 70717800074</item>
    </izvorni_sadrzaj>
    <derivirana_varijabla naziv="DomainObject.Predmet.ProtuStrankaListFormatedOIB_1">
      <item>MUŠKI RUKOMETNI KLUB "ARENA - JADROGRAD", PULA, OIB 70717800074</item>
    </derivirana_varijabla>
  </DomainObject.Predmet.ProtuStrankaListFormatedOIB>
  <DomainObject.Predmet.ProtuStrankaListFormatedWithAdress>
    <izvorni_sadrzaj>
      <item>MUŠKI RUKOMETNI KLUB "ARENA - JADROGRAD", PULA, Trg Kralja Tomislava 7, 52100 Pula</item>
    </izvorni_sadrzaj>
    <derivirana_varijabla naziv="DomainObject.Predmet.ProtuStrankaListFormatedWithAdress_1">
      <item>MUŠKI RUKOMETNI KLUB "ARENA - JADROGRAD", PULA, Trg Kralja Tomislava 7, 52100 Pula</item>
    </derivirana_varijabla>
  </DomainObject.Predmet.ProtuStrankaListFormatedWithAdress>
  <DomainObject.Predmet.ProtuStrankaListFormatedWithAdressOIB>
    <izvorni_sadrzaj>
      <item>MUŠKI RUKOMETNI KLUB "ARENA - JADROGRAD", PULA, OIB 70717800074, Trg Kralja Tomislava 7, 52100 Pula</item>
    </izvorni_sadrzaj>
    <derivirana_varijabla naziv="DomainObject.Predmet.ProtuStrankaListFormatedWithAdressOIB_1">
      <item>MUŠKI RUKOMETNI KLUB "ARENA - JADROGRAD", PULA, OIB 70717800074, Trg Kralja Tomislava 7, 52100 Pula</item>
    </derivirana_varijabla>
  </DomainObject.Predmet.ProtuStrankaListFormatedWithAdressOIB>
  <DomainObject.Predmet.ProtuStrankaListNazivFormated>
    <izvorni_sadrzaj>
      <item>MUŠKI RUKOMETNI KLUB "ARENA - JADROGRAD", PULA</item>
    </izvorni_sadrzaj>
    <derivirana_varijabla naziv="DomainObject.Predmet.ProtuStrankaListNazivFormated_1">
      <item>MUŠKI RUKOMETNI KLUB "ARENA - JADROGRAD", PULA</item>
    </derivirana_varijabla>
  </DomainObject.Predmet.ProtuStrankaListNazivFormated>
  <DomainObject.Predmet.ProtuStrankaListNazivFormatedOIB>
    <izvorni_sadrzaj>
      <item>MUŠKI RUKOMETNI KLUB "ARENA - JADROGRAD", PULA, OIB 70717800074</item>
    </izvorni_sadrzaj>
    <derivirana_varijabla naziv="DomainObject.Predmet.ProtuStrankaListNazivFormatedOIB_1">
      <item>MUŠKI RUKOMETNI KLUB "ARENA - JADROGRAD", PULA, OIB 70717800074</item>
    </derivirana_varijabla>
  </DomainObject.Predmet.ProtuStrankaListNazivFormatedOIB>
  <DomainObject.Predmet.OstaliListFormated>
    <izvorni_sadrzaj>
      <item>Emeriko Jakša</item>
      <item>Denis Bašić</item>
    </izvorni_sadrzaj>
    <derivirana_varijabla naziv="DomainObject.Predmet.OstaliListFormated_1">
      <item>Emeriko Jakša</item>
      <item>Denis Bašić</item>
    </derivirana_varijabla>
  </DomainObject.Predmet.OstaliListFormated>
  <DomainObject.Predmet.OstaliListFormatedOIB>
    <izvorni_sadrzaj>
      <item>Emeriko Jakša</item>
      <item>Denis Bašić</item>
    </izvorni_sadrzaj>
    <derivirana_varijabla naziv="DomainObject.Predmet.OstaliListFormatedOIB_1">
      <item>Emeriko Jakša</item>
      <item>Denis Bašić</item>
    </derivirana_varijabla>
  </DomainObject.Predmet.OstaliListFormatedOIB>
  <DomainObject.Predmet.OstaliListFormatedWithAdress>
    <izvorni_sadrzaj>
      <item>Emeriko Jakša, Trg kralja Tomislava 7, 52100 Pula</item>
      <item>Denis Bašić, Trg kralja Tomislava 7, 52100 Pula</item>
    </izvorni_sadrzaj>
    <derivirana_varijabla naziv="DomainObject.Predmet.OstaliListFormatedWithAdress_1">
      <item>Emeriko Jakša, Trg kralja Tomislava 7, 52100 Pula</item>
      <item>Denis Bašić, Trg kralja Tomislava 7, 52100 Pula</item>
    </derivirana_varijabla>
  </DomainObject.Predmet.OstaliListFormatedWithAdress>
  <DomainObject.Predmet.OstaliListFormatedWithAdressOIB>
    <izvorni_sadrzaj>
      <item>Emeriko Jakša, Trg kralja Tomislava 7, 52100 Pula</item>
      <item>Denis Bašić, Trg kralja Tomislava 7, 52100 Pula</item>
    </izvorni_sadrzaj>
    <derivirana_varijabla naziv="DomainObject.Predmet.OstaliListFormatedWithAdressOIB_1">
      <item>Emeriko Jakša, Trg kralja Tomislava 7, 52100 Pula</item>
      <item>Denis Bašić, Trg kralja Tomislava 7, 52100 Pula</item>
    </derivirana_varijabla>
  </DomainObject.Predmet.OstaliListFormatedWithAdressOIB>
  <DomainObject.Predmet.OstaliListNazivFormated>
    <izvorni_sadrzaj>
      <item>Emeriko Jakša</item>
      <item>Denis Bašić</item>
    </izvorni_sadrzaj>
    <derivirana_varijabla naziv="DomainObject.Predmet.OstaliListNazivFormated_1">
      <item>Emeriko Jakša</item>
      <item>Denis Bašić</item>
    </derivirana_varijabla>
  </DomainObject.Predmet.OstaliListNazivFormated>
  <DomainObject.Predmet.OstaliListNazivFormatedOIB>
    <izvorni_sadrzaj>
      <item>Emeriko Jakša</item>
      <item>Denis Bašić</item>
    </izvorni_sadrzaj>
    <derivirana_varijabla naziv="DomainObject.Predmet.OstaliListNazivFormatedOIB_1">
      <item>Emeriko Jakša</item>
      <item>Denis 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MUŠKI RUKOMETNI KLUB "ARENA - JADROGRAD", PULA</izvorni_sadrzaj>
    <derivirana_varijabla naziv="DomainObject.Predmet.ProtustrankaIDrugi_1">MUŠKI RUKOMETNI KLUB "ARENA - JADROGRAD",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MUŠKI RUKOMETNI KLUB "ARENA - JADROGRAD", PULA, OIB 70717800074, Trg Kralja Tomislava 7, 52100 Pula</izvorni_sadrzaj>
    <derivirana_varijabla naziv="DomainObject.Predmet.ProtustrankaIDrugiAdressOIB_1">MUŠKI RUKOMETNI KLUB "ARENA - JADROGRAD", PULA, OIB 70717800074,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MUŠKI RUKOMETNI KLUB "ARENA - JADROGRAD", PULA</item>
      <item>Emeriko Jakša</item>
      <item>Denis Bašić</item>
    </izvorni_sadrzaj>
    <derivirana_varijabla naziv="DomainObject.Predmet.SudioniciListNaziv_1">
      <item>FINANCIJSKA AGENCIJA, RC RIJEKA, PODRUŽNICA PULA, PULA</item>
      <item>MUŠKI RUKOMETNI KLUB "ARENA - JADROGRAD", PULA</item>
      <item>Emeriko Jakša</item>
      <item>Denis Bašić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MUŠKI RUKOMETNI KLUB "ARENA - JADROGRAD", PULA, OIB 70717800074, Trg Kralja Tomislava 7,52100 Pula</item>
      <item>Emeriko Jakša, Trg kralja Tomislava 7,52100 Pula</item>
      <item>Denis Bašić, Trg kralja Tomislava 7,52100 Pula</item>
    </izvorni_sadrzaj>
    <derivirana_varijabla naziv="DomainObject.Predmet.SudioniciListAdressOIB_1">
      <item>FINANCIJSKA AGENCIJA, RC RIJEKA, PODRUŽNICA PULA, PULA, OIB 85821130368, Giardini 5,52100 Pula</item>
      <item>MUŠKI RUKOMETNI KLUB "ARENA - JADROGRAD", PULA, OIB 70717800074, Trg Kralja Tomislava 7,52100 Pula</item>
      <item>Emeriko Jakša, Trg kralja Tomislava 7,52100 Pula</item>
      <item>Denis Bašić,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70717800074</item>
      <item>, OIB null</item>
      <item>, OIB null</item>
    </izvorni_sadrzaj>
    <derivirana_varijabla naziv="DomainObject.Predmet.SudioniciListNazivOIB_1">
      <item>, OIB 85821130368</item>
      <item>, OIB 70717800074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3F890-0BA4-4892-ADAC-19F8ABBF7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5253</properties:Characters>
  <properties:Lines>118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2016-04-29T08:43:00Z</dcterms:created>
  <dc:creator>Jasmina Matika</dc:creator>
  <cp:lastModifiedBy>Sanja Prodan</cp:lastModifiedBy>
  <cp:lastPrinted>2016-04-29T08:49:00Z</cp:lastPrinted>
  <dcterms:modified xmlns:xsi="http://www.w3.org/2001/XMLSchema-instance" xsi:type="dcterms:W3CDTF">2016-04-29T08:51:00Z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