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06da" w14:paraId="2f706d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6614">
        <w:rPr>
          <w:rFonts w:hAnsi="Times New Roman" w:ascii="Times New Roman"/>
          <w:sz w:val="24"/>
          <w:szCs w:val="24"/>
        </w:rPr>
        <w:t>1544/2017-3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F81397">
        <w:rPr>
          <w:rFonts w:hAnsi="Times New Roman" w:ascii="Times New Roman"/>
          <w:b/>
          <w:sz w:val="24"/>
          <w:szCs w:val="24"/>
        </w:rPr>
        <w:t>AMSTERDAM j.d.o.o. za ugostiteljstvo i usluge u likvidaciji, Slavonski rod, Josipa Runjanina 119, OIB: 87320097561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81397">
        <w:rPr>
          <w:rFonts w:hAnsi="Times New Roman" w:ascii="Times New Roman"/>
          <w:sz w:val="24"/>
          <w:szCs w:val="24"/>
        </w:rPr>
        <w:t>7. studenog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81397">
        <w:rPr>
          <w:rFonts w:hAnsi="Times New Roman" w:ascii="Times New Roman"/>
          <w:b/>
          <w:sz w:val="24"/>
          <w:szCs w:val="24"/>
        </w:rPr>
        <w:t>AMSTERDAM j.d.o.o. za ugostiteljstvo i usluge u likvidaciji, Slavonski rod, Josipa Runjanina 119, OIB: 87320097561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81397">
        <w:rPr>
          <w:rFonts w:hAnsi="Times New Roman" w:ascii="Times New Roman"/>
          <w:b/>
          <w:sz w:val="24"/>
          <w:szCs w:val="24"/>
        </w:rPr>
        <w:t>25.133,38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F81397">
        <w:rPr>
          <w:rFonts w:hAnsi="Times New Roman" w:ascii="Times New Roman"/>
          <w:b/>
          <w:sz w:val="24"/>
          <w:szCs w:val="24"/>
        </w:rPr>
        <w:t>544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F81397">
        <w:rPr>
          <w:rFonts w:hAnsi="Times New Roman" w:ascii="Times New Roman"/>
          <w:sz w:val="24"/>
          <w:szCs w:val="24"/>
        </w:rPr>
        <w:t>7. studenog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56E07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25133.38</izvorni_sadrzaj>
    <derivirana_varijabla naziv="DomainObject.Predmet.InicijalnaVrijednost_1">25133.38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St-1544/2017</izvorni_sadrzaj>
    <derivirana_varijabla naziv="DomainObject.Predmet.OznakaBroj_1">St-1544/2017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. st.1  SZ</izvorni_sadrzaj>
    <derivirana_varijabla naziv="DomainObject.Predmet.PrimjedbaSuca_1">čl. 429 . st.1  SZ</derivirana_varijabla>
  </DomainObject.Predmet.PrimjedbaSuca>
  <DomainObject.Predmet.ProtustrankaFormated>
    <izvorni_sadrzaj>  AMSTERDAM j.d.o.o. za ugostiteljstvo i usluge u likvidaciji</izvorni_sadrzaj>
    <derivirana_varijabla naziv="DomainObject.Predmet.ProtustrankaFormated_1">  AMSTERDAM j.d.o.o. za ugostiteljstvo i usluge u likvidaciji</derivirana_varijabla>
  </DomainObject.Predmet.ProtustrankaFormated>
  <DomainObject.Predmet.ProtustrankaFormatedOIB>
    <izvorni_sadrzaj>  AMSTERDAM j.d.o.o. za ugostiteljstvo i usluge u likvidaciji, OIB 87320097561</izvorni_sadrzaj>
    <derivirana_varijabla naziv="DomainObject.Predmet.ProtustrankaFormatedOIB_1">  AMSTERDAM j.d.o.o. za ugostiteljstvo i usluge u likvidaciji, OIB 87320097561</derivirana_varijabla>
  </DomainObject.Predmet.ProtustrankaFormatedOIB>
  <DomainObject.Predmet.ProtustrankaFormatedWithAdress>
    <izvorni_sadrzaj> AMSTERDAM j.d.o.o. za ugostiteljstvo i usluge u likvidaciji, Josipa Runjanina 119, 35000 Slavonski Brod</izvorni_sadrzaj>
    <derivirana_varijabla naziv="DomainObject.Predmet.ProtustrankaFormatedWithAdress_1"> AMSTERDAM j.d.o.o. za ugostiteljstvo i usluge u likvidaciji, Josipa Runjanina 119, 35000 Slavonski Brod</derivirana_varijabla>
  </DomainObject.Predmet.ProtustrankaFormatedWithAdress>
  <DomainObject.Predmet.ProtustrankaFormatedWithAdressOIB>
    <izvorni_sadrzaj> AMSTERDAM j.d.o.o. za ugostiteljstvo i usluge u likvidaciji, OIB 87320097561, Josipa Runjanina 119, 35000 Slavonski Brod</izvorni_sadrzaj>
    <derivirana_varijabla naziv="DomainObject.Predmet.ProtustrankaFormatedWithAdressOIB_1"> AMSTERDAM j.d.o.o. za ugostiteljstvo i usluge u likvidaciji, OIB 87320097561, Josipa Runjanina 119, 35000 Slavonski Brod</derivirana_varijabla>
  </DomainObject.Predmet.ProtustrankaFormatedWithAdressOIB>
  <DomainObject.Predmet.ProtustrankaWithAdress>
    <izvorni_sadrzaj>AMSTERDAM j.d.o.o. za ugostiteljstvo i usluge u likvidaciji Josipa Runjanina 119, 35000 Slavonski Brod</izvorni_sadrzaj>
    <derivirana_varijabla naziv="DomainObject.Predmet.ProtustrankaWithAdress_1">AMSTERDAM j.d.o.o. za ugostiteljstvo i usluge u likvidaciji Josipa Runjanina 119, 35000 Slavonski Brod</derivirana_varijabla>
  </DomainObject.Predmet.ProtustrankaWithAdress>
  <DomainObject.Predmet.ProtustrankaWithAdressOIB>
    <izvorni_sadrzaj>AMSTERDAM j.d.o.o. za ugostiteljstvo i usluge u likvidaciji, OIB 87320097561, Josipa Runjanina 119, 35000 Slavonski Brod</izvorni_sadrzaj>
    <derivirana_varijabla naziv="DomainObject.Predmet.ProtustrankaWithAdressOIB_1">AMSTERDAM j.d.o.o. za ugostiteljstvo i usluge u likvidaciji, OIB 87320097561, Josipa Runjanina 119, 35000 Slavonski Brod</derivirana_varijabla>
  </DomainObject.Predmet.ProtustrankaWithAdressOIB>
  <DomainObject.Predmet.ProtustrankaNazivFormated>
    <izvorni_sadrzaj>AMSTERDAM j.d.o.o. za ugostiteljstvo i usluge u likvidaciji</izvorni_sadrzaj>
    <derivirana_varijabla naziv="DomainObject.Predmet.ProtustrankaNazivFormated_1">AMSTERDAM j.d.o.o. za ugostiteljstvo i usluge u likvidaciji</derivirana_varijabla>
  </DomainObject.Predmet.ProtustrankaNazivFormated>
  <DomainObject.Predmet.ProtustrankaNazivFormatedOIB>
    <izvorni_sadrzaj>AMSTERDAM j.d.o.o. za ugostiteljstvo i usluge u likvidaciji, OIB 87320097561</izvorni_sadrzaj>
    <derivirana_varijabla naziv="DomainObject.Predmet.ProtustrankaNazivFormatedOIB_1">AMSTERDAM j.d.o.o. za ugostiteljstvo i usluge u likvidaciji, OIB 87320097561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AMSTERDAM j.d.o.o. za ugostiteljstvo i usluge u likvidaciji</item>
    </izvorni_sadrzaj>
    <derivirana_varijabla naziv="DomainObject.Predmet.ProtuStrankaListFormated_1">
      <item>AMSTERDAM j.d.o.o. za ugostiteljstvo i usluge u likvidaciji</item>
    </derivirana_varijabla>
  </DomainObject.Predmet.ProtuStrankaListFormated>
  <DomainObject.Predmet.ProtuStrankaListFormatedOIB>
    <izvorni_sadrzaj>
      <item>AMSTERDAM j.d.o.o. za ugostiteljstvo i usluge u likvidaciji, OIB 87320097561</item>
    </izvorni_sadrzaj>
    <derivirana_varijabla naziv="DomainObject.Predmet.ProtuStrankaListFormatedOIB_1">
      <item>AMSTERDAM j.d.o.o. za ugostiteljstvo i usluge u likvidaciji, OIB 87320097561</item>
    </derivirana_varijabla>
  </DomainObject.Predmet.ProtuStrankaListFormatedOIB>
  <DomainObject.Predmet.ProtuStrankaListFormatedWithAdress>
    <izvorni_sadrzaj>
      <item>AMSTERDAM j.d.o.o. za ugostiteljstvo i usluge u likvidaciji, Josipa Runjanina 119, 35000 Slavonski Brod</item>
    </izvorni_sadrzaj>
    <derivirana_varijabla naziv="DomainObject.Predmet.ProtuStrankaListFormatedWithAdress_1">
      <item>AMSTERDAM j.d.o.o. za ugostiteljstvo i usluge u likvidaciji, Josipa Runjanina 119, 35000 Slavonski Brod</item>
    </derivirana_varijabla>
  </DomainObject.Predmet.ProtuStrankaListFormatedWithAdress>
  <DomainObject.Predmet.ProtuStrankaListFormatedWithAdressOIB>
    <izvorni_sadrzaj>
      <item>AMSTERDAM j.d.o.o. za ugostiteljstvo i usluge u likvidaciji, OIB 87320097561, Josipa Runjanina 119, 35000 Slavonski Brod</item>
    </izvorni_sadrzaj>
    <derivirana_varijabla naziv="DomainObject.Predmet.ProtuStrankaListFormatedWithAdressOIB_1">
      <item>AMSTERDAM j.d.o.o. za ugostiteljstvo i usluge u likvidaciji, OIB 87320097561, Josipa Runjanina 119, 35000 Slavonski Brod</item>
    </derivirana_varijabla>
  </DomainObject.Predmet.ProtuStrankaListFormatedWithAdressOIB>
  <DomainObject.Predmet.ProtuStrankaListNazivFormated>
    <izvorni_sadrzaj>
      <item>AMSTERDAM j.d.o.o. za ugostiteljstvo i usluge u likvidaciji</item>
    </izvorni_sadrzaj>
    <derivirana_varijabla naziv="DomainObject.Predmet.ProtuStrankaListNazivFormated_1">
      <item>AMSTERDAM j.d.o.o. za ugostiteljstvo i usluge u likvidaciji</item>
    </derivirana_varijabla>
  </DomainObject.Predmet.ProtuStrankaListNazivFormated>
  <DomainObject.Predmet.ProtuStrankaListNazivFormatedOIB>
    <izvorni_sadrzaj>
      <item>AMSTERDAM j.d.o.o. za ugostiteljstvo i usluge u likvidaciji, OIB 87320097561</item>
    </izvorni_sadrzaj>
    <derivirana_varijabla naziv="DomainObject.Predmet.ProtuStrankaListNazivFormatedOIB_1">
      <item>AMSTERDAM j.d.o.o. za ugostiteljstvo i usluge u likvidaciji, OIB 87320097561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AMSTERDAM j.d.o.o. za ugostiteljstvo i usluge u likvidaciji</izvorni_sadrzaj>
    <derivirana_varijabla naziv="DomainObject.Predmet.ProtustrankaIDrugi_1">AMSTERDAM j.d.o.o. za ugostiteljstvo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AMSTERDAM j.d.o.o. za ugostiteljstvo i usluge u likvidaciji, OIB 87320097561, Josipa Runjanina 119, 35000 Slavonski Brod</izvorni_sadrzaj>
    <derivirana_varijabla naziv="DomainObject.Predmet.ProtustrankaIDrugiAdressOIB_1">AMSTERDAM j.d.o.o. za ugostiteljstvo i usluge u likvidaciji, OIB 87320097561, Josipa Runjanina 119,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AMSTERDAM j.d.o.o. za ugostiteljstvo i usluge u likvidaciji</item>
    </izvorni_sadrzaj>
    <derivirana_varijabla naziv="DomainObject.Predmet.SudioniciListNaziv_1">
      <item>Financijska agencija</item>
      <item>AMSTERDAM j.d.o.o. za ugostiteljstvo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AMSTERDAM j.d.o.o. za ugostiteljstvo i usluge u likvidaciji, OIB 87320097561, Josipa Runjanina 119,35000 Slavonski Brod</item>
    </izvorni_sadrzaj>
    <derivirana_varijabla naziv="DomainObject.Predmet.SudioniciListAdressOIB_1">
      <item>Financijska agencija, OIB 85821130368, Ulica grada Vukovara 70,10000 Zagreb</item>
      <item>AMSTERDAM j.d.o.o. za ugostiteljstvo i usluge u likvidaciji, OIB 87320097561, Josipa Runjanina 119,35000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87320097561</item>
    </izvorni_sadrzaj>
    <derivirana_varijabla naziv="DomainObject.Predmet.SudioniciListNazivOIB_1">
      <item>, OIB 85821130368</item>
      <item>, OIB 87320097561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2F725-2BC7-46E6-91CF-D513706BD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361</properties:Words>
  <properties:Characters>1923</properties:Characters>
  <properties:Lines>48</properties:Lines>
  <properties:Paragraphs>18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2017-11-07T07:04:00Z</cp:lastPrinted>
  <dcterms:modified xmlns:xsi="http://www.w3.org/2001/XMLSchema-instance" xsi:type="dcterms:W3CDTF">2017-11-07T07:05:00Z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