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09a8" w14:paraId="4a709a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C912CF">
        <w:t>2047</w:t>
      </w:r>
      <w:r w:rsidR="00027114">
        <w:t>/16-</w:t>
      </w:r>
      <w:r w:rsidR="00C912CF">
        <w:t>5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3B44AB">
        <w:t>KOD ŽMIGAVCA društvo s ograničenom odgovornošću za trgovinu auto dijelovima, Županja, Stjepana Grubera 36, MBS: 030102560, OIB: 76135763494</w:t>
      </w:r>
      <w:r w:rsidR="00FF1E09">
        <w:t>,</w:t>
      </w:r>
      <w:r>
        <w:t xml:space="preserve"> dana </w:t>
      </w:r>
      <w:r w:rsidR="003B44AB">
        <w:t>2</w:t>
      </w:r>
      <w:r w:rsidR="000E2EF3">
        <w:t>9</w:t>
      </w:r>
      <w:r>
        <w:t xml:space="preserve">. </w:t>
      </w:r>
      <w:r w:rsidR="003B44AB">
        <w:t>studenog</w:t>
      </w:r>
      <w:r>
        <w:t xml:space="preserve">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3B44AB">
        <w:t>KOD ŽMIGAVCA društvo s ograničenom odgovornošću za trgovinu auto dijelovima, Županja, Stjepana Grubera 36, MBS: 030102560, OIB: 76135763494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22FBE" w:rsidR="00122FBE">
      <w:pPr>
        <w:pStyle w:val="Odlomakpopisa"/>
        <w:numPr>
          <w:ilvl w:val="0"/>
          <w:numId w:val="2"/>
        </w:numPr>
        <w:jc w:val="both"/>
      </w:pPr>
      <w:r>
        <w:t>Za stečajnog upravitelja imenuje se</w:t>
      </w:r>
      <w:r w:rsidR="006A0CAD">
        <w:t xml:space="preserve"> </w:t>
      </w:r>
      <w:r w:rsidR="004A3832">
        <w:t>Nada Reljić, Slavonski Brod, Naselje A. Hebranga 7/9, OIB:</w:t>
      </w:r>
      <w:r w:rsidR="006A0CAD">
        <w:t xml:space="preserve"> </w:t>
      </w:r>
      <w:r w:rsidR="004A3832">
        <w:t>63776354688</w:t>
      </w:r>
      <w:r w:rsidR="00122FBE">
        <w:t>.</w:t>
      </w:r>
    </w:p>
    <w:p w:rsidRDefault="00C211C4" w:rsidP="00122FBE" w:rsidR="00C211C4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3B44AB">
        <w:t>KOD ŽMIGAVCA društvo s ograničenom odgovornošću za trgovinu auto dijelovima, Županja, Stjepana Grubera 36, MBS: 030102560, OIB: 76135763494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3B44AB">
        <w:t>ana 30</w:t>
      </w:r>
      <w:r w:rsidR="001F3914">
        <w:t xml:space="preserve">. </w:t>
      </w:r>
      <w:r w:rsidR="00C211C4">
        <w:t>lipnja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3B44AB">
        <w:t>KOD ŽMIGAVCA društvo s ograničenom odgovornošću za trgovinu auto dijelovima, Županja, Stjepana Grubera 36, MBS: 030102560, OIB: 76135763494</w:t>
      </w:r>
      <w:r>
        <w:t>.</w:t>
      </w:r>
    </w:p>
    <w:p w:rsidRDefault="00C211C4" w:rsidP="00C211C4" w:rsidR="00C211C4">
      <w:pPr>
        <w:jc w:val="both"/>
      </w:pPr>
    </w:p>
    <w:p w:rsidRDefault="00FD27CC" w:rsidP="009A079B" w:rsidR="00FD27CC">
      <w:pPr>
        <w:pStyle w:val="Tijeloteksta"/>
        <w:jc w:val="right"/>
      </w:pPr>
    </w:p>
    <w:p w:rsidRDefault="00FD27CC" w:rsidP="00B44897" w:rsidR="00FD27CC">
      <w:pPr>
        <w:pStyle w:val="Tijeloteksta"/>
      </w:pPr>
    </w:p>
    <w:p w:rsidRDefault="00B44897" w:rsidP="00B44897" w:rsidR="00B44897">
      <w:pPr>
        <w:pStyle w:val="Tijeloteksta"/>
      </w:pPr>
    </w:p>
    <w:p w:rsidRDefault="00122FBE" w:rsidP="009A079B" w:rsidR="00122FBE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t>7 St-</w:t>
      </w:r>
      <w:r w:rsidR="00C912CF">
        <w:t>2047</w:t>
      </w:r>
      <w:r w:rsidR="000E2EF3">
        <w:t>/16-</w:t>
      </w:r>
      <w:r w:rsidR="00C912CF">
        <w:t>5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3B44AB">
        <w:t>1</w:t>
      </w:r>
      <w:r w:rsidR="000E2EF3">
        <w:t>0</w:t>
      </w:r>
      <w:r>
        <w:t xml:space="preserve">. </w:t>
      </w:r>
      <w:r w:rsidR="003B44AB">
        <w:t>kolovoza</w:t>
      </w:r>
      <w:r>
        <w:t xml:space="preserve"> 2016. godine objavio oglas na mrežnoj stranici e-Oglasna ploča sudova pod poslovnim brojem St-</w:t>
      </w:r>
      <w:r w:rsidR="003B44AB">
        <w:t>2047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3B44AB" w:rsidP="009A079B" w:rsidR="009A079B">
      <w:pPr>
        <w:pStyle w:val="Tijeloteksta"/>
        <w:jc w:val="center"/>
      </w:pPr>
      <w:r>
        <w:t>U Osijeku 2</w:t>
      </w:r>
      <w:r w:rsidR="000E2EF3">
        <w:t>9</w:t>
      </w:r>
      <w:r>
        <w:t>. studenog</w:t>
      </w:r>
      <w:r w:rsidR="009A079B">
        <w:t xml:space="preserve">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</w:t>
      </w:r>
      <w:r w:rsidR="003B44AB">
        <w:t>12</w:t>
      </w:r>
      <w:r>
        <w:t>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455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22FBE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B44AB"/>
    <w:rsid w:val="003E0B42"/>
    <w:rsid w:val="004011C4"/>
    <w:rsid w:val="00407631"/>
    <w:rsid w:val="004111EB"/>
    <w:rsid w:val="00457193"/>
    <w:rsid w:val="00465D0C"/>
    <w:rsid w:val="0048270D"/>
    <w:rsid w:val="00492989"/>
    <w:rsid w:val="004A3832"/>
    <w:rsid w:val="004D1B1C"/>
    <w:rsid w:val="004D59FA"/>
    <w:rsid w:val="00505455"/>
    <w:rsid w:val="00526782"/>
    <w:rsid w:val="006100CF"/>
    <w:rsid w:val="00626C97"/>
    <w:rsid w:val="006844B5"/>
    <w:rsid w:val="00690683"/>
    <w:rsid w:val="006A0CAD"/>
    <w:rsid w:val="006A53CA"/>
    <w:rsid w:val="006F0BE4"/>
    <w:rsid w:val="00712A35"/>
    <w:rsid w:val="00730373"/>
    <w:rsid w:val="00777FF0"/>
    <w:rsid w:val="00810F29"/>
    <w:rsid w:val="0082243D"/>
    <w:rsid w:val="0083553A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640FA"/>
    <w:rsid w:val="00AC2B4F"/>
    <w:rsid w:val="00AC2EA2"/>
    <w:rsid w:val="00AE6351"/>
    <w:rsid w:val="00B447A0"/>
    <w:rsid w:val="00B44897"/>
    <w:rsid w:val="00B549E5"/>
    <w:rsid w:val="00B80AFD"/>
    <w:rsid w:val="00B82754"/>
    <w:rsid w:val="00BA5F49"/>
    <w:rsid w:val="00BB1CF1"/>
    <w:rsid w:val="00C211C4"/>
    <w:rsid w:val="00C27877"/>
    <w:rsid w:val="00C3775B"/>
    <w:rsid w:val="00C76E52"/>
    <w:rsid w:val="00C818C4"/>
    <w:rsid w:val="00C824FB"/>
    <w:rsid w:val="00C912CF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D27CC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054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054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4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4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054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054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4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4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St-2047/2016</izvorni_sadrzaj>
    <derivirana_varijabla naziv="DomainObject.Predmet.OznakaBroj_1">St-2047/2016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ŽMIGAVCA društvo s ograničenom odgovornošću za trgovinu auto dijelovima</izvorni_sadrzaj>
    <derivirana_varijabla naziv="DomainObject.Predmet.ProtustrankaFormated_1">  KOD ŽMIGAVCA društvo s ograničenom odgovornošću za trgovinu auto dijelovima</derivirana_varijabla>
  </DomainObject.Predmet.ProtustrankaFormated>
  <DomainObject.Predmet.ProtustrankaFormatedOIB>
    <izvorni_sadrzaj>  KOD ŽMIGAVCA društvo s ograničenom odgovornošću za trgovinu auto dijelovima, OIB 76135763494</izvorni_sadrzaj>
    <derivirana_varijabla naziv="DomainObject.Predmet.ProtustrankaFormatedOIB_1">  KOD ŽMIGAVCA društvo s ograničenom odgovornošću za trgovinu auto dijelovima, OIB 76135763494</derivirana_varijabla>
  </DomainObject.Predmet.ProtustrankaFormatedOIB>
  <DomainObject.Predmet.ProtustrankaFormatedWithAdress>
    <izvorni_sadrzaj> KOD ŽMIGAVCA društvo s ograničenom odgovornošću za trgovinu auto dijelovima, Stjepana Grubera 36, 32270 Županja</izvorni_sadrzaj>
    <derivirana_varijabla naziv="DomainObject.Predmet.ProtustrankaFormatedWithAdress_1"> KOD ŽMIGAVCA društvo s ograničenom odgovornošću za trgovinu auto dijelovima, Stjepana Grubera 36, 32270 Županja</derivirana_varijabla>
  </DomainObject.Predmet.ProtustrankaFormatedWithAdress>
  <DomainObject.Predmet.ProtustrankaFormatedWithAdressOIB>
    <izvorni_sadrzaj> KOD ŽMIGAVCA društvo s ograničenom odgovornošću za trgovinu auto dijelovima, OIB 76135763494, Stjepana Grubera 36, 32270 Županja</izvorni_sadrzaj>
    <derivirana_varijabla naziv="DomainObject.Predmet.ProtustrankaFormatedWithAdressOIB_1"> KOD ŽMIGAVCA društvo s ograničenom odgovornošću za trgovinu auto dijelovima, OIB 76135763494, Stjepana Grubera 36, 32270 Županja</derivirana_varijabla>
  </DomainObject.Predmet.ProtustrankaFormatedWithAdressOIB>
  <DomainObject.Predmet.ProtustrankaWithAdress>
    <izvorni_sadrzaj>KOD ŽMIGAVCA društvo s ograničenom odgovornošću za trgovinu auto dijelovima Stjepana Grubera 36, 32270 Županja</izvorni_sadrzaj>
    <derivirana_varijabla naziv="DomainObject.Predmet.ProtustrankaWithAdress_1">KOD ŽMIGAVCA društvo s ograničenom odgovornošću za trgovinu auto dijelovima Stjepana Grubera 36, 32270 Županja</derivirana_varijabla>
  </DomainObject.Predmet.ProtustrankaWithAdress>
  <DomainObject.Predmet.ProtustrankaWithAdressOIB>
    <izvorni_sadrzaj>KOD ŽMIGAVCA društvo s ograničenom odgovornošću za trgovinu auto dijelovima, OIB 76135763494, Stjepana Grubera 36, 32270 Županja</izvorni_sadrzaj>
    <derivirana_varijabla naziv="DomainObject.Predmet.ProtustrankaWithAdressOIB_1">KOD ŽMIGAVCA društvo s ograničenom odgovornošću za trgovinu auto dijelovima, OIB 76135763494, Stjepana Grubera 36, 32270 Županja</derivirana_varijabla>
  </DomainObject.Predmet.ProtustrankaWithAdressOIB>
  <DomainObject.Predmet.ProtustrankaNazivFormated>
    <izvorni_sadrzaj>KOD ŽMIGAVCA društvo s ograničenom odgovornošću za trgovinu auto dijelovima</izvorni_sadrzaj>
    <derivirana_varijabla naziv="DomainObject.Predmet.ProtustrankaNazivFormated_1">KOD ŽMIGAVCA društvo s ograničenom odgovornošću za trgovinu auto dijelovima</derivirana_varijabla>
  </DomainObject.Predmet.ProtustrankaNazivFormated>
  <DomainObject.Predmet.ProtustrankaNazivFormatedOIB>
    <izvorni_sadrzaj>KOD ŽMIGAVCA društvo s ograničenom odgovornošću za trgovinu auto dijelovima, OIB 76135763494</izvorni_sadrzaj>
    <derivirana_varijabla naziv="DomainObject.Predmet.ProtustrankaNazivFormatedOIB_1">KOD ŽMIGAVCA društvo s ograničenom odgovornošću za trgovinu auto dijelovima, OIB 76135763494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KOD ŽMIGAVCA društvo s ograničenom odgovornošću za trgovinu auto dijelovima</item>
    </izvorni_sadrzaj>
    <derivirana_varijabla naziv="DomainObject.Predmet.ProtuStrankaListFormated_1">
      <item>KOD ŽMIGAVCA društvo s ograničenom odgovornošću za trgovinu auto dijelovima</item>
    </derivirana_varijabla>
  </DomainObject.Predmet.ProtuStrankaListFormated>
  <DomainObject.Predmet.ProtuStrankaListFormatedOIB>
    <izvorni_sadrzaj>
      <item>KOD ŽMIGAVCA društvo s ograničenom odgovornošću za trgovinu auto dijelovima, OIB 76135763494</item>
    </izvorni_sadrzaj>
    <derivirana_varijabla naziv="DomainObject.Predmet.ProtuStrankaListFormatedOIB_1">
      <item>KOD ŽMIGAVCA društvo s ograničenom odgovornošću za trgovinu auto dijelovima, OIB 76135763494</item>
    </derivirana_varijabla>
  </DomainObject.Predmet.ProtuStrankaListFormatedOIB>
  <DomainObject.Predmet.ProtuStrankaListFormatedWithAdress>
    <izvorni_sadrzaj>
      <item>KOD ŽMIGAVCA društvo s ograničenom odgovornošću za trgovinu auto dijelovima, Stjepana Grubera 36, 32270 Županja</item>
    </izvorni_sadrzaj>
    <derivirana_varijabla naziv="DomainObject.Predmet.ProtuStrankaListFormatedWithAdress_1">
      <item>KOD ŽMIGAVCA društvo s ograničenom odgovornošću za trgovinu auto dijelovima, Stjepana Grubera 36, 32270 Županja</item>
    </derivirana_varijabla>
  </DomainObject.Predmet.ProtuStrankaListFormatedWithAdress>
  <DomainObject.Predmet.ProtuStrankaListFormatedWithAdressOIB>
    <izvorni_sadrzaj>
      <item>KOD ŽMIGAVCA društvo s ograničenom odgovornošću za trgovinu auto dijelovima, OIB 76135763494, Stjepana Grubera 36, 32270 Županja</item>
    </izvorni_sadrzaj>
    <derivirana_varijabla naziv="DomainObject.Predmet.ProtuStrankaListFormatedWithAdressOIB_1">
      <item>KOD ŽMIGAVCA društvo s ograničenom odgovornošću za trgovinu auto dijelovima, OIB 76135763494, Stjepana Grubera 36, 32270 Županja</item>
    </derivirana_varijabla>
  </DomainObject.Predmet.ProtuStrankaListFormatedWithAdressOIB>
  <DomainObject.Predmet.ProtuStrankaListNazivFormated>
    <izvorni_sadrzaj>
      <item>KOD ŽMIGAVCA društvo s ograničenom odgovornošću za trgovinu auto dijelovima</item>
    </izvorni_sadrzaj>
    <derivirana_varijabla naziv="DomainObject.Predmet.ProtuStrankaListNazivFormated_1">
      <item>KOD ŽMIGAVCA društvo s ograničenom odgovornošću za trgovinu auto dijelovima</item>
    </derivirana_varijabla>
  </DomainObject.Predmet.ProtuStrankaListNazivFormated>
  <DomainObject.Predmet.ProtuStrankaListNazivFormatedOIB>
    <izvorni_sadrzaj>
      <item>KOD ŽMIGAVCA društvo s ograničenom odgovornošću za trgovinu auto dijelovima, OIB 76135763494</item>
    </izvorni_sadrzaj>
    <derivirana_varijabla naziv="DomainObject.Predmet.ProtuStrankaListNazivFormatedOIB_1">
      <item>KOD ŽMIGAVCA društvo s ograničenom odgovornošću za trgovinu auto dijelovima, OIB 76135763494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KOD ŽMIGAVCA društvo s ograničenom odgovornošću za trgovinu auto dijelovima</izvorni_sadrzaj>
    <derivirana_varijabla naziv="DomainObject.Predmet.ProtustrankaIDrugi_1">KOD ŽMIGAVCA društvo s ograničenom odgovornošću za trgovinu auto dijelovima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KOD ŽMIGAVCA društvo s ograničenom odgovornošću za trgovinu auto dijelovima, OIB 76135763494, Stjepana Grubera 36, 32270 Županja</izvorni_sadrzaj>
    <derivirana_varijabla naziv="DomainObject.Predmet.ProtustrankaIDrugiAdressOIB_1">KOD ŽMIGAVCA društvo s ograničenom odgovornošću za trgovinu auto dijelovima, OIB 76135763494, Stjepana Grubera 36,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KOD ŽMIGAVCA društvo s ograničenom odgovornošću za trgovinu auto dijelovima</item>
    </izvorni_sadrzaj>
    <derivirana_varijabla naziv="DomainObject.Predmet.SudioniciListNaziv_1">
      <item>FINA RC OSIJEK</item>
      <item>KOD ŽMIGAVCA društvo s ograničenom odgovornošću za trgovinu auto dijelovima</item>
    </derivirana_varijabla>
  </DomainObject.Predmet.SudioniciListNaziv>
  <DomainObject.Predmet.SudioniciListAdressOIB>
    <izvorni_sadrzaj>
      <item>FINA RC OSIJEK, OIB 85821130368</item>
      <item>KOD ŽMIGAVCA društvo s ograničenom odgovornošću za trgovinu auto dijelovima, OIB 76135763494, Stjepana Grubera 36,32270 Županja</item>
    </izvorni_sadrzaj>
    <derivirana_varijabla naziv="DomainObject.Predmet.SudioniciListAdressOIB_1">
      <item>FINA RC OSIJEK, OIB 85821130368</item>
      <item>KOD ŽMIGAVCA društvo s ograničenom odgovornošću za trgovinu auto dijelovima, OIB 76135763494, Stjepana Grubera 36,32270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76135763494</item>
    </izvorni_sadrzaj>
    <derivirana_varijabla naziv="DomainObject.Predmet.SudioniciListNazivOIB_1">
      <item>, OIB 85821130368</item>
      <item>, OIB 76135763494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F3633-CBB3-4206-9536-DC6E49AD76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2493</properties:Characters>
  <properties:Lines>94</properties:Lines>
  <properties:Paragraphs>30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2016-11-28T12:43:00Z</dcterms:created>
  <dc:creator>korisnik</dc:creator>
  <cp:lastModifiedBy>Maja Videnović</cp:lastModifiedBy>
  <cp:lastPrinted>2016-08-12T07:14:00Z</cp:lastPrinted>
  <dcterms:modified xmlns:xsi="http://www.w3.org/2001/XMLSchema-instance" xsi:type="dcterms:W3CDTF">2016-11-29T07:14:00Z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