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a5db" w14:paraId="098a5db" w:rsidRDefault="00CE40F3" w:rsidP="00CE40F3" w:rsidR="00CE40F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0F3" w:rsidP="00CE40F3" w:rsidR="00CE40F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E40F3" w:rsidP="00CE40F3" w:rsidR="00CE40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E40F3" w:rsidP="00CE40F3" w:rsidR="00CE40F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E40F3" w:rsidP="00CE40F3" w:rsidR="00CE40F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E40F3" w:rsidP="00CE40F3" w:rsidR="00CE40F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E40F3" w:rsidP="00CE40F3" w:rsidR="00CE40F3" w:rsidRPr="005D578C">
      <w:pPr>
        <w:jc w:val="center"/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="0018576B"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 w:rsidR="0018576B">
        <w:rPr>
          <w:rFonts w:cs="Times New Roman" w:eastAsia="Times New Roman"/>
          <w:szCs w:val="24"/>
        </w:rPr>
        <w:t xml:space="preserve"> STAR TRADE d.o.</w:t>
      </w:r>
      <w:r>
        <w:rPr>
          <w:rFonts w:cs="Times New Roman" w:eastAsia="Times New Roman"/>
          <w:szCs w:val="24"/>
        </w:rPr>
        <w:t xml:space="preserve">o. Umag, Obala Josipa Broza Tita 3, OIB </w:t>
      </w:r>
      <w:r w:rsidRPr="00E92510">
        <w:rPr>
          <w:rFonts w:cs="Times New Roman" w:eastAsia="Times New Roman"/>
          <w:szCs w:val="24"/>
        </w:rPr>
        <w:t>60054019827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92510">
        <w:rPr>
          <w:rFonts w:cs="Times New Roman" w:eastAsia="Times New Roman"/>
          <w:szCs w:val="24"/>
        </w:rPr>
        <w:t>040092403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8576B">
        <w:rPr>
          <w:rFonts w:cs="Times New Roman" w:eastAsia="Times New Roman"/>
          <w:szCs w:val="24"/>
        </w:rPr>
        <w:t>13. svibnja</w:t>
      </w:r>
      <w:r>
        <w:rPr>
          <w:rFonts w:cs="Times New Roman" w:eastAsia="Times New Roman"/>
          <w:szCs w:val="24"/>
        </w:rPr>
        <w:t xml:space="preserve"> 2016.</w:t>
      </w: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8576B">
        <w:rPr>
          <w:rFonts w:cs="Times New Roman" w:eastAsia="Times New Roman"/>
          <w:szCs w:val="24"/>
        </w:rPr>
        <w:t>STAR TRADE d.</w:t>
      </w:r>
      <w:r>
        <w:rPr>
          <w:rFonts w:cs="Times New Roman" w:eastAsia="Times New Roman"/>
          <w:szCs w:val="24"/>
        </w:rPr>
        <w:t xml:space="preserve">o.o. Umag, Obala Josipa Broza Tita 3, OIB </w:t>
      </w:r>
      <w:r w:rsidRPr="00E92510">
        <w:rPr>
          <w:rFonts w:cs="Times New Roman" w:eastAsia="Times New Roman"/>
          <w:szCs w:val="24"/>
        </w:rPr>
        <w:t>60054019827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92510">
        <w:rPr>
          <w:rFonts w:cs="Times New Roman" w:eastAsia="Times New Roman"/>
          <w:szCs w:val="24"/>
        </w:rPr>
        <w:t>040092403</w:t>
      </w:r>
      <w:r w:rsidR="0018576B">
        <w:rPr>
          <w:rFonts w:cs="Times New Roman" w:eastAsia="Times New Roman"/>
          <w:szCs w:val="24"/>
        </w:rPr>
        <w:t>.</w:t>
      </w: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CE40F3" w:rsidP="00CE40F3" w:rsidR="00CE40F3">
      <w:pPr>
        <w:rPr>
          <w:rFonts w:cs="Times New Roman" w:eastAsia="Times New Roman"/>
          <w:szCs w:val="20"/>
        </w:rPr>
      </w:pPr>
    </w:p>
    <w:p w:rsidRDefault="00CE40F3" w:rsidP="00CE40F3" w:rsidR="00CE40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18576B">
        <w:rPr>
          <w:rFonts w:cs="Times New Roman" w:eastAsia="Times New Roman"/>
          <w:szCs w:val="24"/>
        </w:rPr>
        <w:t>STAR TRADE d.o.</w:t>
      </w:r>
      <w:r>
        <w:rPr>
          <w:rFonts w:cs="Times New Roman" w:eastAsia="Times New Roman"/>
          <w:szCs w:val="24"/>
        </w:rPr>
        <w:t xml:space="preserve">o. Umag, Obala Josipa Broza Tita 3, OIB </w:t>
      </w:r>
      <w:r w:rsidRPr="00E92510">
        <w:rPr>
          <w:rFonts w:cs="Times New Roman" w:eastAsia="Times New Roman"/>
          <w:szCs w:val="24"/>
        </w:rPr>
        <w:t>60054019827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92510">
        <w:rPr>
          <w:rFonts w:cs="Times New Roman" w:eastAsia="Times New Roman"/>
          <w:szCs w:val="24"/>
        </w:rPr>
        <w:t>040092403</w:t>
      </w:r>
      <w:r>
        <w:rPr>
          <w:rFonts w:cs="Times New Roman" w:eastAsia="Times New Roman"/>
          <w:szCs w:val="24"/>
        </w:rPr>
        <w:t>.</w:t>
      </w:r>
    </w:p>
    <w:p w:rsidRDefault="00CE40F3" w:rsidP="00CE40F3" w:rsidR="00CE40F3">
      <w:pPr>
        <w:ind w:firstLine="709"/>
        <w:rPr>
          <w:rFonts w:cs="Times New Roman" w:eastAsia="Times New Roman"/>
          <w:szCs w:val="24"/>
        </w:rPr>
      </w:pPr>
    </w:p>
    <w:p w:rsidRDefault="00CE40F3" w:rsidP="00CE40F3" w:rsidR="00CE40F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</w:t>
      </w:r>
      <w:r w:rsidR="0018576B">
        <w:rPr>
          <w:rFonts w:cs="Times New Roman" w:eastAsia="Times New Roman"/>
          <w:szCs w:val="24"/>
        </w:rPr>
        <w:t xml:space="preserve"> brisanja dužnika STAR TRADE d.o.</w:t>
      </w:r>
      <w:r>
        <w:rPr>
          <w:rFonts w:cs="Times New Roman" w:eastAsia="Times New Roman"/>
          <w:szCs w:val="24"/>
        </w:rPr>
        <w:t xml:space="preserve">o. Umag, Obala Josipa Broza Tita 3, OIB </w:t>
      </w:r>
      <w:r w:rsidRPr="00E92510">
        <w:rPr>
          <w:rFonts w:cs="Times New Roman" w:eastAsia="Times New Roman"/>
          <w:szCs w:val="24"/>
        </w:rPr>
        <w:t>60054019827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E92510">
        <w:rPr>
          <w:rFonts w:cs="Times New Roman" w:eastAsia="Times New Roman"/>
          <w:szCs w:val="24"/>
        </w:rPr>
        <w:t>040092403</w:t>
      </w:r>
      <w:r>
        <w:rPr>
          <w:rFonts w:cs="Times New Roman" w:eastAsia="Times New Roman"/>
          <w:szCs w:val="24"/>
        </w:rPr>
        <w:t>.</w:t>
      </w:r>
    </w:p>
    <w:p w:rsidRDefault="00CE40F3" w:rsidP="00CE40F3" w:rsidR="00CE40F3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E40F3" w:rsidP="00CE40F3" w:rsidR="00CE40F3">
      <w:pPr>
        <w:ind w:firstLine="708"/>
        <w:rPr>
          <w:rFonts w:cs="Times New Roman" w:eastAsia="Times New Roman"/>
          <w:szCs w:val="24"/>
        </w:rPr>
      </w:pPr>
    </w:p>
    <w:p w:rsidRDefault="00CE40F3" w:rsidP="00CE40F3" w:rsidR="00CE40F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="0018576B">
        <w:rPr>
          <w:rFonts w:cs="Times New Roman" w:eastAsia="Times New Roman"/>
          <w:szCs w:val="24"/>
        </w:rPr>
        <w:t>dužnika STAR TRADE d.o.</w:t>
      </w:r>
      <w:r>
        <w:rPr>
          <w:rFonts w:cs="Times New Roman" w:eastAsia="Times New Roman"/>
          <w:szCs w:val="24"/>
        </w:rPr>
        <w:t xml:space="preserve">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26.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E40F3" w:rsidP="00CE40F3" w:rsidR="00CE40F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8576B">
        <w:rPr>
          <w:rFonts w:cs="Times New Roman" w:eastAsia="Times New Roman"/>
          <w:szCs w:val="24"/>
        </w:rPr>
        <w:t>13. 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E40F3" w:rsidP="00CE40F3" w:rsidR="00CE40F3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E40F3" w:rsidP="00CE40F3" w:rsidR="00CE40F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CE40F3" w:rsidP="00CE40F3" w:rsidR="00CE40F3">
      <w:pPr>
        <w:jc w:val="left"/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left"/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8576B" w:rsidP="0018576B" w:rsidR="0018576B">
      <w:pPr>
        <w:ind w:firstLine="708"/>
      </w:pP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</w:t>
      </w:r>
      <w:r>
        <w:rPr>
          <w:u w:val="single"/>
        </w:rPr>
        <w:t>ovog</w:t>
      </w:r>
      <w:r>
        <w:t xml:space="preserve"> suda.</w:t>
      </w:r>
    </w:p>
    <w:p w:rsidRDefault="0018576B" w:rsidP="0018576B" w:rsidR="0018576B">
      <w:pPr>
        <w:rPr>
          <w:iCs/>
        </w:rPr>
      </w:pPr>
      <w:r>
        <w:rPr>
          <w:rFonts w:cs="Times New Roman" w:eastAsia="Times New Roman"/>
          <w:szCs w:val="24"/>
        </w:rPr>
        <w:tab/>
      </w:r>
      <w:r>
        <w:rPr>
          <w:iCs/>
        </w:rPr>
        <w:t>Protiv t. I. rješenja pravo na žalbu ima osoba ovlaštena za zastupanje dužnika po zakonu do dana nastupanja pravnih posljedica otvaranja stečajnog postupka (čl. 128. st. 8. Stečajnog zakona).</w:t>
      </w:r>
    </w:p>
    <w:p w:rsidRDefault="00CE40F3" w:rsidP="00CE40F3" w:rsidR="00CE40F3">
      <w:pPr>
        <w:rPr>
          <w:rFonts w:cs="Times New Roman" w:eastAsia="Times New Roman"/>
          <w:szCs w:val="24"/>
        </w:rPr>
      </w:pPr>
    </w:p>
    <w:p w:rsidRDefault="00CE40F3" w:rsidP="00CE40F3" w:rsidR="00CE40F3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rPr>
          <w:rFonts w:cs="Times New Roman" w:eastAsia="Times New Roman"/>
          <w:szCs w:val="24"/>
        </w:rPr>
      </w:pPr>
    </w:p>
    <w:p w:rsidRDefault="00CE40F3" w:rsidP="00CE40F3" w:rsidR="00CE40F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E40F3" w:rsidP="00CE40F3" w:rsidR="00CE40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8576B" w:rsidP="00CE40F3" w:rsidR="00CE40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STAR TRADE d.o.</w:t>
      </w:r>
      <w:r w:rsidR="00CE40F3">
        <w:rPr>
          <w:rFonts w:cs="Times New Roman" w:eastAsia="Times New Roman"/>
          <w:szCs w:val="24"/>
        </w:rPr>
        <w:t>o. Umag, Obala Josipa Broza Tita 3,</w:t>
      </w:r>
    </w:p>
    <w:p w:rsidRDefault="0018576B" w:rsidP="00CE40F3" w:rsidR="00CE40F3" w:rsidRPr="0018576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</w:t>
      </w:r>
      <w:r w:rsidR="00CE40F3">
        <w:rPr>
          <w:rFonts w:cs="Times New Roman" w:eastAsia="Times New Roman"/>
          <w:szCs w:val="24"/>
        </w:rPr>
        <w:t xml:space="preserve">. RH, Ministarstvo financija, Porezna uprava, </w:t>
      </w:r>
      <w:r w:rsidR="00CE40F3" w:rsidRPr="00386167">
        <w:rPr>
          <w:rFonts w:cs="Times New Roman" w:eastAsia="Times New Roman"/>
          <w:szCs w:val="20"/>
        </w:rPr>
        <w:t xml:space="preserve">Područni ured </w:t>
      </w:r>
      <w:r w:rsidR="00CE40F3"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18576B" w:rsidP="00CE40F3" w:rsidR="00CE40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E40F3">
        <w:rPr>
          <w:rFonts w:cs="Times New Roman" w:eastAsia="Times New Roman"/>
          <w:szCs w:val="24"/>
        </w:rPr>
        <w:t>.</w:t>
      </w:r>
      <w:r w:rsidR="00CE40F3" w:rsidRPr="00386167">
        <w:rPr>
          <w:rFonts w:cs="Times New Roman" w:eastAsia="Times New Roman"/>
          <w:szCs w:val="24"/>
        </w:rPr>
        <w:t xml:space="preserve"> </w:t>
      </w:r>
      <w:r w:rsidR="00CE40F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8576B" w:rsidP="00CE40F3" w:rsidR="00CE40F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E40F3">
        <w:rPr>
          <w:rFonts w:cs="Times New Roman" w:eastAsia="Times New Roman"/>
          <w:szCs w:val="24"/>
        </w:rPr>
        <w:t xml:space="preserve">. stečajni upravitelj </w:t>
      </w:r>
      <w:r w:rsidR="00CE40F3">
        <w:rPr>
          <w:rFonts w:cs="Times New Roman" w:eastAsia="Times New Roman"/>
          <w:szCs w:val="20"/>
        </w:rPr>
        <w:t xml:space="preserve">Nikola Delić, Pula, Kranjčevićeva 16, </w:t>
      </w:r>
    </w:p>
    <w:p w:rsidRDefault="0018576B" w:rsidP="00CE40F3" w:rsidR="00CE40F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E40F3">
        <w:rPr>
          <w:rFonts w:cs="Times New Roman" w:eastAsia="Times New Roman"/>
          <w:szCs w:val="24"/>
        </w:rPr>
        <w:t xml:space="preserve">. mrežna stranica e-Oglasna ploča sudova, </w:t>
      </w:r>
    </w:p>
    <w:p w:rsidRDefault="0018576B" w:rsidP="00CE40F3" w:rsidR="00CE40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E40F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18576B" w:rsidP="00CE40F3" w:rsidR="00CE40F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E40F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E40F3" w:rsidP="00CE40F3" w:rsidR="00CE40F3"/>
    <w:p w:rsidRDefault="00CE40F3" w:rsidP="00CE40F3" w:rsidR="00CE40F3"/>
    <w:p w:rsidRDefault="00CE40F3" w:rsidP="00CE40F3" w:rsidR="00CE40F3"/>
    <w:p w:rsidRDefault="00CE40F3" w:rsidP="00CE40F3" w:rsidR="00CE40F3"/>
    <w:p w:rsidRDefault="002963A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0F3" w:rsidP="00CE40F3" w:rsidR="00CE40F3">
      <w:r>
        <w:separator/>
      </w:r>
    </w:p>
  </w:endnote>
  <w:endnote w:id="0" w:type="continuationSeparator">
    <w:p w:rsidRDefault="00CE40F3" w:rsidP="00CE40F3" w:rsidR="00CE40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0F3" w:rsidP="00CE40F3" w:rsidR="00CE40F3">
      <w:r>
        <w:separator/>
      </w:r>
    </w:p>
  </w:footnote>
  <w:footnote w:id="0" w:type="continuationSeparator">
    <w:p w:rsidRDefault="00CE40F3" w:rsidP="00CE40F3" w:rsidR="00CE40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0F3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963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</w:t>
    </w:r>
    <w:r w:rsidR="000F2D58">
      <w:rPr>
        <w:szCs w:val="24"/>
      </w:rPr>
      <w:t>74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0F3" w:rsidP="000F2D58" w:rsidR="005A4666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r w:rsidR="000F2D58">
      <w:rPr>
        <w:szCs w:val="24"/>
      </w:rPr>
      <w:t>74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35E"/>
    <w:rsid w:val="000F2D58"/>
    <w:rsid w:val="0018576B"/>
    <w:rsid w:val="002963A0"/>
    <w:rsid w:val="0075528E"/>
    <w:rsid w:val="0079403F"/>
    <w:rsid w:val="00AD735E"/>
    <w:rsid w:val="00CE40F3"/>
    <w:rsid w:val="00FB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0F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0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E40F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0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0F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40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40F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3A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963A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963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963A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0F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40F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E40F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0F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40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40F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6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3A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963A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963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963A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TRADE d.o.o. UMAG</izvorni_sadrzaj>
    <derivirana_varijabla naziv="DomainObject.Predmet.ProtustrankaFormated_1">  STAR TRADE d.o.o. UMAG</derivirana_varijabla>
  </DomainObject.Predmet.ProtustrankaFormated>
  <DomainObject.Predmet.ProtustrankaFormatedOIB>
    <izvorni_sadrzaj>  STAR TRADE d.o.o. UMAG, OIB 60054019827</izvorni_sadrzaj>
    <derivirana_varijabla naziv="DomainObject.Predmet.ProtustrankaFormatedOIB_1">  STAR TRADE d.o.o. UMAG, OIB 60054019827</derivirana_varijabla>
  </DomainObject.Predmet.ProtustrankaFormatedOIB>
  <DomainObject.Predmet.ProtustrankaFormatedWithAdress>
    <izvorni_sadrzaj> STAR TRADE d.o.o. UMAG, Obala Josipa Broza Tita 3, 52470 Umag</izvorni_sadrzaj>
    <derivirana_varijabla naziv="DomainObject.Predmet.ProtustrankaFormatedWithAdress_1"> STAR TRADE d.o.o. UMAG, Obala Josipa Broza Tita 3, 52470 Umag</derivirana_varijabla>
  </DomainObject.Predmet.ProtustrankaFormatedWithAdress>
  <DomainObject.Predmet.ProtustrankaFormatedWithAdressOIB>
    <izvorni_sadrzaj> STAR TRADE d.o.o. UMAG, OIB 60054019827, Obala Josipa Broza Tita 3, 52470 Umag</izvorni_sadrzaj>
    <derivirana_varijabla naziv="DomainObject.Predmet.ProtustrankaFormatedWithAdressOIB_1"> STAR TRADE d.o.o. UMAG, OIB 60054019827, Obala Josipa Broza Tita 3, 52470 Umag</derivirana_varijabla>
  </DomainObject.Predmet.ProtustrankaFormatedWithAdressOIB>
  <DomainObject.Predmet.ProtustrankaWithAdress>
    <izvorni_sadrzaj>STAR TRADE d.o.o. UMAG Obala Josipa Broza Tita 3, 52470 Umag</izvorni_sadrzaj>
    <derivirana_varijabla naziv="DomainObject.Predmet.ProtustrankaWithAdress_1">STAR TRADE d.o.o. UMAG Obala Josipa Broza Tita 3, 52470 Umag</derivirana_varijabla>
  </DomainObject.Predmet.ProtustrankaWithAdress>
  <DomainObject.Predmet.ProtustrankaWithAdressOIB>
    <izvorni_sadrzaj>STAR TRADE d.o.o. UMAG, OIB 60054019827, Obala Josipa Broza Tita 3, 52470 Umag</izvorni_sadrzaj>
    <derivirana_varijabla naziv="DomainObject.Predmet.ProtustrankaWithAdressOIB_1">STAR TRADE d.o.o. UMAG, OIB 60054019827, Obala Josipa Broza Tita 3, 52470 Umag</derivirana_varijabla>
  </DomainObject.Predmet.ProtustrankaWithAdressOIB>
  <DomainObject.Predmet.ProtustrankaNazivFormated>
    <izvorni_sadrzaj>STAR TRADE d.o.o. UMAG</izvorni_sadrzaj>
    <derivirana_varijabla naziv="DomainObject.Predmet.ProtustrankaNazivFormated_1">STAR TRADE d.o.o. UMAG</derivirana_varijabla>
  </DomainObject.Predmet.ProtustrankaNazivFormated>
  <DomainObject.Predmet.ProtustrankaNazivFormatedOIB>
    <izvorni_sadrzaj>STAR TRADE d.o.o. UMAG, OIB 60054019827</izvorni_sadrzaj>
    <derivirana_varijabla naziv="DomainObject.Predmet.ProtustrankaNazivFormatedOIB_1">STAR TRADE d.o.o. UMAG, OIB 60054019827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4715.61</izvorni_sadrzaj>
    <derivirana_varijabla naziv="DomainObject.Predmet.TrenutnaVrijednost_1">4715.61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 TRADE d.o.o. UMAG</item>
    </izvorni_sadrzaj>
    <derivirana_varijabla naziv="DomainObject.Predmet.ProtuStrankaListFormated_1">
      <item>STAR TRADE d.o.o. UMAG</item>
    </derivirana_varijabla>
  </DomainObject.Predmet.ProtuStrankaListFormated>
  <DomainObject.Predmet.ProtuStrankaListFormatedOIB>
    <izvorni_sadrzaj>
      <item>STAR TRADE d.o.o. UMAG, OIB 60054019827</item>
    </izvorni_sadrzaj>
    <derivirana_varijabla naziv="DomainObject.Predmet.ProtuStrankaListFormatedOIB_1">
      <item>STAR TRADE d.o.o. UMAG, OIB 60054019827</item>
    </derivirana_varijabla>
  </DomainObject.Predmet.ProtuStrankaListFormatedOIB>
  <DomainObject.Predmet.ProtuStrankaListFormatedWithAdress>
    <izvorni_sadrzaj>
      <item>STAR TRADE d.o.o. UMAG, Obala Josipa Broza Tita 3, 52470 Umag</item>
    </izvorni_sadrzaj>
    <derivirana_varijabla naziv="DomainObject.Predmet.ProtuStrankaListFormatedWithAdress_1">
      <item>STAR TRADE d.o.o. UMAG, Obala Josipa Broza Tita 3, 52470 Umag</item>
    </derivirana_varijabla>
  </DomainObject.Predmet.ProtuStrankaListFormatedWithAdress>
  <DomainObject.Predmet.ProtuStrankaListFormatedWithAdressOIB>
    <izvorni_sadrzaj>
      <item>STAR TRADE d.o.o. UMAG, OIB 60054019827, Obala Josipa Broza Tita 3, 52470 Umag</item>
    </izvorni_sadrzaj>
    <derivirana_varijabla naziv="DomainObject.Predmet.ProtuStrankaListFormatedWithAdressOIB_1">
      <item>STAR TRADE d.o.o. UMAG, OIB 60054019827, Obala Josipa Broza Tita 3, 52470 Umag</item>
    </derivirana_varijabla>
  </DomainObject.Predmet.ProtuStrankaListFormatedWithAdressOIB>
  <DomainObject.Predmet.ProtuStrankaListNazivFormated>
    <izvorni_sadrzaj>
      <item>STAR TRADE d.o.o. UMAG</item>
    </izvorni_sadrzaj>
    <derivirana_varijabla naziv="DomainObject.Predmet.ProtuStrankaListNazivFormated_1">
      <item>STAR TRADE d.o.o. UMAG</item>
    </derivirana_varijabla>
  </DomainObject.Predmet.ProtuStrankaListNazivFormated>
  <DomainObject.Predmet.ProtuStrankaListNazivFormatedOIB>
    <izvorni_sadrzaj>
      <item>STAR TRADE d.o.o. UMAG, OIB 60054019827</item>
    </izvorni_sadrzaj>
    <derivirana_varijabla naziv="DomainObject.Predmet.ProtuStrankaListNazivFormatedOIB_1">
      <item>STAR TRADE d.o.o. UMAG, OIB 60054019827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 TRADE d.o.o. UMAG</izvorni_sadrzaj>
    <derivirana_varijabla naziv="DomainObject.Predmet.ProtustrankaIDrugi_1">STAR TRADE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 TRADE d.o.o. UMAG, OIB 60054019827, Obala Josipa Broza Tita 3, 52470 Umag</izvorni_sadrzaj>
    <derivirana_varijabla naziv="DomainObject.Predmet.ProtustrankaIDrugiAdressOIB_1">STAR TRADE d.o.o. UMAG, OIB 60054019827, Obala Josipa Broza Tita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STAR TRADE d.o.o. UMAG</item>
    </izvorni_sadrzaj>
    <derivirana_varijabla naziv="DomainObject.Predmet.SudioniciListNaziv_1">
      <item>FINANCIJSKA AGENCIJA, RC RIJEKA, PODRUŽNICA PULA, PULA</item>
      <item>STAR TRADE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STAR TRADE d.o.o. UMAG, OIB 60054019827, Obala Josipa Broza Tita 3,52470 Umag</item>
    </izvorni_sadrzaj>
    <derivirana_varijabla naziv="DomainObject.Predmet.SudioniciListAdressOIB_1">
      <item>FINANCIJSKA AGENCIJA, RC RIJEKA, PODRUŽNICA PULA, PULA, OIB 85821130368, Giardini 5,52100 Pula</item>
      <item>STAR TRADE d.o.o. UMAG, OIB 60054019827, Obala Josipa Broza Tita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60054019827</item>
    </izvorni_sadrzaj>
    <derivirana_varijabla naziv="DomainObject.Predmet.SudioniciListNazivOIB_1">
      <item>, OIB 85821130368</item>
      <item>, OIB 60054019827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3186</properties:Characters>
  <properties:Lines>83</properties:Lines>
  <properties:Paragraphs>29</properties:Paragraphs>
  <properties:TotalTime>4</properties:TotalTime>
  <properties:ScaleCrop>false</properties:ScaleCrop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2016-04-01T06:46:00Z</dcterms:created>
  <dc:creator>Mihaela Kaligari</dc:creator>
  <dc:description/>
  <cp:keywords/>
  <cp:lastModifiedBy>Lorena Paris Aničić</cp:lastModifiedBy>
  <dcterms:modified xmlns:xsi="http://www.w3.org/2001/XMLSchema-instance" xsi:type="dcterms:W3CDTF">2016-05-13T08:39:00Z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