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36de" w14:paraId="64a36de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0146DC">
        <w:t>88</w:t>
      </w:r>
      <w:r w:rsidR="001E1227">
        <w:t>9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B209C6">
        <w:t xml:space="preserve"> </w:t>
      </w:r>
      <w:r w:rsidR="001E1227" w:rsidRPr="001E1227">
        <w:t>HUMANITARNA UDRUGA BLOKIRANIH I SOCIJALNO UGROŽENIH</w:t>
      </w:r>
      <w:r w:rsidR="001E1227">
        <w:t xml:space="preserve">, Vinkovci, Kralja Zvonimira 26, </w:t>
      </w:r>
      <w:proofErr w:type="spellStart"/>
      <w:r w:rsidR="001E1227">
        <w:t>OIB</w:t>
      </w:r>
      <w:proofErr w:type="spellEnd"/>
      <w:r w:rsidR="001E1227">
        <w:t xml:space="preserve">: </w:t>
      </w:r>
      <w:r w:rsidR="001E1227" w:rsidRPr="001E1227">
        <w:t>55970575435</w:t>
      </w:r>
      <w:r w:rsidR="001E1227">
        <w:t xml:space="preserve">, registarski broj: 16002174, </w:t>
      </w:r>
      <w:r>
        <w:t>temeljem članka 430. Stečajnog zakona (Narodne novine 71/15), dana</w:t>
      </w:r>
      <w:r w:rsidR="00274CCA">
        <w:t xml:space="preserve"> 3.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E3513">
        <w:rPr>
          <w:bCs/>
        </w:rPr>
        <w:t xml:space="preserve"> </w:t>
      </w:r>
      <w:r w:rsidR="001E1227" w:rsidRPr="001E1227">
        <w:t>HUMANITARNA UDRUGA BLOKIRANIH I SOCIJALNO UGROŽENIH</w:t>
      </w:r>
      <w:r w:rsidR="001E1227">
        <w:t xml:space="preserve">, Vinkovci, Kralja Zvonimira 26, </w:t>
      </w:r>
      <w:proofErr w:type="spellStart"/>
      <w:r w:rsidR="001E1227">
        <w:t>OIB</w:t>
      </w:r>
      <w:proofErr w:type="spellEnd"/>
      <w:r w:rsidR="001E1227">
        <w:t xml:space="preserve">: </w:t>
      </w:r>
      <w:r w:rsidR="001E1227" w:rsidRPr="001E1227">
        <w:t>55970575435</w:t>
      </w:r>
      <w:r w:rsidR="001E1227">
        <w:t xml:space="preserve">, registarski broj: 16002174, iznosi 20.182,40 kn.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341D0">
        <w:t xml:space="preserve"> </w:t>
      </w:r>
      <w:r w:rsidR="001E1227">
        <w:t>Vladimir Knežević</w:t>
      </w:r>
      <w:r w:rsidR="000146DC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C009E4">
        <w:t>8</w:t>
      </w:r>
      <w:r w:rsidR="000146DC">
        <w:t>8</w:t>
      </w:r>
      <w:r w:rsidR="001E1227">
        <w:t>9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274CCA">
        <w:t xml:space="preserve"> 3.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5E3513"/>
    <w:rsid w:val="00614853"/>
    <w:rsid w:val="006341D0"/>
    <w:rsid w:val="006437E1"/>
    <w:rsid w:val="00647F89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A30E4"/>
    <w:rsid w:val="00DB40AF"/>
    <w:rsid w:val="00DB5246"/>
    <w:rsid w:val="00DE0702"/>
    <w:rsid w:val="00DE33B1"/>
    <w:rsid w:val="00E00CDF"/>
    <w:rsid w:val="00E275FE"/>
    <w:rsid w:val="00E34457"/>
    <w:rsid w:val="00E60796"/>
    <w:rsid w:val="00EB4CAC"/>
    <w:rsid w:val="00F058BB"/>
    <w:rsid w:val="00F42BF7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42BF7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42BF7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BF7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BF7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42BF7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42BF7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BF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BF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St-889/2018</izvorni_sadrzaj>
    <derivirana_varijabla naziv="DomainObject.Predmet.OznakaBroj_1">St-889/2018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HUMANITARNA UDRUGA BLOKIRANIH I SOCIJALNO UGROŽENIH</izvorni_sadrzaj>
    <derivirana_varijabla naziv="DomainObject.Predmet.ProtustrankaFormated_1">  HUMANITARNA UDRUGA BLOKIRANIH I SOCIJALNO UGROŽENIH</derivirana_varijabla>
  </DomainObject.Predmet.ProtustrankaFormated>
  <DomainObject.Predmet.ProtustrankaFormatedOIB>
    <izvorni_sadrzaj>  HUMANITARNA UDRUGA BLOKIRANIH I SOCIJALNO UGROŽENIH, OIB 55970575435</izvorni_sadrzaj>
    <derivirana_varijabla naziv="DomainObject.Predmet.ProtustrankaFormatedOIB_1">  HUMANITARNA UDRUGA BLOKIRANIH I SOCIJALNO UGROŽENIH, OIB 55970575435</derivirana_varijabla>
  </DomainObject.Predmet.ProtustrankaFormatedOIB>
  <DomainObject.Predmet.ProtustrankaFormatedWithAdress>
    <izvorni_sadrzaj> HUMANITARNA UDRUGA BLOKIRANIH I SOCIJALNO UGROŽENIH, Kralja Zvonimira 26, 32100 Vinkovci</izvorni_sadrzaj>
    <derivirana_varijabla naziv="DomainObject.Predmet.ProtustrankaFormatedWithAdress_1"> HUMANITARNA UDRUGA BLOKIRANIH I SOCIJALNO UGROŽENIH, Kralja Zvonimira 26, 32100 Vinkovci</derivirana_varijabla>
  </DomainObject.Predmet.ProtustrankaFormatedWithAdress>
  <DomainObject.Predmet.ProtustrankaFormatedWithAdressOIB>
    <izvorni_sadrzaj> HUMANITARNA UDRUGA BLOKIRANIH I SOCIJALNO UGROŽENIH, OIB 55970575435, Kralja Zvonimira 26, 32100 Vinkovci</izvorni_sadrzaj>
    <derivirana_varijabla naziv="DomainObject.Predmet.ProtustrankaFormatedWithAdressOIB_1"> HUMANITARNA UDRUGA BLOKIRANIH I SOCIJALNO UGROŽENIH, OIB 55970575435, Kralja Zvonimira 26, 32100 Vinkovci</derivirana_varijabla>
  </DomainObject.Predmet.ProtustrankaFormatedWithAdressOIB>
  <DomainObject.Predmet.ProtustrankaWithAdress>
    <izvorni_sadrzaj>HUMANITARNA UDRUGA BLOKIRANIH I SOCIJALNO UGROŽENIH Kralja Zvonimira 26, 32100 Vinkovci</izvorni_sadrzaj>
    <derivirana_varijabla naziv="DomainObject.Predmet.ProtustrankaWithAdress_1">HUMANITARNA UDRUGA BLOKIRANIH I SOCIJALNO UGROŽENIH Kralja Zvonimira 26, 32100 Vinkovci</derivirana_varijabla>
  </DomainObject.Predmet.ProtustrankaWithAdress>
  <DomainObject.Predmet.ProtustrankaWithAdressOIB>
    <izvorni_sadrzaj>HUMANITARNA UDRUGA BLOKIRANIH I SOCIJALNO UGROŽENIH, OIB 55970575435, Kralja Zvonimira 26, 32100 Vinkovci</izvorni_sadrzaj>
    <derivirana_varijabla naziv="DomainObject.Predmet.ProtustrankaWithAdressOIB_1">HUMANITARNA UDRUGA BLOKIRANIH I SOCIJALNO UGROŽENIH, OIB 55970575435, Kralja Zvonimira 26, 32100 Vinkovci</derivirana_varijabla>
  </DomainObject.Predmet.ProtustrankaWithAdressOIB>
  <DomainObject.Predmet.ProtustrankaNazivFormated>
    <izvorni_sadrzaj>HUMANITARNA UDRUGA BLOKIRANIH I SOCIJALNO UGROŽENIH</izvorni_sadrzaj>
    <derivirana_varijabla naziv="DomainObject.Predmet.ProtustrankaNazivFormated_1">HUMANITARNA UDRUGA BLOKIRANIH I SOCIJALNO UGROŽENIH</derivirana_varijabla>
  </DomainObject.Predmet.ProtustrankaNazivFormated>
  <DomainObject.Predmet.ProtustrankaNazivFormatedOIB>
    <izvorni_sadrzaj>HUMANITARNA UDRUGA BLOKIRANIH I SOCIJALNO UGROŽENIH, OIB 55970575435</izvorni_sadrzaj>
    <derivirana_varijabla naziv="DomainObject.Predmet.ProtustrankaNazivFormatedOIB_1">HUMANITARNA UDRUGA BLOKIRANIH I SOCIJALNO UGROŽENIH, OIB 55970575435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HUMANITARNA UDRUGA BLOKIRANIH I SOCIJALNO UGROŽENIH</item>
    </izvorni_sadrzaj>
    <derivirana_varijabla naziv="DomainObject.Predmet.ProtuStrankaListFormated_1">
      <item>HUMANITARNA UDRUGA BLOKIRANIH I SOCIJALNO UGROŽENIH</item>
    </derivirana_varijabla>
  </DomainObject.Predmet.ProtuStrankaListFormated>
  <DomainObject.Predmet.ProtuStrankaListFormatedOIB>
    <izvorni_sadrzaj>
      <item>HUMANITARNA UDRUGA BLOKIRANIH I SOCIJALNO UGROŽENIH, OIB 55970575435</item>
    </izvorni_sadrzaj>
    <derivirana_varijabla naziv="DomainObject.Predmet.ProtuStrankaListFormatedOIB_1">
      <item>HUMANITARNA UDRUGA BLOKIRANIH I SOCIJALNO UGROŽENIH, OIB 55970575435</item>
    </derivirana_varijabla>
  </DomainObject.Predmet.ProtuStrankaListFormatedOIB>
  <DomainObject.Predmet.ProtuStrankaListFormatedWithAdress>
    <izvorni_sadrzaj>
      <item>HUMANITARNA UDRUGA BLOKIRANIH I SOCIJALNO UGROŽENIH, Kralja Zvonimira 26, 32100 Vinkovci</item>
    </izvorni_sadrzaj>
    <derivirana_varijabla naziv="DomainObject.Predmet.ProtuStrankaListFormatedWithAdress_1">
      <item>HUMANITARNA UDRUGA BLOKIRANIH I SOCIJALNO UGROŽENIH, Kralja Zvonimira 26, 32100 Vinkovci</item>
    </derivirana_varijabla>
  </DomainObject.Predmet.ProtuStrankaListFormatedWithAdress>
  <DomainObject.Predmet.ProtuStrankaListFormatedWithAdressOIB>
    <izvorni_sadrzaj>
      <item>HUMANITARNA UDRUGA BLOKIRANIH I SOCIJALNO UGROŽENIH, OIB 55970575435, Kralja Zvonimira 26, 32100 Vinkovci</item>
    </izvorni_sadrzaj>
    <derivirana_varijabla naziv="DomainObject.Predmet.ProtuStrankaListFormatedWithAdressOIB_1">
      <item>HUMANITARNA UDRUGA BLOKIRANIH I SOCIJALNO UGROŽENIH, OIB 55970575435, Kralja Zvonimira 26, 32100 Vinkovci</item>
    </derivirana_varijabla>
  </DomainObject.Predmet.ProtuStrankaListFormatedWithAdressOIB>
  <DomainObject.Predmet.ProtuStrankaListNazivFormated>
    <izvorni_sadrzaj>
      <item>HUMANITARNA UDRUGA BLOKIRANIH I SOCIJALNO UGROŽENIH</item>
    </izvorni_sadrzaj>
    <derivirana_varijabla naziv="DomainObject.Predmet.ProtuStrankaListNazivFormated_1">
      <item>HUMANITARNA UDRUGA BLOKIRANIH I SOCIJALNO UGROŽENIH</item>
    </derivirana_varijabla>
  </DomainObject.Predmet.ProtuStrankaListNazivFormated>
  <DomainObject.Predmet.ProtuStrankaListNazivFormatedOIB>
    <izvorni_sadrzaj>
      <item>HUMANITARNA UDRUGA BLOKIRANIH I SOCIJALNO UGROŽENIH, OIB 55970575435</item>
    </izvorni_sadrzaj>
    <derivirana_varijabla naziv="DomainObject.Predmet.ProtuStrankaListNazivFormatedOIB_1">
      <item>HUMANITARNA UDRUGA BLOKIRANIH I SOCIJALNO UGROŽENIH, OIB 55970575435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HUMANITARNA UDRUGA BLOKIRANIH I SOCIJALNO UGROŽENIH</izvorni_sadrzaj>
    <derivirana_varijabla naziv="DomainObject.Predmet.ProtustrankaIDrugi_1">HUMANITARNA UDRUGA BLOKIRANIH I SOCIJALNO UGROŽENIH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HUMANITARNA UDRUGA BLOKIRANIH I SOCIJALNO UGROŽENIH, OIB 55970575435, Kralja Zvonimira 26, 32100 Vinkovci</izvorni_sadrzaj>
    <derivirana_varijabla naziv="DomainObject.Predmet.ProtustrankaIDrugiAdressOIB_1">HUMANITARNA UDRUGA BLOKIRANIH I SOCIJALNO UGROŽENIH, OIB 55970575435, Kralja Zvonimira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HUMANITARNA UDRUGA BLOKIRANIH I SOCIJALNO UGROŽENIH</item>
    </izvorni_sadrzaj>
    <derivirana_varijabla naziv="DomainObject.Predmet.SudioniciListNaziv_1">
      <item>FINA RC OSIJEK</item>
      <item>HUMANITARNA UDRUGA BLOKIRANIH I SOCIJALNO UGROŽENIH</item>
    </derivirana_varijabla>
  </DomainObject.Predmet.SudioniciListNaziv>
  <DomainObject.Predmet.SudioniciListAdressOIB>
    <izvorni_sadrzaj>
      <item>FINA RC OSIJEK, OIB 85821130368</item>
      <item>HUMANITARNA UDRUGA BLOKIRANIH I SOCIJALNO UGROŽENIH, OIB 55970575435, Kralja Zvonimira 26,32100 Vinkovci</item>
    </izvorni_sadrzaj>
    <derivirana_varijabla naziv="DomainObject.Predmet.SudioniciListAdressOIB_1">
      <item>FINA RC OSIJEK, OIB 85821130368</item>
      <item>HUMANITARNA UDRUGA BLOKIRANIH I SOCIJALNO UGROŽENIH, OIB 55970575435, Kralja Zvonimira 26,32100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55970575435</item>
    </izvorni_sadrzaj>
    <derivirana_varijabla naziv="DomainObject.Predmet.SudioniciListNazivOIB_1">
      <item>, OIB 85821130368</item>
      <item>, OIB 55970575435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BF749C-CD1E-4A00-9082-F1B9AE8689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359</properties:Words>
  <properties:Characters>1976</properties:Characters>
  <properties:Lines>47</properties:Lines>
  <properties:Paragraphs>15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2018-09-03T06:39:00Z</cp:lastPrinted>
  <dcterms:modified xmlns:xsi="http://www.w3.org/2001/XMLSchema-instance" xsi:type="dcterms:W3CDTF">2018-09-03T06:40:00Z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