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2524" w14:paraId="e6c252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</w:t>
      </w:r>
      <w:r w:rsidR="00B63295">
        <w:t>-436</w:t>
      </w:r>
      <w:r w:rsidR="00BE14DE">
        <w:t>/</w:t>
      </w:r>
      <w:r w:rsidR="00245588">
        <w:t>16-</w:t>
      </w:r>
      <w:r w:rsidR="00B6329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F7AEF">
        <w:t>BIV d.o.o., Šibenik, Slobodana Macure 18,</w:t>
      </w:r>
      <w:r w:rsidR="000F7AEF" w:rsidRPr="007A679F">
        <w:t xml:space="preserve"> OIB: </w:t>
      </w:r>
      <w:r w:rsidR="000F7AEF">
        <w:t>31308490400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0F7AEF">
        <w:t>BIV d.o.o., Šibenik, Slobodana Macure 18,</w:t>
      </w:r>
      <w:r w:rsidR="000F7AEF" w:rsidRPr="007A679F">
        <w:t xml:space="preserve"> OIB: </w:t>
      </w:r>
      <w:r w:rsidR="000F7AEF">
        <w:t>31308490400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B63295">
        <w:t>11,00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B63295">
        <w:t>11,02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B0BE3">
        <w:t>BIV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AB0BE3">
        <w:t>162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B0BE3">
        <w:t>2.990,67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B0BE3">
        <w:t>BIV d.o.o., Šibenik</w:t>
      </w:r>
      <w:r w:rsidR="00AB0BE3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AB0BE3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NIKICA RELJANOVIĆ iz Šibenika, Matije Gupca 96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F130C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B63295">
      <w:t>-436/16-4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1F130C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295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F1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F1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 d.o.o. - putnička agencija</izvorni_sadrzaj>
    <derivirana_varijabla naziv="DomainObject.Predmet.ProtustrankaFormated_1">  BIV d.o.o. - putnička agencija</derivirana_varijabla>
  </DomainObject.Predmet.ProtustrankaFormated>
  <DomainObject.Predmet.ProtustrankaFormatedOIB>
    <izvorni_sadrzaj>  BIV d.o.o. - putnička agencija, OIB 31308490400</izvorni_sadrzaj>
    <derivirana_varijabla naziv="DomainObject.Predmet.ProtustrankaFormatedOIB_1">  BIV d.o.o. - putnička agencija, OIB 31308490400</derivirana_varijabla>
  </DomainObject.Predmet.ProtustrankaFormatedOIB>
  <DomainObject.Predmet.ProtustrankaFormatedWithAdress>
    <izvorni_sadrzaj> BIV d.o.o. - putnička agencija, Slobodana Macure 18 , 22000 Šibenik</izvorni_sadrzaj>
    <derivirana_varijabla naziv="DomainObject.Predmet.ProtustrankaFormatedWithAdress_1"> BIV d.o.o. - putnička agencija, Slobodana Macure 18 , 22000 Šibenik</derivirana_varijabla>
  </DomainObject.Predmet.ProtustrankaFormatedWithAdress>
  <DomainObject.Predmet.ProtustrankaFormatedWithAdressOIB>
    <izvorni_sadrzaj> BIV d.o.o. - putnička agencija, OIB 31308490400, Slobodana Macure 18 , 22000 Šibenik</izvorni_sadrzaj>
    <derivirana_varijabla naziv="DomainObject.Predmet.ProtustrankaFormatedWithAdressOIB_1"> BIV d.o.o. - putnička agencija, OIB 31308490400, Slobodana Macure 18 , 22000 Šibenik</derivirana_varijabla>
  </DomainObject.Predmet.ProtustrankaFormatedWithAdressOIB>
  <DomainObject.Predmet.ProtustrankaWithAdress>
    <izvorni_sadrzaj>BIV d.o.o. - putnička agencija Slobodana Macure 18 , 22000 Šibenik</izvorni_sadrzaj>
    <derivirana_varijabla naziv="DomainObject.Predmet.ProtustrankaWithAdress_1">BIV d.o.o. - putnička agencija Slobodana Macure 18 , 22000 Šibenik</derivirana_varijabla>
  </DomainObject.Predmet.ProtustrankaWithAdress>
  <DomainObject.Predmet.ProtustrankaWithAdressOIB>
    <izvorni_sadrzaj>BIV d.o.o. - putnička agencija, OIB 31308490400, Slobodana Macure 18 , 22000 Šibenik</izvorni_sadrzaj>
    <derivirana_varijabla naziv="DomainObject.Predmet.ProtustrankaWithAdressOIB_1">BIV d.o.o. - putnička agencija, OIB 31308490400, Slobodana Macure 18 , 22000 Šibenik</derivirana_varijabla>
  </DomainObject.Predmet.ProtustrankaWithAdressOIB>
  <DomainObject.Predmet.ProtustrankaNazivFormated>
    <izvorni_sadrzaj>BIV d.o.o. - putnička agencija</izvorni_sadrzaj>
    <derivirana_varijabla naziv="DomainObject.Predmet.ProtustrankaNazivFormated_1">BIV d.o.o. - putnička agencija</derivirana_varijabla>
  </DomainObject.Predmet.ProtustrankaNazivFormated>
  <DomainObject.Predmet.ProtustrankaNazivFormatedOIB>
    <izvorni_sadrzaj>BIV d.o.o. - putnička agencija, OIB 31308490400</izvorni_sadrzaj>
    <derivirana_varijabla naziv="DomainObject.Predmet.ProtustrankaNazivFormatedOIB_1">BIV d.o.o. - putnička agencija, OIB 31308490400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BIV d.o.o. - putnička agencija</item>
    </izvorni_sadrzaj>
    <derivirana_varijabla naziv="DomainObject.Predmet.ProtuStrankaListFormated_1">
      <item>BIV d.o.o. - putnička agencija</item>
    </derivirana_varijabla>
  </DomainObject.Predmet.ProtuStrankaListFormated>
  <DomainObject.Predmet.ProtuStrankaListFormatedOIB>
    <izvorni_sadrzaj>
      <item>BIV d.o.o. - putnička agencija, OIB 31308490400</item>
    </izvorni_sadrzaj>
    <derivirana_varijabla naziv="DomainObject.Predmet.ProtuStrankaListFormatedOIB_1">
      <item>BIV d.o.o. - putnička agencija, OIB 31308490400</item>
    </derivirana_varijabla>
  </DomainObject.Predmet.ProtuStrankaListFormatedOIB>
  <DomainObject.Predmet.ProtuStrankaListFormatedWithAdress>
    <izvorni_sadrzaj>
      <item>BIV d.o.o. - putnička agencija, Slobodana Macure 18 , 22000 Šibenik</item>
    </izvorni_sadrzaj>
    <derivirana_varijabla naziv="DomainObject.Predmet.ProtuStrankaListFormatedWithAdress_1">
      <item>BIV d.o.o. - putnička agencija, Slobodana Macure 18 , 22000 Šibenik</item>
    </derivirana_varijabla>
  </DomainObject.Predmet.ProtuStrankaListFormatedWithAdress>
  <DomainObject.Predmet.ProtuStrankaListFormatedWithAdressOIB>
    <izvorni_sadrzaj>
      <item>BIV d.o.o. - putnička agencija, OIB 31308490400, Slobodana Macure 18 , 22000 Šibenik</item>
    </izvorni_sadrzaj>
    <derivirana_varijabla naziv="DomainObject.Predmet.ProtuStrankaListFormatedWithAdressOIB_1">
      <item>BIV d.o.o. - putnička agencija, OIB 31308490400, Slobodana Macure 18 , 22000 Šibenik</item>
    </derivirana_varijabla>
  </DomainObject.Predmet.ProtuStrankaListFormatedWithAdressOIB>
  <DomainObject.Predmet.ProtuStrankaListNazivFormated>
    <izvorni_sadrzaj>
      <item>BIV d.o.o. - putnička agencija</item>
    </izvorni_sadrzaj>
    <derivirana_varijabla naziv="DomainObject.Predmet.ProtuStrankaListNazivFormated_1">
      <item>BIV d.o.o. - putnička agencija</item>
    </derivirana_varijabla>
  </DomainObject.Predmet.ProtuStrankaListNazivFormated>
  <DomainObject.Predmet.ProtuStrankaListNazivFormatedOIB>
    <izvorni_sadrzaj>
      <item>BIV d.o.o. - putnička agencija, OIB 31308490400</item>
    </izvorni_sadrzaj>
    <derivirana_varijabla naziv="DomainObject.Predmet.ProtuStrankaListNazivFormatedOIB_1">
      <item>BIV d.o.o. - putnička agencija, OIB 31308490400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BIV d.o.o. - putnička agencija</izvorni_sadrzaj>
    <derivirana_varijabla naziv="DomainObject.Predmet.ProtustrankaIDrugi_1">BIV d.o.o. -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BIV d.o.o. - putnička agencija, OIB 31308490400, Slobodana Macure 18 , 22000 Šibenik</izvorni_sadrzaj>
    <derivirana_varijabla naziv="DomainObject.Predmet.ProtustrankaIDrugiAdressOIB_1">BIV d.o.o. - putnička agencija, OIB 31308490400, Slobodana Macure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BIV d.o.o. - putnička agencija</item>
    </izvorni_sadrzaj>
    <derivirana_varijabla naziv="DomainObject.Predmet.SudioniciListNaziv_1">
      <item>FINA - Podružnica Šibenik</item>
      <item>BIV d.o.o. -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BIV d.o.o. - putnička agencija, OIB 31308490400, Slobodana Macure 18 ,22000 Šibenik</item>
    </izvorni_sadrzaj>
    <derivirana_varijabla naziv="DomainObject.Predmet.SudioniciListAdressOIB_1">
      <item>FINA - Podružnica Šibenik, OIB 85821130368, Perivoj L. Marune 1,22000 Šibenik</item>
      <item>BIV d.o.o. - putnička agencija, OIB 31308490400, Slobodana Macure 18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31308490400</item>
    </izvorni_sadrzaj>
    <derivirana_varijabla naziv="DomainObject.Predmet.SudioniciListNazivOIB_1">
      <item>, OIB 85821130368</item>
      <item>, OIB 31308490400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48591-59EB-489A-A6FB-1499464DC9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1963</properties:Characters>
  <properties:Lines>79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2016-03-29T08:33:00Z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2016-03-30T07:47:00Z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