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1ef3" w14:paraId="bdd1ef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C62D6">
        <w:t>841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C62D6">
        <w:t>GRGIN GRUPA j.d.o.o., Zadar, Šibenska 3/D, OIB: 65049801464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C62D6">
        <w:t>GRGIN GRUPA j.d.o.o., Zadar, Šibenska 3/D, OIB: 65049801464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47B4B">
        <w:t>08</w:t>
      </w:r>
      <w:r w:rsidR="00A70A5D">
        <w:t>,</w:t>
      </w:r>
      <w:r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C62D6">
        <w:t>GRGIN GRUPA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6C62D6">
        <w:t>299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6C62D6">
        <w:t>1.095.322,79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6C62D6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C62D6">
        <w:t>GRGIN GRUPA j.d.o.o., Zadar</w:t>
      </w:r>
      <w:r w:rsidR="006C62D6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6C62D6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Josip Grgin, Posedarje, Slivnica ulica II 13/B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3B1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C62D6">
      <w:t>841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3B15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3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3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GRGIN GRUPA j.d.o.o. za proizvodnju, prodaju i usluge</izvorni_sadrzaj>
    <derivirana_varijabla naziv="DomainObject.Predmet.ProtustrankaFormated_1">  GRGIN GRUPA j.d.o.o. za proizvodnju, prodaju i usluge</derivirana_varijabla>
  </DomainObject.Predmet.ProtustrankaFormated>
  <DomainObject.Predmet.ProtustrankaFormatedOIB>
    <izvorni_sadrzaj>  GRGIN GRUPA j.d.o.o. za proizvodnju, prodaju i usluge, OIB 65049801464</izvorni_sadrzaj>
    <derivirana_varijabla naziv="DomainObject.Predmet.ProtustrankaFormatedOIB_1">  GRGIN GRUPA j.d.o.o. za proizvodnju, prodaju i usluge, OIB 65049801464</derivirana_varijabla>
  </DomainObject.Predmet.ProtustrankaFormatedOIB>
  <DomainObject.Predmet.ProtustrankaFormatedWithAdress>
    <izvorni_sadrzaj> GRGIN GRUPA j.d.o.o. za proizvodnju, prodaju i usluge, Šibenska 3/D, 23000 Zadar</izvorni_sadrzaj>
    <derivirana_varijabla naziv="DomainObject.Predmet.ProtustrankaFormatedWithAdress_1"> GRGIN GRUPA j.d.o.o. za proizvodnju, prodaju i usluge, Šibenska 3/D, 23000 Zadar</derivirana_varijabla>
  </DomainObject.Predmet.ProtustrankaFormatedWithAdress>
  <DomainObject.Predmet.ProtustrankaFormatedWithAdressOIB>
    <izvorni_sadrzaj> GRGIN GRUPA j.d.o.o. za proizvodnju, prodaju i usluge, OIB 65049801464, Šibenska 3/D, 23000 Zadar</izvorni_sadrzaj>
    <derivirana_varijabla naziv="DomainObject.Predmet.ProtustrankaFormatedWithAdressOIB_1"> GRGIN GRUPA j.d.o.o. za proizvodnju, prodaju i usluge, OIB 65049801464, Šibenska 3/D, 23000 Zadar</derivirana_varijabla>
  </DomainObject.Predmet.ProtustrankaFormatedWithAdressOIB>
  <DomainObject.Predmet.ProtustrankaWithAdress>
    <izvorni_sadrzaj>GRGIN GRUPA j.d.o.o. za proizvodnju, prodaju i usluge Šibenska 3/D, 23000 Zadar</izvorni_sadrzaj>
    <derivirana_varijabla naziv="DomainObject.Predmet.ProtustrankaWithAdress_1">GRGIN GRUPA j.d.o.o. za proizvodnju, prodaju i usluge Šibenska 3/D, 23000 Zadar</derivirana_varijabla>
  </DomainObject.Predmet.ProtustrankaWithAdress>
  <DomainObject.Predmet.ProtustrankaWithAdressOIB>
    <izvorni_sadrzaj>GRGIN GRUPA j.d.o.o. za proizvodnju, prodaju i usluge, OIB 65049801464, Šibenska 3/D, 23000 Zadar</izvorni_sadrzaj>
    <derivirana_varijabla naziv="DomainObject.Predmet.ProtustrankaWithAdressOIB_1">GRGIN GRUPA j.d.o.o. za proizvodnju, prodaju i usluge, OIB 65049801464, Šibenska 3/D, 23000 Zadar</derivirana_varijabla>
  </DomainObject.Predmet.ProtustrankaWithAdressOIB>
  <DomainObject.Predmet.ProtustrankaNazivFormated>
    <izvorni_sadrzaj>GRGIN GRUPA j.d.o.o. za proizvodnju, prodaju i usluge</izvorni_sadrzaj>
    <derivirana_varijabla naziv="DomainObject.Predmet.ProtustrankaNazivFormated_1">GRGIN GRUPA j.d.o.o. za proizvodnju, prodaju i usluge</derivirana_varijabla>
  </DomainObject.Predmet.ProtustrankaNazivFormated>
  <DomainObject.Predmet.ProtustrankaNazivFormatedOIB>
    <izvorni_sadrzaj>GRGIN GRUPA j.d.o.o. za proizvodnju, prodaju i usluge, OIB 65049801464</izvorni_sadrzaj>
    <derivirana_varijabla naziv="DomainObject.Predmet.ProtustrankaNazivFormatedOIB_1">GRGIN GRUPA j.d.o.o. za proizvodnju, prodaju i usluge, OIB 65049801464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1095322.79</izvorni_sadrzaj>
    <derivirana_varijabla naziv="DomainObject.Predmet.TrenutnaVrijednost_1">1095322.79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GRGIN GRUPA j.d.o.o. za proizvodnju, prodaju i usluge</item>
    </izvorni_sadrzaj>
    <derivirana_varijabla naziv="DomainObject.Predmet.ProtuStrankaListFormated_1">
      <item>GRGIN GRUPA j.d.o.o. za proizvodnju, prodaju i usluge</item>
    </derivirana_varijabla>
  </DomainObject.Predmet.ProtuStrankaListFormated>
  <DomainObject.Predmet.ProtuStrankaListFormatedOIB>
    <izvorni_sadrzaj>
      <item>GRGIN GRUPA j.d.o.o. za proizvodnju, prodaju i usluge, OIB 65049801464</item>
    </izvorni_sadrzaj>
    <derivirana_varijabla naziv="DomainObject.Predmet.ProtuStrankaListFormatedOIB_1">
      <item>GRGIN GRUPA j.d.o.o. za proizvodnju, prodaju i usluge, OIB 65049801464</item>
    </derivirana_varijabla>
  </DomainObject.Predmet.ProtuStrankaListFormatedOIB>
  <DomainObject.Predmet.ProtuStrankaListFormatedWithAdress>
    <izvorni_sadrzaj>
      <item>GRGIN GRUPA j.d.o.o. za proizvodnju, prodaju i usluge, Šibenska 3/D, 23000 Zadar</item>
    </izvorni_sadrzaj>
    <derivirana_varijabla naziv="DomainObject.Predmet.ProtuStrankaListFormatedWithAdress_1">
      <item>GRGIN GRUPA j.d.o.o. za proizvodnju, prodaju i usluge, Šibenska 3/D, 23000 Zadar</item>
    </derivirana_varijabla>
  </DomainObject.Predmet.ProtuStrankaListFormatedWithAdress>
  <DomainObject.Predmet.ProtuStrankaListFormatedWithAdressOIB>
    <izvorni_sadrzaj>
      <item>GRGIN GRUPA j.d.o.o. za proizvodnju, prodaju i usluge, OIB 65049801464, Šibenska 3/D, 23000 Zadar</item>
    </izvorni_sadrzaj>
    <derivirana_varijabla naziv="DomainObject.Predmet.ProtuStrankaListFormatedWithAdressOIB_1">
      <item>GRGIN GRUPA j.d.o.o. za proizvodnju, prodaju i usluge, OIB 65049801464, Šibenska 3/D, 23000 Zadar</item>
    </derivirana_varijabla>
  </DomainObject.Predmet.ProtuStrankaListFormatedWithAdressOIB>
  <DomainObject.Predmet.ProtuStrankaListNazivFormated>
    <izvorni_sadrzaj>
      <item>GRGIN GRUPA j.d.o.o. za proizvodnju, prodaju i usluge</item>
    </izvorni_sadrzaj>
    <derivirana_varijabla naziv="DomainObject.Predmet.ProtuStrankaListNazivFormated_1">
      <item>GRGIN GRUPA j.d.o.o. za proizvodnju, prodaju i usluge</item>
    </derivirana_varijabla>
  </DomainObject.Predmet.ProtuStrankaListNazivFormated>
  <DomainObject.Predmet.ProtuStrankaListNazivFormatedOIB>
    <izvorni_sadrzaj>
      <item>GRGIN GRUPA j.d.o.o. za proizvodnju, prodaju i usluge, OIB 65049801464</item>
    </izvorni_sadrzaj>
    <derivirana_varijabla naziv="DomainObject.Predmet.ProtuStrankaListNazivFormatedOIB_1">
      <item>GRGIN GRUPA j.d.o.o. za proizvodnju, prodaju i usluge, OIB 65049801464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GRGIN GRUPA j.d.o.o. za proizvodnju, prodaju i usluge</izvorni_sadrzaj>
    <derivirana_varijabla naziv="DomainObject.Predmet.ProtustrankaIDrugi_1">GRGIN GRUPA j.d.o.o. za proizvodnju, prodaju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GRGIN GRUPA j.d.o.o. za proizvodnju, prodaju i usluge, OIB 65049801464, Šibenska 3/D, 23000 Zadar</izvorni_sadrzaj>
    <derivirana_varijabla naziv="DomainObject.Predmet.ProtustrankaIDrugiAdressOIB_1">GRGIN GRUPA j.d.o.o. za proizvodnju, prodaju i usluge, OIB 65049801464, Šibenska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GRGIN GRUPA j.d.o.o. za proizvodnju, prodaju i usluge</item>
      <item>Josip Grgin</item>
    </izvorni_sadrzaj>
    <derivirana_varijabla naziv="DomainObject.Predmet.SudioniciListNaziv_1">
      <item>Financijska agencija</item>
      <item>GRGIN GRUPA j.d.o.o. za proizvodnju, prodaju i usluge</item>
      <item>Josip Grgin</item>
    </derivirana_varijabla>
  </DomainObject.Predmet.SudioniciListNaziv>
  <DomainObject.Predmet.SudioniciListAdressOIB>
    <izvorni_sadrzaj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izvorni_sadrzaj>
    <derivirana_varijabla naziv="DomainObject.Predmet.SudioniciListAdressOIB_1"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65049801464</item>
      <item>, OIB 68386722966</item>
    </izvorni_sadrzaj>
    <derivirana_varijabla naziv="DomainObject.Predmet.SudioniciListNazivOIB_1">
      <item>, OIB 85821130368</item>
      <item>, OIB 65049801464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DEB00-BA69-48D3-B426-6E285A17C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1860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2016-06-08T11:42:00Z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