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7f21" w14:paraId="4be7f21" w:rsidRDefault="00AE649C" w:rsidP="00FA5B5E" w:rsidR="00AE649C" w:rsidRPr="00B76F3C">
      <w:pPr>
        <w:pStyle w:val="Naslov3"/>
        <w15:collapsed w:val="false"/>
      </w:pPr>
    </w:p>
    <w:p w:rsidRDefault="00BE43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4381" w:rsidP="00BE4381" w:rsidR="00BE4381">
      <w:pPr>
        <w:jc w:val="right"/>
        <w:rPr>
          <w:b/>
        </w:rPr>
      </w:pPr>
      <w:r>
        <w:rPr>
          <w:b/>
        </w:rPr>
        <w:t>3 St-272/2016-6</w:t>
      </w:r>
    </w:p>
    <w:p w:rsidRDefault="00BE4381" w:rsidP="00BE4381" w:rsidR="00BE438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E4381" w:rsidP="00BE4381" w:rsidR="00BE4381" w:rsidRPr="00BE4381">
      <w:pPr>
        <w:jc w:val="center"/>
        <w:rPr>
          <w:b/>
        </w:rPr>
      </w:pPr>
      <w:r>
        <w:rPr>
          <w:b/>
        </w:rPr>
        <w:t>R J E Š E N J E</w:t>
      </w:r>
    </w:p>
    <w:p w:rsidRDefault="00BE4381" w:rsidP="00BE4381" w:rsidR="00BE4381" w:rsidRPr="00BE4381">
      <w:pPr>
        <w:ind w:firstLine="708"/>
        <w:jc w:val="both"/>
      </w:pPr>
      <w:r>
        <w:t xml:space="preserve">TRGOVAČKI SUD U BJELOVARU, OIB 07942269267, po stečajnom sucu Sanjani Zorinc odlučujući po prijedlogu predlagatelja FINE, PODRUŽNICA BJELOVAR, za otvaranje stečajnog postupka nad dužnikom MAR-TRADE d.o.o. iz Pitomače, D. </w:t>
      </w:r>
      <w:proofErr w:type="spellStart"/>
      <w:r>
        <w:t>Domjanića</w:t>
      </w:r>
      <w:proofErr w:type="spellEnd"/>
      <w:r>
        <w:t xml:space="preserve"> 41,  OIB 57824145210, MBS 010010947, dana 13. rujna 2016. godine </w:t>
      </w:r>
    </w:p>
    <w:p w:rsidRDefault="00BE4381" w:rsidP="00BE4381" w:rsidR="00BE4381">
      <w:pPr>
        <w:jc w:val="center"/>
        <w:rPr>
          <w:b/>
        </w:rPr>
      </w:pPr>
      <w:r>
        <w:rPr>
          <w:b/>
        </w:rPr>
        <w:t>r i j e š i o  j e</w:t>
      </w:r>
    </w:p>
    <w:p w:rsidRDefault="00BE4381" w:rsidP="00BE4381" w:rsidR="00BE4381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BE4381" w:rsidP="00BE4381" w:rsidR="00BE4381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BE4381" w:rsidP="00BE4381" w:rsidR="00BE4381">
      <w:pPr>
        <w:jc w:val="center"/>
      </w:pPr>
      <w:r>
        <w:rPr>
          <w:b/>
        </w:rPr>
        <w:t>Obrazloženje</w:t>
      </w:r>
    </w:p>
    <w:p w:rsidRDefault="00BE4381" w:rsidP="00BE4381" w:rsidR="00BE4381">
      <w:pPr>
        <w:jc w:val="both"/>
      </w:pPr>
      <w:r>
        <w:tab/>
        <w:t xml:space="preserve">Budući da iz prijedloga za otvaranje stečajnog postupka od 5. travnja 2016. godine te iz izvješća stečajnog dužnika o financijsko-gospodarstvenom stanju od 6. rujna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BE4381" w:rsidP="00BE4381" w:rsidR="00BE4381" w:rsidRPr="00BE4381">
      <w:pPr>
        <w:jc w:val="center"/>
      </w:pPr>
      <w:r>
        <w:t xml:space="preserve">U Bjelovaru, 13. rujna 2016. godine </w:t>
      </w:r>
    </w:p>
    <w:p w:rsidRDefault="00BE4381" w:rsidP="00BE4381" w:rsidR="00BE43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BE4381" w:rsidP="00BE4381" w:rsidR="00BE43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</w:t>
      </w:r>
    </w:p>
    <w:p w:rsidRDefault="00BE4381" w:rsidP="00BE4381" w:rsidR="00BE4381">
      <w:pPr>
        <w:jc w:val="both"/>
      </w:pPr>
    </w:p>
    <w:p w:rsidRDefault="00BE4381" w:rsidP="00BE4381" w:rsidR="00BE4381">
      <w:pPr>
        <w:jc w:val="both"/>
      </w:pPr>
    </w:p>
    <w:p w:rsidRDefault="00BE4381" w:rsidP="00BE4381" w:rsidR="00BE4381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BE4381" w:rsidP="00BE4381" w:rsidR="00BE4381">
      <w:pPr>
        <w:jc w:val="both"/>
      </w:pPr>
      <w:proofErr w:type="spellStart"/>
      <w:r>
        <w:t>Rj</w:t>
      </w:r>
      <w:proofErr w:type="spellEnd"/>
      <w:r>
        <w:t>.</w:t>
      </w:r>
    </w:p>
    <w:p w:rsidRDefault="00BE4381" w:rsidP="00BE4381" w:rsidR="00BE4381">
      <w:pPr>
        <w:jc w:val="both"/>
      </w:pPr>
      <w:r>
        <w:t>Dna: e-oglasna ploča</w:t>
      </w:r>
    </w:p>
    <w:p w:rsidRDefault="00BE4381" w:rsidP="00BE4381" w:rsidR="00DA0242">
      <w:pPr>
        <w:jc w:val="both"/>
      </w:pPr>
      <w:proofErr w:type="spellStart"/>
      <w:r>
        <w:t>Bj</w:t>
      </w:r>
      <w:proofErr w:type="spellEnd"/>
      <w:r>
        <w:t>. 13.9.2016.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381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5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St-272/2016-6</izvorni_sadrzaj>
    <derivirana_varijabla naziv="DomainObject.Oznaka_1">St-272/2016-6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MAR-TRADE proizvodnja, trgovina i usluge, d.o.o., Pitomača</izvorni_sadrzaj>
    <derivirana_varijabla naziv="DomainObject.Predmet.ProtustrankaFormated_1">  MAR-TRADE proizvodnja, trgovina i usluge, d.o.o., Pitomača</derivirana_varijabla>
  </DomainObject.Predmet.ProtustrankaFormated>
  <DomainObject.Predmet.ProtustrankaFormatedOIB>
    <izvorni_sadrzaj>  MAR-TRADE proizvodnja, trgovina i usluge, d.o.o., Pitomača, OIB 57824145210</izvorni_sadrzaj>
    <derivirana_varijabla naziv="DomainObject.Predmet.ProtustrankaFormatedOIB_1">  MAR-TRADE proizvodnja, trgovina i usluge, d.o.o., Pitomača, OIB 57824145210</derivirana_varijabla>
  </DomainObject.Predmet.ProtustrankaFormatedOIB>
  <DomainObject.Predmet.ProtustrankaFormatedWithAdress>
    <izvorni_sadrzaj> MAR-TRADE proizvodnja, trgovina i usluge, d.o.o., Pitomača, D.Domjanića 41, 33405 Pitomača</izvorni_sadrzaj>
    <derivirana_varijabla naziv="DomainObject.Predmet.ProtustrankaFormatedWithAdress_1"> MAR-TRADE proizvodnja, trgovina i usluge, d.o.o., Pitomača, D.Domjanića 41, 33405 Pitomača</derivirana_varijabla>
  </DomainObject.Predmet.ProtustrankaFormatedWithAdress>
  <DomainObject.Predmet.ProtustrankaFormatedWithAdressOIB>
    <izvorni_sadrzaj> MAR-TRADE proizvodnja, trgovina i usluge, d.o.o., Pitomača, OIB 57824145210, D.Domjanića 41, 33405 Pitomača</izvorni_sadrzaj>
    <derivirana_varijabla naziv="DomainObject.Predmet.ProtustrankaFormatedWithAdressOIB_1"> MAR-TRADE proizvodnja, trgovina i usluge, d.o.o., Pitomača, OIB 57824145210, D.Domjanića 41, 33405 Pitomača</derivirana_varijabla>
  </DomainObject.Predmet.ProtustrankaFormatedWithAdressOIB>
  <DomainObject.Predmet.ProtustrankaWithAdress>
    <izvorni_sadrzaj>MAR-TRADE proizvodnja, trgovina i usluge, d.o.o., Pitomača D.Domjanića 41, 33405 Pitomača</izvorni_sadrzaj>
    <derivirana_varijabla naziv="DomainObject.Predmet.ProtustrankaWithAdress_1">MAR-TRADE proizvodnja, trgovina i usluge, d.o.o., Pitomača D.Domjanića 41, 33405 Pitomača</derivirana_varijabla>
  </DomainObject.Predmet.ProtustrankaWithAdress>
  <DomainObject.Predmet.ProtustrankaWithAdressOIB>
    <izvorni_sadrzaj>MAR-TRADE proizvodnja, trgovina i usluge, d.o.o., Pitomača, OIB 57824145210, D.Domjanića 41, 33405 Pitomača</izvorni_sadrzaj>
    <derivirana_varijabla naziv="DomainObject.Predmet.ProtustrankaWithAdressOIB_1">MAR-TRADE proizvodnja, trgovina i usluge, d.o.o., Pitomača, OIB 57824145210, D.Domjanića 41, 33405 Pitomača</derivirana_varijabla>
  </DomainObject.Predmet.ProtustrankaWithAdressOIB>
  <DomainObject.Predmet.ProtustrankaNazivFormated>
    <izvorni_sadrzaj>MAR-TRADE proizvodnja, trgovina i usluge, d.o.o., Pitomača</izvorni_sadrzaj>
    <derivirana_varijabla naziv="DomainObject.Predmet.ProtustrankaNazivFormated_1">MAR-TRADE proizvodnja, trgovina i usluge, d.o.o., Pitomača</derivirana_varijabla>
  </DomainObject.Predmet.ProtustrankaNazivFormated>
  <DomainObject.Predmet.ProtustrankaNazivFormatedOIB>
    <izvorni_sadrzaj>MAR-TRADE proizvodnja, trgovina i usluge, d.o.o., Pitomača, OIB 57824145210</izvorni_sadrzaj>
    <derivirana_varijabla naziv="DomainObject.Predmet.ProtustrankaNazivFormatedOIB_1">MAR-TRADE proizvodnja, trgovina i usluge, d.o.o., Pitomača, OIB 57824145210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MAR-TRADE proizvodnja, trgovina i usluge, d.o.o., Pitomača</item>
    </izvorni_sadrzaj>
    <derivirana_varijabla naziv="DomainObject.Predmet.ProtuStrankaListFormated_1">
      <item>MAR-TRADE proizvodnja, trgovina i usluge, d.o.o., Pitomača</item>
    </derivirana_varijabla>
  </DomainObject.Predmet.ProtuStrankaListFormated>
  <DomainObject.Predmet.ProtuStrankaListFormatedOIB>
    <izvorni_sadrzaj>
      <item>MAR-TRADE proizvodnja, trgovina i usluge, d.o.o., Pitomača, OIB 57824145210</item>
    </izvorni_sadrzaj>
    <derivirana_varijabla naziv="DomainObject.Predmet.ProtuStrankaListFormatedOIB_1">
      <item>MAR-TRADE proizvodnja, trgovina i usluge, d.o.o., Pitomača, OIB 57824145210</item>
    </derivirana_varijabla>
  </DomainObject.Predmet.ProtuStrankaListFormatedOIB>
  <DomainObject.Predmet.ProtuStrankaListFormatedWithAdress>
    <izvorni_sadrzaj>
      <item>MAR-TRADE proizvodnja, trgovina i usluge, d.o.o., Pitomača, D.Domjanića 41, 33405 Pitomača</item>
    </izvorni_sadrzaj>
    <derivirana_varijabla naziv="DomainObject.Predmet.ProtuStrankaListFormatedWithAdress_1">
      <item>MAR-TRADE proizvodnja, trgovina i usluge, d.o.o., Pitomača, D.Domjanića 41, 33405 Pitomača</item>
    </derivirana_varijabla>
  </DomainObject.Predmet.ProtuStrankaListFormatedWithAdress>
  <DomainObject.Predmet.ProtuStrankaListFormatedWithAdressOIB>
    <izvorni_sadrzaj>
      <item>MAR-TRADE proizvodnja, trgovina i usluge, d.o.o., Pitomača, OIB 57824145210, D.Domjanića 41, 33405 Pitomača</item>
    </izvorni_sadrzaj>
    <derivirana_varijabla naziv="DomainObject.Predmet.ProtuStrankaListFormatedWithAdressOIB_1">
      <item>MAR-TRADE proizvodnja, trgovina i usluge, d.o.o., Pitomača, OIB 57824145210, D.Domjanića 41, 33405 Pitomača</item>
    </derivirana_varijabla>
  </DomainObject.Predmet.ProtuStrankaListFormatedWithAdressOIB>
  <DomainObject.Predmet.ProtuStrankaListNazivFormated>
    <izvorni_sadrzaj>
      <item>MAR-TRADE proizvodnja, trgovina i usluge, d.o.o., Pitomača</item>
    </izvorni_sadrzaj>
    <derivirana_varijabla naziv="DomainObject.Predmet.ProtuStrankaListNazivFormated_1">
      <item>MAR-TRADE proizvodnja, trgovina i usluge, d.o.o., Pitomača</item>
    </derivirana_varijabla>
  </DomainObject.Predmet.ProtuStrankaListNazivFormated>
  <DomainObject.Predmet.ProtuStrankaListNazivFormatedOIB>
    <izvorni_sadrzaj>
      <item>MAR-TRADE proizvodnja, trgovina i usluge, d.o.o., Pitomača, OIB 57824145210</item>
    </izvorni_sadrzaj>
    <derivirana_varijabla naziv="DomainObject.Predmet.ProtuStrankaListNazivFormatedOIB_1">
      <item>MAR-TRADE proizvodnja, trgovina i usluge, d.o.o., Pitomača, OIB 57824145210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St-272/2016-6</izvorni_sadrzaj>
    <derivirana_varijabla naziv="DomainObject.PoslovniBrojDokumenta_1">St-272/2016-6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MAR-TRADE proizvodnja, trgovina i usluge, d.o.o., Pitomača</izvorni_sadrzaj>
    <derivirana_varijabla naziv="DomainObject.Predmet.ProtustrankaIDrugi_1">MAR-TRADE proizvodnja, trgovina i usluge, d.o.o.,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MAR-TRADE proizvodnja, trgovina i usluge, d.o.o., Pitomača, OIB 57824145210, D.Domjanića 41, 33405 Pitomača</izvorni_sadrzaj>
    <derivirana_varijabla naziv="DomainObject.Predmet.ProtustrankaIDrugiAdressOIB_1">MAR-TRADE proizvodnja, trgovina i usluge, d.o.o., Pitomača, OIB 57824145210, D.Domjanića 41,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MAR-TRADE proizvodnja, trgovina i usluge, d.o.o., Pitomača</item>
    </izvorni_sadrzaj>
    <derivirana_varijabla naziv="DomainObject.Predmet.SudioniciListNaziv_1">
      <item>FINA, RC ZAGREB, Podružnica Bjelovar</item>
      <item>MAR-TRADE proizvodnja, trgovina i usluge, d.o.o., Pitomača</item>
    </derivirana_varijabla>
  </DomainObject.Predmet.SudioniciListNaziv>
  <DomainObject.Predmet.SudioniciListAdressOIB>
    <izvorni_sadrzaj>
      <item>FINA, RC ZAGREB, Podružnica Bjelovar, OIB 85821130368, F. Supila 4,43000 Bjelovar</item>
      <item>MAR-TRADE proizvodnja, trgovina i usluge, d.o.o., Pitomača, OIB 57824145210, D.Domjanića 41,33405 Pitomača</item>
    </izvorni_sadrzaj>
    <derivirana_varijabla naziv="DomainObject.Predmet.SudioniciListAdressOIB_1">
      <item>FINA, RC ZAGREB, Podružnica Bjelovar, OIB 85821130368, F. Supila 4,43000 Bjelovar</item>
      <item>MAR-TRADE proizvodnja, trgovina i usluge, d.o.o., Pitomača, OIB 57824145210, D.Domjanića 41,33405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9D50C-B2AC-41F8-B9C0-39D9560E1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1087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2016-09-13T07:45:00Z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