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0fef" w14:paraId="d590fef" w:rsidRDefault="00CD1135" w:rsidP="00CD1135" w:rsidR="00CD1135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D1135" w:rsidP="00CD1135" w:rsidR="00CD1135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CD1135" w:rsidP="00CD1135" w:rsidR="00CD1135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CD1135" w:rsidP="00CD1135" w:rsidR="00CD113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CD1135" w:rsidP="00CD1135" w:rsidR="00CD113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St-8198/2015</w:t>
      </w:r>
    </w:p>
    <w:p w:rsidRDefault="00CD1135" w:rsidP="00CD1135" w:rsidR="00CD1135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CD1135" w:rsidP="00CD1135" w:rsidR="00CD1135">
      <w:pPr>
        <w:jc w:val="center"/>
        <w:rPr>
          <w:rFonts w:hAnsi="Times New Roman" w:ascii="Times New Roman"/>
          <w:szCs w:val="24"/>
          <w:lang w:val="hr-HR"/>
        </w:rPr>
      </w:pPr>
    </w:p>
    <w:p w:rsidRDefault="00CD1135" w:rsidP="00CD1135" w:rsidR="00CD1135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D1135" w:rsidP="00CD1135" w:rsidR="00CD113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D1135" w:rsidP="00CD1135" w:rsidR="00CD113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CD1135" w:rsidP="00CD1135" w:rsidR="00CD113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D1135" w:rsidP="00CD1135" w:rsidR="00CD113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JUSTINA </w:t>
      </w:r>
      <w:proofErr w:type="spellStart"/>
      <w:r>
        <w:rPr>
          <w:rFonts w:hAnsi="Times New Roman" w:ascii="Times New Roman"/>
          <w:szCs w:val="24"/>
        </w:rPr>
        <w:t>j.d.o.o</w:t>
      </w:r>
      <w:proofErr w:type="spellEnd"/>
      <w:r>
        <w:rPr>
          <w:rFonts w:hAnsi="Times New Roman" w:ascii="Times New Roman"/>
          <w:szCs w:val="24"/>
        </w:rPr>
        <w:t xml:space="preserve">., OIB: 69224461806, </w:t>
      </w:r>
      <w:proofErr w:type="spellStart"/>
      <w:r>
        <w:rPr>
          <w:rFonts w:hAnsi="Times New Roman" w:ascii="Times New Roman"/>
          <w:szCs w:val="24"/>
        </w:rPr>
        <w:t>Karlovac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Banija</w:t>
      </w:r>
      <w:proofErr w:type="spellEnd"/>
      <w:r>
        <w:rPr>
          <w:rFonts w:hAnsi="Times New Roman" w:ascii="Times New Roman"/>
          <w:szCs w:val="24"/>
        </w:rPr>
        <w:t xml:space="preserve"> 12,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CD1135" w:rsidP="00CD1135" w:rsidR="00CD113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D1135" w:rsidP="00CD1135" w:rsidR="00CD113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CD1135" w:rsidP="00CD1135" w:rsidR="00CD113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D1135" w:rsidP="00CD1135" w:rsidR="00CD113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JUSTINA j.d.o.o., OIB: 69224461806, Karlovac, Banija 12.</w:t>
      </w:r>
    </w:p>
    <w:p w:rsidRDefault="00CD1135" w:rsidP="00CD1135" w:rsidR="00CD11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D1135" w:rsidP="00CD1135" w:rsidR="00CD113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10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CD1135" w:rsidP="00CD1135" w:rsidR="00CD113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D1135" w:rsidP="00CD1135" w:rsidR="00CD1135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Ivan Prpić, OIB: 16795120342, iz Zagreba, </w:t>
      </w:r>
      <w:proofErr w:type="spellStart"/>
      <w:r>
        <w:rPr>
          <w:rFonts w:hAnsi="Times New Roman" w:ascii="Times New Roman"/>
          <w:szCs w:val="24"/>
        </w:rPr>
        <w:t>Hruševečka</w:t>
      </w:r>
      <w:proofErr w:type="spellEnd"/>
      <w:r>
        <w:rPr>
          <w:rFonts w:hAnsi="Times New Roman" w:ascii="Times New Roman"/>
          <w:szCs w:val="24"/>
        </w:rPr>
        <w:t xml:space="preserve"> 11.</w:t>
      </w:r>
    </w:p>
    <w:p w:rsidRDefault="00CD1135" w:rsidP="00CD1135" w:rsidR="00CD113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D1135" w:rsidP="00CD1135" w:rsidR="00CD113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JUSTINA j.d.o.o., OIB: 69224461806, Karlovac, Banija 12.</w:t>
      </w:r>
    </w:p>
    <w:p w:rsidRDefault="00CD1135" w:rsidP="00CD1135" w:rsidR="00CD113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D1135" w:rsidP="00CD1135" w:rsidR="00CD113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CD1135" w:rsidP="00CD1135" w:rsidR="00CD113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CD1135" w:rsidP="00CD1135" w:rsidR="00CD113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D1135" w:rsidP="00CD1135" w:rsidR="00CD113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D1135" w:rsidP="00CD1135" w:rsidR="00CD1135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CD1135" w:rsidP="00CD1135" w:rsidR="00CD1135">
      <w:pPr>
        <w:jc w:val="both"/>
        <w:rPr>
          <w:rFonts w:hAnsi="Times New Roman" w:ascii="Times New Roman"/>
          <w:lang w:val="hr-HR"/>
        </w:rPr>
      </w:pPr>
    </w:p>
    <w:p w:rsidRDefault="00CD1135" w:rsidP="00CD1135" w:rsidR="00CD1135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CD1135" w:rsidP="00CD1135" w:rsidR="00CD1135">
      <w:pPr>
        <w:jc w:val="both"/>
        <w:rPr>
          <w:rFonts w:hAnsi="Times New Roman" w:ascii="Times New Roman"/>
        </w:rPr>
      </w:pPr>
    </w:p>
    <w:p w:rsidRDefault="00CD1135" w:rsidP="00CD1135" w:rsidR="00CD1135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CD1135" w:rsidP="00CD1135" w:rsidR="00CD11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D1135" w:rsidP="00CD1135" w:rsidR="00CD1135">
      <w:pPr>
        <w:jc w:val="both"/>
        <w:rPr>
          <w:rFonts w:hAnsi="Times New Roman" w:ascii="Times New Roman"/>
          <w:lang w:val="hr-HR"/>
        </w:rPr>
      </w:pPr>
    </w:p>
    <w:p w:rsidRDefault="00CD1135" w:rsidP="00CD1135" w:rsidR="00CD1135">
      <w:pPr>
        <w:jc w:val="both"/>
        <w:rPr>
          <w:rFonts w:hAnsi="Times New Roman" w:ascii="Times New Roman"/>
          <w:lang w:val="hr-HR"/>
        </w:rPr>
      </w:pPr>
    </w:p>
    <w:p w:rsidRDefault="00CD1135" w:rsidP="00CD1135" w:rsidR="00CD113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CD1135" w:rsidP="00CD1135" w:rsidR="00CD1135">
      <w:pPr>
        <w:jc w:val="center"/>
        <w:rPr>
          <w:rFonts w:hAnsi="Times New Roman" w:ascii="Times New Roman"/>
          <w:lang w:val="hr-HR"/>
        </w:rPr>
      </w:pPr>
    </w:p>
    <w:p w:rsidRDefault="00CD1135" w:rsidP="00CD1135" w:rsidR="00CD1135">
      <w:pPr>
        <w:jc w:val="center"/>
        <w:rPr>
          <w:rFonts w:hAnsi="Times New Roman" w:ascii="Times New Roman"/>
          <w:lang w:val="hr-HR"/>
        </w:rPr>
      </w:pPr>
    </w:p>
    <w:p w:rsidRDefault="00CD1135" w:rsidP="00CD1135" w:rsidR="00CD113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D1135" w:rsidP="00CD1135" w:rsidR="00CD113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CD1135" w:rsidP="00CD1135" w:rsidR="00CD113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D1135" w:rsidP="00CD1135" w:rsidR="00CD1135">
      <w:pPr>
        <w:jc w:val="both"/>
        <w:rPr>
          <w:rFonts w:hAnsi="Times New Roman" w:ascii="Times New Roman"/>
          <w:szCs w:val="24"/>
          <w:lang w:val="hr-HR"/>
        </w:rPr>
      </w:pPr>
    </w:p>
    <w:p w:rsidRDefault="00CD1135" w:rsidP="00CD1135" w:rsidR="00CD113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D1135" w:rsidP="00CD1135" w:rsidR="00CD1135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D1135" w:rsidP="00CD1135" w:rsidR="00CD113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1135" w:rsidP="00CD1135" w:rsidR="00CD1135">
      <w:pPr>
        <w:jc w:val="both"/>
        <w:rPr>
          <w:rFonts w:hAnsi="Times New Roman" w:ascii="Times New Roman"/>
        </w:rPr>
      </w:pPr>
    </w:p>
    <w:p w:rsidRDefault="00CD1135" w:rsidP="00CD1135" w:rsidR="00CD1135">
      <w:pPr>
        <w:jc w:val="both"/>
        <w:rPr>
          <w:rFonts w:hAnsi="Times New Roman" w:ascii="Times New Roman"/>
        </w:rPr>
      </w:pPr>
    </w:p>
    <w:p w:rsidRDefault="00CD1135" w:rsidP="00CD1135" w:rsidR="00CD1135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1135" w:rsidP="00CD1135" w:rsidR="00CD11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CD1135" w:rsidP="00CD1135" w:rsidR="00CD11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CD1135" w:rsidP="00CD1135" w:rsidR="00CD1135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CD1135" w:rsidP="00CD1135" w:rsidR="00CD11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D1135" w:rsidP="00CD1135" w:rsidR="00CD113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D1135" w:rsidP="00CD1135" w:rsidR="00CD1135" w:rsidRPr="00D44D4F">
      <w:pPr>
        <w:jc w:val="center"/>
        <w:rPr>
          <w:sz w:val="32"/>
          <w:u w:val="single"/>
          <w:lang w:val="hr-HR"/>
        </w:rPr>
      </w:pPr>
    </w:p>
    <w:p w:rsidRDefault="00CD1135" w:rsidP="00CD1135" w:rsidR="00CD1135"/>
    <w:p w:rsidRDefault="00CD1135" w:rsidP="00CD1135" w:rsidR="00CD1135">
      <w:pPr>
        <w:pStyle w:val="Zaglavlje"/>
        <w:rPr>
          <w:rFonts w:hAnsi="Times New Roman" w:ascii="Times New Roman"/>
          <w:lang w:val="hr-HR"/>
        </w:rPr>
      </w:pPr>
    </w:p>
    <w:sectPr w:rsidSect="00840E3D" w:rsidR="00CD1135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147" w:rsidR="00000000">
      <w:r>
        <w:separator/>
      </w:r>
    </w:p>
  </w:endnote>
  <w:endnote w:id="0" w:type="continuationSeparator">
    <w:p w:rsidRDefault="00E6114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147" w:rsidR="00000000">
      <w:r>
        <w:separator/>
      </w:r>
    </w:p>
  </w:footnote>
  <w:footnote w:id="0" w:type="continuationSeparator">
    <w:p w:rsidRDefault="00E6114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D1135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St-8198/2015</w:t>
        </w:r>
      </w:p>
    </w:sdtContent>
  </w:sdt>
  <w:p w:rsidRDefault="00CD113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135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61147" w:rsidP="00840E3D" w:rsidR="00840E3D">
    <w:pPr>
      <w:pStyle w:val="Zaglavlje"/>
      <w:rPr>
        <w:lang w:val="hr-HR"/>
      </w:rPr>
    </w:pPr>
  </w:p>
  <w:p w:rsidRDefault="00CD1135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D1135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66A"/>
    <w:rsid w:val="00135025"/>
    <w:rsid w:val="00181F4E"/>
    <w:rsid w:val="00B2266A"/>
    <w:rsid w:val="00C95241"/>
    <w:rsid w:val="00CD1135"/>
    <w:rsid w:val="00E6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113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D11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135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CD113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1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13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1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1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1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1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1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113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D11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135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CD113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1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13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1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1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1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1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1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8198</izvorni_sadrzaj>
    <derivirana_varijabla naziv="DomainObject.Predmet.Broj_1">8198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St-8198/2015</izvorni_sadrzaj>
    <derivirana_varijabla naziv="DomainObject.Predmet.OznakaBroj_1">St-8198/2015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JUSTINA j.d.o.o. zastupanog po punomoćniku Justina Šalić</izvorni_sadrzaj>
    <derivirana_varijabla naziv="DomainObject.Predmet.ProtustrankaFormated_1">  JUSTINA j.d.o.o. zastupanog po punomoćniku Justina Šalić</derivirana_varijabla>
  </DomainObject.Predmet.ProtustrankaFormated>
  <DomainObject.Predmet.ProtustrankaFormatedOIB>
    <izvorni_sadrzaj>  JUSTINA j.d.o.o., OIB 69224461806 zastupanog po punomoćniku Justina Šalić</izvorni_sadrzaj>
    <derivirana_varijabla naziv="DomainObject.Predmet.ProtustrankaFormatedOIB_1">  JUSTINA j.d.o.o., OIB 69224461806 zastupanog po punomoćniku Justina Šalić</derivirana_varijabla>
  </DomainObject.Predmet.ProtustrankaFormatedOIB>
  <DomainObject.Predmet.ProtustrankaFormatedWithAdress>
    <izvorni_sadrzaj> JUSTINA j.d.o.o., Banija 12, 47000 Karlovac zastupanog po punomoćniku Justina Šalić</izvorni_sadrzaj>
    <derivirana_varijabla naziv="DomainObject.Predmet.ProtustrankaFormatedWithAdress_1"> JUSTINA j.d.o.o., Banija 12, 47000 Karlovac zastupanog po punomoćniku Justina Šalić</derivirana_varijabla>
  </DomainObject.Predmet.ProtustrankaFormatedWithAdress>
  <DomainObject.Predmet.ProtustrankaFormatedWithAdressOIB>
    <izvorni_sadrzaj> JUSTINA j.d.o.o., OIB 69224461806, Banija 12, 47000 Karlovac zastupanog po punomoćniku Justina Šalić</izvorni_sadrzaj>
    <derivirana_varijabla naziv="DomainObject.Predmet.ProtustrankaFormatedWithAdressOIB_1"> JUSTINA j.d.o.o., OIB 69224461806, Banija 12, 47000 Karlovac zastupanog po punomoćniku Justina Šalić</derivirana_varijabla>
  </DomainObject.Predmet.ProtustrankaFormatedWithAdressOIB>
  <DomainObject.Predmet.ProtustrankaWithAdress>
    <izvorni_sadrzaj>JUSTINA j.d.o.o. Banija 12, 47000 Karlovac</izvorni_sadrzaj>
    <derivirana_varijabla naziv="DomainObject.Predmet.ProtustrankaWithAdress_1">JUSTINA j.d.o.o. Banija 12, 47000 Karlovac</derivirana_varijabla>
  </DomainObject.Predmet.ProtustrankaWithAdress>
  <DomainObject.Predmet.ProtustrankaWithAdressOIB>
    <izvorni_sadrzaj>JUSTINA j.d.o.o., OIB 69224461806, Banija 12, 47000 Karlovac</izvorni_sadrzaj>
    <derivirana_varijabla naziv="DomainObject.Predmet.ProtustrankaWithAdressOIB_1">JUSTINA j.d.o.o., OIB 69224461806, Banija 12, 47000 Karlovac</derivirana_varijabla>
  </DomainObject.Predmet.ProtustrankaWithAdressOIB>
  <DomainObject.Predmet.ProtustrankaNazivFormated>
    <izvorni_sadrzaj>JUSTINA j.d.o.o.</izvorni_sadrzaj>
    <derivirana_varijabla naziv="DomainObject.Predmet.ProtustrankaNazivFormated_1">JUSTINA j.d.o.o.</derivirana_varijabla>
  </DomainObject.Predmet.ProtustrankaNazivFormated>
  <DomainObject.Predmet.ProtustrankaNazivFormatedOIB>
    <izvorni_sadrzaj>JUSTINA j.d.o.o., OIB 69224461806</izvorni_sadrzaj>
    <derivirana_varijabla naziv="DomainObject.Predmet.ProtustrankaNazivFormatedOIB_1">JUSTINA j.d.o.o., OIB 69224461806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JUSTINA j.d.o.o. zastupanog po punomoćniku Justina Šalić</item>
    </izvorni_sadrzaj>
    <derivirana_varijabla naziv="DomainObject.Predmet.ProtuStrankaListFormated_1">
      <item>JUSTINA j.d.o.o. zastupanog po punomoćniku Justina Šalić</item>
    </derivirana_varijabla>
  </DomainObject.Predmet.ProtuStrankaListFormated>
  <DomainObject.Predmet.ProtuStrankaListFormatedOIB>
    <izvorni_sadrzaj>
      <item>JUSTINA j.d.o.o., OIB 69224461806 zastupanog po punomoćniku Justina Šalić</item>
    </izvorni_sadrzaj>
    <derivirana_varijabla naziv="DomainObject.Predmet.ProtuStrankaListFormatedOIB_1">
      <item>JUSTINA j.d.o.o., OIB 69224461806 zastupanog po punomoćniku Justina Šalić</item>
    </derivirana_varijabla>
  </DomainObject.Predmet.ProtuStrankaListFormatedOIB>
  <DomainObject.Predmet.ProtuStrankaListFormatedWithAdress>
    <izvorni_sadrzaj>
      <item>JUSTINA j.d.o.o., Banija 12, 47000 Karlovac zastupanog po punomoćniku Justina Šalić</item>
    </izvorni_sadrzaj>
    <derivirana_varijabla naziv="DomainObject.Predmet.ProtuStrankaListFormatedWithAdress_1">
      <item>JUSTINA j.d.o.o., Banija 12, 47000 Karlovac zastupanog po punomoćniku Justina Šalić</item>
    </derivirana_varijabla>
  </DomainObject.Predmet.ProtuStrankaListFormatedWithAdress>
  <DomainObject.Predmet.ProtuStrankaListFormatedWithAdressOIB>
    <izvorni_sadrzaj>
      <item>JUSTINA j.d.o.o., OIB 69224461806, Banija 12, 47000 Karlovac zastupanog po punomoćniku Justina Šalić</item>
    </izvorni_sadrzaj>
    <derivirana_varijabla naziv="DomainObject.Predmet.ProtuStrankaListFormatedWithAdressOIB_1">
      <item>JUSTINA j.d.o.o., OIB 69224461806, Banija 12, 47000 Karlovac zastupanog po punomoćniku Justina Šalić</item>
    </derivirana_varijabla>
  </DomainObject.Predmet.ProtuStrankaListFormatedWithAdressOIB>
  <DomainObject.Predmet.ProtuStrankaListNazivFormated>
    <izvorni_sadrzaj>
      <item>JUSTINA j.d.o.o.</item>
    </izvorni_sadrzaj>
    <derivirana_varijabla naziv="DomainObject.Predmet.ProtuStrankaListNazivFormated_1">
      <item>JUSTINA j.d.o.o.</item>
    </derivirana_varijabla>
  </DomainObject.Predmet.ProtuStrankaListNazivFormated>
  <DomainObject.Predmet.ProtuStrankaListNazivFormatedOIB>
    <izvorni_sadrzaj>
      <item>JUSTINA j.d.o.o., OIB 69224461806</item>
    </izvorni_sadrzaj>
    <derivirana_varijabla naziv="DomainObject.Predmet.ProtuStrankaListNazivFormatedOIB_1">
      <item>JUSTINA j.d.o.o., OIB 69224461806</item>
    </derivirana_varijabla>
  </DomainObject.Predmet.ProtuStrankaListNazivFormatedOIB>
  <DomainObject.Predmet.OstaliListFormated>
    <izvorni_sadrzaj>
      <item>Justina Šalić punomoćnik sudionika u postupku JUSTINA j.d.o.o.</item>
    </izvorni_sadrzaj>
    <derivirana_varijabla naziv="DomainObject.Predmet.OstaliListFormated_1">
      <item>Justina Šalić punomoćnik sudionika u postupku JUSTINA j.d.o.o.</item>
    </derivirana_varijabla>
  </DomainObject.Predmet.OstaliListFormated>
  <DomainObject.Predmet.OstaliListFormatedOIB>
    <izvorni_sadrzaj>
      <item>Justina Šalić, OIB 09642006192 punomoćnik sudionika u postupku JUSTINA j.d.o.o.</item>
    </izvorni_sadrzaj>
    <derivirana_varijabla naziv="DomainObject.Predmet.OstaliListFormatedOIB_1">
      <item>Justina Šalić, OIB 09642006192 punomoćnik sudionika u postupku JUSTINA j.d.o.o.</item>
    </derivirana_varijabla>
  </DomainObject.Predmet.OstaliListFormatedOIB>
  <DomainObject.Predmet.OstaliListFormatedWithAdress>
    <izvorni_sadrzaj>
      <item>Justina Šalić, Banija 12, 47000 Karlovac punomoćnik sudionika u postupku JUSTINA j.d.o.o.</item>
    </izvorni_sadrzaj>
    <derivirana_varijabla naziv="DomainObject.Predmet.OstaliListFormatedWithAdress_1">
      <item>Justina Šalić, Banija 12, 47000 Karlovac punomoćnik sudionika u postupku JUSTINA j.d.o.o.</item>
    </derivirana_varijabla>
  </DomainObject.Predmet.OstaliListFormatedWithAdress>
  <DomainObject.Predmet.OstaliListFormatedWithAdressOIB>
    <izvorni_sadrzaj>
      <item>Justina Šalić, OIB 09642006192, Banija 12, 47000 Karlovac punomoćnik sudionika u postupku JUSTINA j.d.o.o.</item>
    </izvorni_sadrzaj>
    <derivirana_varijabla naziv="DomainObject.Predmet.OstaliListFormatedWithAdressOIB_1">
      <item>Justina Šalić, OIB 09642006192, Banija 12, 47000 Karlovac punomoćnik sudionika u postupku JUSTINA j.d.o.o.</item>
    </derivirana_varijabla>
  </DomainObject.Predmet.OstaliListFormatedWithAdressOIB>
  <DomainObject.Predmet.OstaliListNazivFormated>
    <izvorni_sadrzaj>
      <item>Justina Šalić</item>
    </izvorni_sadrzaj>
    <derivirana_varijabla naziv="DomainObject.Predmet.OstaliListNazivFormated_1">
      <item>Justina Šalić</item>
    </derivirana_varijabla>
  </DomainObject.Predmet.OstaliListNazivFormated>
  <DomainObject.Predmet.OstaliListNazivFormatedOIB>
    <izvorni_sadrzaj>
      <item>Justina Šalić, OIB 09642006192</item>
    </izvorni_sadrzaj>
    <derivirana_varijabla naziv="DomainObject.Predmet.OstaliListNazivFormatedOIB_1">
      <item>Justina Šalić, OIB 09642006192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JUSTINA j.d.o.o.</izvorni_sadrzaj>
    <derivirana_varijabla naziv="DomainObject.Predmet.ProtustrankaIDrugi_1">JUSTINA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JUSTINA j.d.o.o., OIB 69224461806, Banija 12, 47000 Karlovac</izvorni_sadrzaj>
    <derivirana_varijabla naziv="DomainObject.Predmet.ProtustrankaIDrugiAdressOIB_1">JUSTINA j.d.o.o., OIB 69224461806, Banija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JUSTINA j.d.o.o.</item>
      <item>Justina Šalić</item>
    </izvorni_sadrzaj>
    <derivirana_varijabla naziv="DomainObject.Predmet.SudioniciListNaziv_1">
      <item>Fina, regionalni centar Zagreb, podružnica Karlovac</item>
      <item>JUSTINA j.d.o.o.</item>
      <item>Justina Šalić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JUSTINA j.d.o.o., OIB 69224461806, Banija 12,47000 Karlovac</item>
      <item>Justina Šalić, OIB 09642006192, Banija 12,47000 Karlovac</item>
    </izvorni_sadrzaj>
    <derivirana_varijabla naziv="DomainObject.Predmet.SudioniciListAdressOIB_1">
      <item>Fina, regionalni centar Zagreb, podružnica Karlovac, OIB 85821130368, Vitezovićeva 1,47000 Karlovac</item>
      <item>JUSTINA j.d.o.o., OIB 69224461806, Banija 12,47000 Karlovac</item>
      <item>Justina Šalić, OIB 09642006192, Banija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69224461806</item>
      <item>, OIB 09642006192</item>
    </izvorni_sadrzaj>
    <derivirana_varijabla naziv="DomainObject.Predmet.SudioniciListNazivOIB_1">
      <item>, OIB 85821130368</item>
      <item>, OIB 69224461806</item>
      <item>, OIB 09642006192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1860</properties:Characters>
  <properties:Lines>72</properties:Lines>
  <properties:Paragraphs>25</properties:Paragraphs>
  <properties:TotalTime>1</properties:TotalTime>
  <properties:ScaleCrop>false</properties:ScaleCrop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2016-04-15T11:00:00Z</dcterms:created>
  <dc:creator>Marija Lukić</dc:creator>
  <dc:description/>
  <cp:keywords/>
  <cp:lastModifiedBy>Marija Lukić</cp:lastModifiedBy>
  <dcterms:modified xmlns:xsi="http://www.w3.org/2001/XMLSchema-instance" xsi:type="dcterms:W3CDTF">2016-04-15T11:04:00Z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