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c50e" w14:paraId="706c50e" w:rsidRDefault="00E564D0" w:rsidP="00E564D0" w:rsidR="00E564D0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E564D0" w:rsidP="00E564D0" w:rsidR="00E564D0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564D0" w:rsidP="00E564D0" w:rsidR="00E564D0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E564D0" w:rsidP="00E564D0" w:rsidR="00E564D0" w:rsidRPr="004A3121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832</w:t>
      </w:r>
      <w:r w:rsidRPr="00897965">
        <w:t>/1</w:t>
      </w:r>
      <w:r w:rsidRPr="004A3121">
        <w:t>6-</w:t>
      </w:r>
      <w:r w:rsidR="00656745" w:rsidRPr="004A3121">
        <w:t>41</w:t>
      </w:r>
    </w:p>
    <w:p w:rsidRDefault="00E564D0" w:rsidP="00E564D0" w:rsidR="00E564D0" w:rsidRPr="004A3121">
      <w:r w:rsidRPr="004A3121">
        <w:tab/>
      </w:r>
      <w:r w:rsidRPr="004A3121">
        <w:tab/>
      </w:r>
      <w:r w:rsidRPr="004A3121">
        <w:tab/>
        <w:t xml:space="preserve">     </w:t>
      </w:r>
    </w:p>
    <w:p w:rsidRDefault="00E564D0" w:rsidP="00E564D0" w:rsidR="00E564D0" w:rsidRPr="004A3121">
      <w:pPr>
        <w:rPr>
          <w:sz w:val="20"/>
          <w:szCs w:val="20"/>
        </w:rPr>
      </w:pPr>
    </w:p>
    <w:p w:rsidRDefault="00E564D0" w:rsidP="00E564D0" w:rsidR="00E564D0" w:rsidRPr="004A3121">
      <w:pPr>
        <w:jc w:val="center"/>
      </w:pPr>
      <w:r w:rsidRPr="004A3121">
        <w:t>R E P U B L I K A  H R V A T S K A</w:t>
      </w:r>
    </w:p>
    <w:p w:rsidRDefault="00E564D0" w:rsidP="00E564D0" w:rsidR="00E564D0" w:rsidRPr="004A3121">
      <w:pPr>
        <w:jc w:val="center"/>
      </w:pPr>
    </w:p>
    <w:p w:rsidRDefault="00E564D0" w:rsidP="00E564D0" w:rsidR="00E564D0" w:rsidRPr="004A3121">
      <w:pPr>
        <w:jc w:val="center"/>
      </w:pPr>
      <w:r w:rsidRPr="004A3121">
        <w:t>R J E Š E NJ E</w:t>
      </w:r>
    </w:p>
    <w:p w:rsidRDefault="00E564D0" w:rsidP="00E564D0" w:rsidR="00E564D0" w:rsidRPr="004A3121">
      <w:pPr>
        <w:jc w:val="both"/>
      </w:pPr>
    </w:p>
    <w:p w:rsidRDefault="00E564D0" w:rsidP="00E564D0" w:rsidR="00E564D0" w:rsidRPr="004A3121">
      <w:pPr>
        <w:jc w:val="both"/>
      </w:pPr>
      <w:r w:rsidRPr="004A3121">
        <w:tab/>
        <w:t xml:space="preserve">Trgovački sud u Pazinu, po stečajnom sucu Adrijani Labinjan Skok, u stečajnom postupku nad stečajnim dužnikom ČEGRANE d.o.o. u stečaju, Vrsar, Marina Vrsar bb, OIB: 69540119809, dana </w:t>
      </w:r>
      <w:r w:rsidR="00656745" w:rsidRPr="004A3121">
        <w:t>24</w:t>
      </w:r>
      <w:r w:rsidRPr="004A3121">
        <w:t xml:space="preserve">. kolovoza 2017., </w:t>
      </w:r>
    </w:p>
    <w:p w:rsidRDefault="00E564D0" w:rsidP="00E564D0" w:rsidR="00E564D0" w:rsidRPr="00F100FA">
      <w:pPr>
        <w:jc w:val="both"/>
      </w:pPr>
    </w:p>
    <w:p w:rsidRDefault="00E564D0" w:rsidP="00E564D0" w:rsidR="00E564D0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564D0" w:rsidP="00E564D0" w:rsidR="00E564D0">
      <w:pPr>
        <w:ind w:left="705"/>
        <w:jc w:val="both"/>
      </w:pPr>
    </w:p>
    <w:p w:rsidRDefault="00E564D0" w:rsidP="00E564D0" w:rsidR="00E564D0" w:rsidRPr="002F2F2A">
      <w:pPr>
        <w:jc w:val="both"/>
      </w:pPr>
      <w:r w:rsidRPr="002F2F2A">
        <w:tab/>
        <w:t xml:space="preserve">Određuje se naknada stvarnih troškova stečajnom upravitelju </w:t>
      </w:r>
      <w:r w:rsidRPr="00750852">
        <w:t>Ivor</w:t>
      </w:r>
      <w:r>
        <w:t>u Pliskovcu</w:t>
      </w:r>
      <w:r w:rsidRPr="00750852">
        <w:t>, Rijeka, Ive Marinkovića 2, OIB: 33771945074</w:t>
      </w:r>
      <w:r w:rsidRPr="002F2F2A">
        <w:t xml:space="preserve">, za poslove obavljene u stečajnom postupku nad stečajnim dužnikom </w:t>
      </w:r>
      <w:r w:rsidRPr="00841191">
        <w:t>ČEGRANE d.o.o.</w:t>
      </w:r>
      <w:r>
        <w:t xml:space="preserve"> u stečaju</w:t>
      </w:r>
      <w:r w:rsidRPr="00841191">
        <w:t>, Vrsar, Marina Vrsar bb, OIB</w:t>
      </w:r>
      <w:r>
        <w:t>:</w:t>
      </w:r>
      <w:r w:rsidRPr="00841191">
        <w:t xml:space="preserve"> 695401198</w:t>
      </w:r>
      <w:r>
        <w:t>09</w:t>
      </w:r>
      <w:r w:rsidRPr="002F2F2A">
        <w:t xml:space="preserve">, po </w:t>
      </w:r>
      <w:r>
        <w:t xml:space="preserve">zahtjevu za naknadu </w:t>
      </w:r>
      <w:r w:rsidRPr="002F2F2A">
        <w:t xml:space="preserve">zaprimljenom </w:t>
      </w:r>
      <w:r>
        <w:t>4. kolovoza</w:t>
      </w:r>
      <w:r w:rsidRPr="002F2F2A">
        <w:t xml:space="preserve"> 2017. </w:t>
      </w:r>
      <w:r w:rsidR="004A3121">
        <w:t xml:space="preserve">i to </w:t>
      </w:r>
      <w:r w:rsidRPr="002F2F2A">
        <w:t xml:space="preserve">u iznosu od </w:t>
      </w:r>
      <w:r>
        <w:t>2.720,00</w:t>
      </w:r>
      <w:r w:rsidRPr="002F2F2A">
        <w:t xml:space="preserve"> kn</w:t>
      </w:r>
      <w:r w:rsidR="004A3121">
        <w:t xml:space="preserve"> neto na ime putnih troškova i 11,10 kn na ime poštarine</w:t>
      </w:r>
      <w:r w:rsidRPr="002F2F2A">
        <w:t xml:space="preserve">. </w:t>
      </w:r>
    </w:p>
    <w:p w:rsidRDefault="00E564D0" w:rsidP="00E564D0" w:rsidR="00E564D0" w:rsidRPr="00F73A20">
      <w:pPr>
        <w:jc w:val="both"/>
      </w:pPr>
    </w:p>
    <w:p w:rsidRDefault="00E564D0" w:rsidP="00E564D0" w:rsidR="00E564D0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E564D0" w:rsidP="00E564D0" w:rsidR="00E564D0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E564D0" w:rsidP="00E564D0" w:rsidR="00E564D0" w:rsidRPr="004A3121">
      <w:pPr>
        <w:ind w:firstLine="708"/>
        <w:jc w:val="both"/>
      </w:pPr>
      <w:r w:rsidRPr="004A3121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E564D0" w:rsidP="00E564D0" w:rsidR="00E564D0" w:rsidRPr="004A3121">
      <w:pPr>
        <w:jc w:val="both"/>
      </w:pPr>
      <w:r w:rsidRPr="004A3121">
        <w:tab/>
        <w:t>S</w:t>
      </w:r>
      <w:r w:rsidRPr="004A3121">
        <w:rPr>
          <w:bCs/>
        </w:rPr>
        <w:t xml:space="preserve">tečajni upravitelj </w:t>
      </w:r>
      <w:r w:rsidRPr="004A3121">
        <w:t>Ivor Pliskovac, Rijeka, Ive Marinkovića 2, OIB: 33771945074, dostavio je 4. kolovoza 2017.</w:t>
      </w:r>
      <w:r w:rsidR="004A3121">
        <w:t xml:space="preserve"> zahtjev za odobrenje</w:t>
      </w:r>
      <w:r w:rsidRPr="004A3121">
        <w:t xml:space="preserve"> stvarnih troškova nastalih u stečajnom postupku u iznosu od 2.720,00 kn</w:t>
      </w:r>
      <w:r w:rsidR="004A3121" w:rsidRPr="004A3121">
        <w:t xml:space="preserve"> neto</w:t>
      </w:r>
      <w:r w:rsidRPr="004A3121">
        <w:t xml:space="preserve"> a odnose se na putni trošak</w:t>
      </w:r>
      <w:r w:rsidR="004A3121" w:rsidRPr="004A3121">
        <w:t>,</w:t>
      </w:r>
      <w:r w:rsidRPr="004A3121">
        <w:t xml:space="preserve"> i trošak poštarine u iznosu od 11,10 kn, na koje okolnosti </w:t>
      </w:r>
      <w:r w:rsidR="004A3121">
        <w:t>je</w:t>
      </w:r>
      <w:r w:rsidRPr="004A3121">
        <w:t xml:space="preserve"> dostavljen</w:t>
      </w:r>
      <w:r w:rsidR="004A3121">
        <w:t xml:space="preserve"> obračun putnih troškova, putni nalozi, računi za cestarinu te račun za poštarinu,</w:t>
      </w:r>
      <w:r w:rsidRPr="004A3121">
        <w:t xml:space="preserve"> pa se ocjenjuje da je stečajnom upravitelju nastao zatraženi, obrazloženi i dokumentirani trošak, te da je bio potreban za obavljanje poslova u stečajnom postupku.</w:t>
      </w:r>
    </w:p>
    <w:p w:rsidRDefault="00E564D0" w:rsidP="00E564D0" w:rsidR="00E564D0" w:rsidRPr="004A3121">
      <w:pPr>
        <w:jc w:val="both"/>
      </w:pPr>
      <w:r w:rsidRPr="004A3121">
        <w:tab/>
        <w:t>Uvažavajući navedeno donesena je odluka kao u izreci.</w:t>
      </w:r>
    </w:p>
    <w:p w:rsidRDefault="00E564D0" w:rsidP="00E564D0" w:rsidR="00E564D0" w:rsidRPr="004A3121">
      <w:pPr>
        <w:jc w:val="both"/>
      </w:pPr>
    </w:p>
    <w:p w:rsidRDefault="00E564D0" w:rsidP="00E564D0" w:rsidR="00E564D0" w:rsidRPr="004A3121">
      <w:pPr>
        <w:jc w:val="center"/>
      </w:pPr>
      <w:r w:rsidRPr="004A3121">
        <w:t xml:space="preserve">U Pazinu dana </w:t>
      </w:r>
      <w:r w:rsidR="00656745" w:rsidRPr="004A3121">
        <w:t>24</w:t>
      </w:r>
      <w:r w:rsidRPr="004A3121">
        <w:t>. kolovoza 2017.</w:t>
      </w:r>
    </w:p>
    <w:p w:rsidRDefault="00E564D0" w:rsidP="00E564D0" w:rsidR="00E564D0" w:rsidRPr="004A3121">
      <w:pPr>
        <w:jc w:val="both"/>
      </w:pPr>
    </w:p>
    <w:p w:rsidRDefault="00E564D0" w:rsidP="00E564D0" w:rsidR="00E564D0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E564D0" w:rsidP="00E564D0" w:rsidR="00E564D0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E564D0" w:rsidP="00E564D0" w:rsidR="00E564D0"/>
    <w:p w:rsidRDefault="00E564D0" w:rsidP="00E564D0" w:rsidR="00E564D0" w:rsidRPr="00F100FA"/>
    <w:p w:rsidRDefault="00E564D0" w:rsidP="00E564D0" w:rsidR="00E564D0" w:rsidRPr="00BB4AC9">
      <w:r w:rsidRPr="00BB4AC9">
        <w:t>UPUTA O PRAVNOM LIJEKU:</w:t>
      </w:r>
    </w:p>
    <w:p w:rsidRDefault="00E564D0" w:rsidP="00E564D0" w:rsidR="00E564D0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E564D0" w:rsidP="00E564D0" w:rsidR="00E564D0" w:rsidRPr="00BB4AC9">
      <w:pPr>
        <w:jc w:val="both"/>
      </w:pPr>
    </w:p>
    <w:p w:rsidRDefault="00E564D0" w:rsidP="00E564D0" w:rsidR="00E564D0" w:rsidRPr="00BB4AC9">
      <w:r w:rsidRPr="00BB4AC9">
        <w:t>DNA:</w:t>
      </w:r>
    </w:p>
    <w:p w:rsidRDefault="00E564D0" w:rsidP="00E564D0" w:rsidR="00E564D0" w:rsidRPr="00E564D0">
      <w:r w:rsidRPr="00E564D0">
        <w:t>- stečajni upravitelj Ivor Pliskovac, Rijeka, Ive Marinkovića 2</w:t>
      </w:r>
    </w:p>
    <w:p w:rsidRDefault="00E564D0" w:rsidP="00E564D0" w:rsidR="00E564D0" w:rsidRPr="00A53B34">
      <w:r w:rsidRPr="00BB4AC9">
        <w:t>- e-Oglasna ploča 8 dana</w:t>
      </w:r>
    </w:p>
    <w:p w:rsidRDefault="00E564D0" w:rsidP="00E564D0" w:rsidR="00E564D0" w:rsidRPr="00A53B34"/>
    <w:p w:rsidRDefault="00E564D0" w:rsidP="00E564D0" w:rsidR="00E564D0" w:rsidRPr="00F100FA"/>
    <w:p w:rsidRDefault="00E564D0" w:rsidP="00E564D0" w:rsidR="00E564D0" w:rsidRPr="00F100FA"/>
    <w:p w:rsidRDefault="00E564D0" w:rsidP="00E564D0" w:rsidR="00E564D0" w:rsidRPr="00F100FA"/>
    <w:p w:rsidRDefault="00E564D0" w:rsidP="00E564D0" w:rsidR="00E564D0" w:rsidRPr="00F100FA"/>
    <w:p w:rsidRDefault="00E564D0" w:rsidP="00E564D0" w:rsidR="00E564D0"/>
    <w:p w:rsidRDefault="00E564D0" w:rsidP="00E564D0" w:rsidR="00E564D0"/>
    <w:p w:rsidRDefault="00E564D0" w:rsidP="00E564D0" w:rsidR="00E564D0"/>
    <w:p w:rsidRDefault="00E564D0" w:rsidP="00E564D0" w:rsidR="00E564D0"/>
    <w:p w:rsidRDefault="00E564D0" w:rsidP="00E564D0" w:rsidR="00E564D0"/>
    <w:p w:rsidRDefault="00E564D0" w:rsidP="00E564D0" w:rsidR="00E564D0"/>
    <w:p w:rsidRDefault="00E564D0" w:rsidP="00E564D0" w:rsidR="00E564D0"/>
    <w:p w:rsidRDefault="00E564D0" w:rsidP="00E564D0" w:rsidR="00E564D0"/>
    <w:p w:rsidRDefault="00E564D0" w:rsidP="00E564D0" w:rsidR="00E564D0"/>
    <w:p w:rsidRDefault="00E564D0" w:rsidP="00E564D0" w:rsidR="00E564D0"/>
    <w:p w:rsidRDefault="00625560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4D0" w:rsidP="00E564D0" w:rsidR="00E564D0">
      <w:r>
        <w:separator/>
      </w:r>
    </w:p>
  </w:endnote>
  <w:endnote w:id="0" w:type="continuationSeparator">
    <w:p w:rsidRDefault="00E564D0" w:rsidP="00E564D0" w:rsidR="00E56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4D0" w:rsidP="00E564D0" w:rsidR="00E564D0">
      <w:r>
        <w:separator/>
      </w:r>
    </w:p>
  </w:footnote>
  <w:footnote w:id="0" w:type="continuationSeparator">
    <w:p w:rsidRDefault="00E564D0" w:rsidP="00E564D0" w:rsidR="00E564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4D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5560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4D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5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64D0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</w:t>
    </w:r>
    <w:r w:rsidRPr="00F83270">
      <w:t xml:space="preserve"> St-</w:t>
    </w:r>
    <w:r>
      <w:t>832</w:t>
    </w:r>
    <w:r w:rsidRPr="00897965">
      <w:t>/</w:t>
    </w:r>
    <w:r w:rsidRPr="004A3121">
      <w:t>16-</w:t>
    </w:r>
    <w:r w:rsidR="00656745" w:rsidRPr="004A3121">
      <w:t>41</w:t>
    </w:r>
  </w:p>
  <w:p w:rsidRDefault="00625560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4D0"/>
    <w:rsid w:val="004A3121"/>
    <w:rsid w:val="00554328"/>
    <w:rsid w:val="00625560"/>
    <w:rsid w:val="00656745"/>
    <w:rsid w:val="00985388"/>
    <w:rsid w:val="00E5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6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564D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564D0"/>
  </w:style>
  <w:style w:styleId="Tekstbalonia" w:type="paragraph">
    <w:name w:val="Balloon Text"/>
    <w:basedOn w:val="Normal"/>
    <w:link w:val="TekstbaloniaChar"/>
    <w:uiPriority w:val="99"/>
    <w:semiHidden/>
    <w:unhideWhenUsed/>
    <w:rsid w:val="00E564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64D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6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64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56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56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56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56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6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564D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564D0"/>
  </w:style>
  <w:style w:styleId="Tekstbalonia" w:type="paragraph">
    <w:name w:val="Balloon Text"/>
    <w:basedOn w:val="Normal"/>
    <w:link w:val="TekstbaloniaChar"/>
    <w:uiPriority w:val="99"/>
    <w:semiHidden/>
    <w:unhideWhenUsed/>
    <w:rsid w:val="00E564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64D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6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64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56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56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56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56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ČEGRANE d.o.o. Vrsar zastupanog po punomoćniku Odvj. Ante Sarić; Odvj. Katarina Jukić</izvorni_sadrzaj>
    <derivirana_varijabla naziv="DomainObject.Predmet.ProtustrankaFormated_1">  ČEGRANE d.o.o. Vrsar zastupanog po punomoćniku Odvj. Ante Sarić; Odvj. Katarina Jukić</derivirana_varijabla>
  </DomainObject.Predmet.ProtustrankaFormated>
  <DomainObject.Predmet.ProtustrankaFormatedOIB>
    <izvorni_sadrzaj>  ČEGRANE d.o.o. Vrsar, OIB 69540119809 zastupanog po punomoćniku Odvj. Ante Sarić; Odvj. Katarina Jukić</izvorni_sadrzaj>
    <derivirana_varijabla naziv="DomainObject.Predmet.ProtustrankaFormatedOIB_1">  ČEGRANE d.o.o. Vrsar, OIB 69540119809 zastupanog po punomoćniku Odvj. Ante Sarić; Odvj. Katarina Jukić</derivirana_varijabla>
  </DomainObject.Predmet.ProtustrankaFormatedOIB>
  <DomainObject.Predmet.ProtustrankaFormatedWithAdress>
    <izvorni_sadrzaj> ČEGRANE d.o.o. Vrsar, Marina Vrsar/bb, 52450 Vrsar zastupanog po punomoćniku Odvj. Ante Sarić; Odvj. Katarina Jukić</izvorni_sadrzaj>
    <derivirana_varijabla naziv="DomainObject.Predmet.ProtustrankaFormatedWithAdress_1"> ČEGRANE d.o.o. Vrsar, Marina Vrsar/bb, 52450 Vrsar zastupanog po punomoćniku Odvj. Ante Sarić; Odvj. Katarina Jukić</derivirana_varijabla>
  </DomainObject.Predmet.ProtustrankaFormatedWithAdress>
  <DomainObject.Predmet.ProtustrankaFormatedWithAdressOIB>
    <izvorni_sadrzaj> ČEGRANE d.o.o. Vrsar, OIB 69540119809, Marina Vrsar/bb, 52450 Vrsar zastupanog po punomoćniku Odvj. Ante Sarić; Odvj. Katarina Jukić</izvorni_sadrzaj>
    <derivirana_varijabla naziv="DomainObject.Predmet.ProtustrankaFormatedWithAdressOIB_1"> ČEGRANE d.o.o. Vrsar, OIB 69540119809, Marina Vrsar/bb, 52450 Vrsar zastupanog po punomoćniku Odvj. Ante Sarić; Odvj. Katarina Jukić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 zastupanog po punomoćniku Odvj. Ante Sarić; Odvj. Katarina Jukić</item>
    </izvorni_sadrzaj>
    <derivirana_varijabla naziv="DomainObject.Predmet.ProtuStrankaListFormated_1">
      <item>ČEGRANE d.o.o. Vrsar zastupanog po punomoćniku Odvj. Ante Sarić; Odvj. Katarina Jukić</item>
    </derivirana_varijabla>
  </DomainObject.Predmet.ProtuStrankaListFormated>
  <DomainObject.Predmet.ProtuStrankaListFormatedOIB>
    <izvorni_sadrzaj>
      <item>ČEGRANE d.o.o. Vrsar, OIB 69540119809 zastupanog po punomoćniku Odvj. Ante Sarić; Odvj. Katarina Jukić</item>
    </izvorni_sadrzaj>
    <derivirana_varijabla naziv="DomainObject.Predmet.ProtuStrankaListFormatedOIB_1">
      <item>ČEGRANE d.o.o. Vrsar, OIB 69540119809 zastupanog po punomoćniku Odvj. Ante Sarić; Odvj. Katarina Jukić</item>
    </derivirana_varijabla>
  </DomainObject.Predmet.ProtuStrankaListFormatedOIB>
  <DomainObject.Predmet.ProtuStrankaListFormatedWithAdress>
    <izvorni_sadrzaj>
      <item>ČEGRANE d.o.o. Vrsar, Marina Vrsar/bb, 52450 Vrsar zastupanog po punomoćniku Odvj. Ante Sarić; Odvj. Katarina Jukić</item>
    </izvorni_sadrzaj>
    <derivirana_varijabla naziv="DomainObject.Predmet.ProtuStrankaListFormatedWithAdress_1">
      <item>ČEGRANE d.o.o. Vrsar, Marina Vrsar/bb, 52450 Vrsar zastupanog po punomoćniku Odvj. Ante Sarić; Odvj. Katarina Jukić</item>
    </derivirana_varijabla>
  </DomainObject.Predmet.ProtuStrankaListFormatedWithAdress>
  <DomainObject.Predmet.ProtuStrankaListFormatedWithAdressOIB>
    <izvorni_sadrzaj>
      <item>ČEGRANE d.o.o. Vrsar, OIB 69540119809, Marina Vrsar/bb, 52450 Vrsar zastupanog po punomoćniku Odvj. Ante Sarić; Odvj. Katarina Jukić</item>
    </izvorni_sadrzaj>
    <derivirana_varijabla naziv="DomainObject.Predmet.ProtuStrankaListFormatedWithAdressOIB_1">
      <item>ČEGRANE d.o.o. Vrsar, OIB 69540119809, Marina Vrsar/bb, 52450 Vrsar zastupanog po punomoćniku Odvj. Ante Sarić; Odvj. Katarina Jukić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_1">
      <item>Odvj. Ante Sarić punomoćnik sudionika u postupku ČEGRANE d.o.o. Vrsar</item>
      <item>Odvj. Katarina Jukić punomoćnik sudionika u postupku ČEGRANE d.o.o. Vrsar</item>
    </derivirana_varijabla>
  </DomainObject.Predmet.OstaliListFormated>
  <DomainObject.Predmet.OstaliListFormatedOIB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OIB_1">
      <item>Odvj. Ante Sarić punomoćnik sudionika u postupku ČEGRANE d.o.o. Vrsar</item>
      <item>Odvj. Katarina Jukić punomoćnik sudionika u postupku ČEGRANE d.o.o. Vrsar</item>
    </derivirana_varijabla>
  </DomainObject.Predmet.OstaliListFormatedOIB>
  <DomainObject.Predmet.OstaliListFormatedWithAdress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>
  <DomainObject.Predmet.OstaliListFormatedWithAdressOIB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OIB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OIB>
  <DomainObject.Predmet.OstaliListNazivFormated>
    <izvorni_sadrzaj>
      <item>Odvj. Ante Sarić</item>
      <item>Odvj. Katarina Jukić</item>
    </izvorni_sadrzaj>
    <derivirana_varijabla naziv="DomainObject.Predmet.OstaliListNazivFormated_1">
      <item>Odvj. Ante Sarić</item>
      <item>Odvj. Katarina Jukić</item>
    </derivirana_varijabla>
  </DomainObject.Predmet.OstaliListNazivFormated>
  <DomainObject.Predmet.OstaliListNazivFormatedOIB>
    <izvorni_sadrzaj>
      <item>Odvj. Ante Sarić</item>
      <item>Odvj. Katarina Jukić</item>
    </izvorni_sadrzaj>
    <derivirana_varijabla naziv="DomainObject.Predmet.OstaliListNazivFormatedOIB_1">
      <item>Odvj. Ante Sarić</item>
      <item>Odvj. Katarina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  <item>Odvj. Ante Sarić</item>
      <item>Odvj. Katarina Jukić</item>
    </izvorni_sadrzaj>
    <derivirana_varijabla naziv="DomainObject.Predmet.SudioniciListNaziv_1">
      <item>FINA, RC RIJEKA, PODRUŽNICA PULA, PULA</item>
      <item>ČEGRANE d.o.o. Vrsar</item>
      <item>Odvj. Ante Sarić</item>
      <item>Odvj. Katarina Jukić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  <item>, OIB null</item>
      <item>, OIB null</item>
    </izvorni_sadrzaj>
    <derivirana_varijabla naziv="DomainObject.Predmet.SudioniciListNazivOIB_1">
      <item>, OIB 85821130368</item>
      <item>, OIB 69540119809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1878</properties:Characters>
  <properties:Lines>67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2017-08-18T11:56:00Z</dcterms:created>
  <dc:creator>Jasmina Matika</dc:creator>
  <cp:lastModifiedBy>Jasmina Matika</cp:lastModifiedBy>
  <cp:lastPrinted>2017-08-24T11:16:00Z</cp:lastPrinted>
  <dcterms:modified xmlns:xsi="http://www.w3.org/2001/XMLSchema-instance" xsi:type="dcterms:W3CDTF">2017-08-24T11:25:00Z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