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401f" w14:paraId="543401f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MIMI d.o.o. iz Šibenika, Žaborička bb, MBS:100015824, OIB:40420604368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035A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MIMI d.o.o. iz Šibenika, Žaborička bb, MBS:100015824, OIB:40420604368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035A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7E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9,50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029A5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 iz Osijeka, Županijska 2, OIB:13827089798.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MIMI d.o.o. iz Šibenika, Žaborička bb, MBS:100015824, OIB:40420604368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035A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MIMI d.o.o. iz Šibenika, Žaborička bb, MBS:100015824, OIB:40420604368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>720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035A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35A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B5D" w:rsidP="00345FCD" w:rsidR="00597B5D">
      <w:pPr>
        <w:spacing w:lineRule="auto" w:line="240" w:after="0"/>
      </w:pPr>
      <w:r>
        <w:separator/>
      </w:r>
    </w:p>
  </w:endnote>
  <w:endnote w:id="0" w:type="continuationSeparator">
    <w:p w:rsidRDefault="00597B5D" w:rsidP="00345FCD" w:rsidR="00597B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B5D" w:rsidP="00345FCD" w:rsidR="00597B5D">
      <w:pPr>
        <w:spacing w:lineRule="auto" w:line="240" w:after="0"/>
      </w:pPr>
      <w:r>
        <w:separator/>
      </w:r>
    </w:p>
  </w:footnote>
  <w:footnote w:id="0" w:type="continuationSeparator">
    <w:p w:rsidRDefault="00597B5D" w:rsidP="00345FCD" w:rsidR="00597B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035AD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E21AA">
      <w:t>72</w:t>
    </w:r>
    <w:r w:rsidR="008B261B">
      <w:t>0</w:t>
    </w:r>
    <w:r>
      <w:t>/15</w:t>
    </w:r>
  </w:p>
  <w:p w:rsidRDefault="001035AD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035AD"/>
    <w:rsid w:val="0011602C"/>
    <w:rsid w:val="00345FCD"/>
    <w:rsid w:val="003C59EA"/>
    <w:rsid w:val="00406457"/>
    <w:rsid w:val="004E21AA"/>
    <w:rsid w:val="00597B5D"/>
    <w:rsid w:val="00724F89"/>
    <w:rsid w:val="007579C8"/>
    <w:rsid w:val="007F555B"/>
    <w:rsid w:val="008433F1"/>
    <w:rsid w:val="008B261B"/>
    <w:rsid w:val="00962C2C"/>
    <w:rsid w:val="00A3376C"/>
    <w:rsid w:val="00C07E78"/>
    <w:rsid w:val="00CD5B31"/>
    <w:rsid w:val="00E029A5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103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5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35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35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35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103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5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35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35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35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 društvo s ograničenom odgovornošću za prijevoz, proizvodnju i montažu namještaja</izvorni_sadrzaj>
    <derivirana_varijabla naziv="DomainObject.Predmet.ProtustrankaFormated_1">  MIMI društvo s ograničenom odgovornošću za prijevoz, proizvodnju i montažu namještaja</derivirana_varijabla>
  </DomainObject.Predmet.ProtustrankaFormated>
  <DomainObject.Predmet.ProtustrankaFormatedOIB>
    <izvorni_sadrzaj>  MIMI društvo s ograničenom odgovornošću za prijevoz, proizvodnju i montažu namještaja, OIB 40420604368</izvorni_sadrzaj>
    <derivirana_varijabla naziv="DomainObject.Predmet.ProtustrankaFormatedOIB_1">  MIMI društvo s ograničenom odgovornošću za prijevoz, proizvodnju i montažu namještaja, OIB 40420604368</derivirana_varijabla>
  </DomainObject.Predmet.ProtustrankaFormatedOIB>
  <DomainObject.Predmet.ProtustrankaFormatedWithAdress>
    <izvorni_sadrzaj> MIMI društvo s ograničenom odgovornošću za prijevoz, proizvodnju i montažu namještaja, Žaborička bb , 22000 Šibenik</izvorni_sadrzaj>
    <derivirana_varijabla naziv="DomainObject.Predmet.ProtustrankaFormatedWithAdress_1"> MIMI društvo s ograničenom odgovornošću za prijevoz, proizvodnju i montažu namještaja, Žaborička bb , 22000 Šibenik</derivirana_varijabla>
  </DomainObject.Predmet.ProtustrankaFormatedWithAdress>
  <DomainObject.Predmet.ProtustrankaFormatedWithAdressOIB>
    <izvorni_sadrzaj> MIMI društvo s ograničenom odgovornošću za prijevoz, proizvodnju i montažu namještaja, OIB 40420604368, Žaborička bb , 22000 Šibenik</izvorni_sadrzaj>
    <derivirana_varijabla naziv="DomainObject.Predmet.ProtustrankaFormatedWithAdressOIB_1"> MIMI društvo s ograničenom odgovornošću za prijevoz, proizvodnju i montažu namještaja, OIB 40420604368, Žaborička bb , 22000 Šibenik</derivirana_varijabla>
  </DomainObject.Predmet.ProtustrankaFormatedWithAdressOIB>
  <DomainObject.Predmet.ProtustrankaWithAdress>
    <izvorni_sadrzaj>MIMI društvo s ograničenom odgovornošću za prijevoz, proizvodnju i montažu namještaja Žaborička bb , 22000 Šibenik</izvorni_sadrzaj>
    <derivirana_varijabla naziv="DomainObject.Predmet.ProtustrankaWithAdress_1">MIMI društvo s ograničenom odgovornošću za prijevoz, proizvodnju i montažu namještaja Žaborička bb , 22000 Šibenik</derivirana_varijabla>
  </DomainObject.Predmet.ProtustrankaWithAdress>
  <DomainObject.Predmet.ProtustrankaWithAdressOIB>
    <izvorni_sadrzaj>MIMI društvo s ograničenom odgovornošću za prijevoz, proizvodnju i montažu namještaja, OIB 40420604368, Žaborička bb , 22000 Šibenik</izvorni_sadrzaj>
    <derivirana_varijabla naziv="DomainObject.Predmet.ProtustrankaWithAdressOIB_1">MIMI društvo s ograničenom odgovornošću za prijevoz, proizvodnju i montažu namještaja, OIB 40420604368, Žaborička bb , 22000 Šibenik</derivirana_varijabla>
  </DomainObject.Predmet.ProtustrankaWithAdressOIB>
  <DomainObject.Predmet.ProtustrankaNazivFormated>
    <izvorni_sadrzaj>MIMI društvo s ograničenom odgovornošću za prijevoz, proizvodnju i montažu namještaja</izvorni_sadrzaj>
    <derivirana_varijabla naziv="DomainObject.Predmet.ProtustrankaNazivFormated_1">MIMI društvo s ograničenom odgovornošću za prijevoz, proizvodnju i montažu namještaja</derivirana_varijabla>
  </DomainObject.Predmet.ProtustrankaNazivFormated>
  <DomainObject.Predmet.ProtustrankaNazivFormatedOIB>
    <izvorni_sadrzaj>MIMI društvo s ograničenom odgovornošću za prijevoz, proizvodnju i montažu namještaja, OIB 40420604368</izvorni_sadrzaj>
    <derivirana_varijabla naziv="DomainObject.Predmet.ProtustrankaNazivFormatedOIB_1">MIMI društvo s ograničenom odgovornošću za prijevoz, proizvodnju i montažu namještaja, OIB 40420604368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MIMI društvo s ograničenom odgovornošću za prijevoz, proizvodnju i montažu namještaja</item>
    </izvorni_sadrzaj>
    <derivirana_varijabla naziv="DomainObject.Predmet.ProtuStrankaListFormated_1">
      <item>MIMI društvo s ograničenom odgovornošću za prijevoz, proizvodnju i montažu namještaja</item>
    </derivirana_varijabla>
  </DomainObject.Predmet.ProtuStrankaListFormated>
  <DomainObject.Predmet.ProtuStrankaListFormatedOIB>
    <izvorni_sadrzaj>
      <item>MIMI društvo s ograničenom odgovornošću za prijevoz, proizvodnju i montažu namještaja, OIB 40420604368</item>
    </izvorni_sadrzaj>
    <derivirana_varijabla naziv="DomainObject.Predmet.ProtuStrankaListFormatedOIB_1">
      <item>MIMI društvo s ograničenom odgovornošću za prijevoz, proizvodnju i montažu namještaja, OIB 40420604368</item>
    </derivirana_varijabla>
  </DomainObject.Predmet.ProtuStrankaListFormatedOIB>
  <DomainObject.Predmet.ProtuStrankaListFormatedWithAdress>
    <izvorni_sadrzaj>
      <item>MIMI društvo s ograničenom odgovornošću za prijevoz, proizvodnju i montažu namještaja, Žaborička bb , 22000 Šibenik</item>
    </izvorni_sadrzaj>
    <derivirana_varijabla naziv="DomainObject.Predmet.ProtuStrankaListFormatedWithAdress_1">
      <item>MIMI društvo s ograničenom odgovornošću za prijevoz, proizvodnju i montažu namještaja, Žaborička bb , 22000 Šibenik</item>
    </derivirana_varijabla>
  </DomainObject.Predmet.ProtuStrankaListFormatedWithAdress>
  <DomainObject.Predmet.ProtuStrankaListFormatedWithAdressOIB>
    <izvorni_sadrzaj>
      <item>MIMI društvo s ograničenom odgovornošću za prijevoz, proizvodnju i montažu namještaja, OIB 40420604368, Žaborička bb , 22000 Šibenik</item>
    </izvorni_sadrzaj>
    <derivirana_varijabla naziv="DomainObject.Predmet.ProtuStrankaListFormatedWithAdressOIB_1">
      <item>MIMI društvo s ograničenom odgovornošću za prijevoz, proizvodnju i montažu namještaja, OIB 40420604368, Žaborička bb , 22000 Šibenik</item>
    </derivirana_varijabla>
  </DomainObject.Predmet.ProtuStrankaListFormatedWithAdressOIB>
  <DomainObject.Predmet.ProtuStrankaListNazivFormated>
    <izvorni_sadrzaj>
      <item>MIMI društvo s ograničenom odgovornošću za prijevoz, proizvodnju i montažu namještaja</item>
    </izvorni_sadrzaj>
    <derivirana_varijabla naziv="DomainObject.Predmet.ProtuStrankaListNazivFormated_1">
      <item>MIMI društvo s ograničenom odgovornošću za prijevoz, proizvodnju i montažu namještaja</item>
    </derivirana_varijabla>
  </DomainObject.Predmet.ProtuStrankaListNazivFormated>
  <DomainObject.Predmet.ProtuStrankaListNazivFormatedOIB>
    <izvorni_sadrzaj>
      <item>MIMI društvo s ograničenom odgovornošću za prijevoz, proizvodnju i montažu namještaja, OIB 40420604368</item>
    </izvorni_sadrzaj>
    <derivirana_varijabla naziv="DomainObject.Predmet.ProtuStrankaListNazivFormatedOIB_1">
      <item>MIMI društvo s ograničenom odgovornošću za prijevoz, proizvodnju i montažu namještaja, OIB 40420604368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MIMI društvo s ograničenom odgovornošću za prijevoz, proizvodnju i montažu namještaja</izvorni_sadrzaj>
    <derivirana_varijabla naziv="DomainObject.Predmet.ProtustrankaIDrugi_1">MIMI društvo s ograničenom odgovornošću za prijevoz, proizvodnju i montažu namještaja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MIMI društvo s ograničenom odgovornošću za prijevoz, proizvodnju i montažu namještaja, OIB 40420604368, Žaborička bb , 22000 Šibenik</izvorni_sadrzaj>
    <derivirana_varijabla naziv="DomainObject.Predmet.ProtustrankaIDrugiAdressOIB_1">MIMI društvo s ograničenom odgovornošću za prijevoz, proizvodnju i montažu namještaja, OIB 40420604368, Žaborička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MIMI društvo s ograničenom odgovornošću za prijevoz, proizvodnju i montažu namještaja</item>
    </izvorni_sadrzaj>
    <derivirana_varijabla naziv="DomainObject.Predmet.SudioniciListNaziv_1">
      <item>FINA - Podružnica Šibenik</item>
      <item>MIMI društvo s ograničenom odgovornošću za prijevoz, proizvodnju i montažu namještaja</item>
    </derivirana_varijabla>
  </DomainObject.Predmet.SudioniciListNaziv>
  <DomainObject.Predmet.SudioniciListAdressOIB>
    <izvorni_sadrzaj>
      <item>FINA - Podružnica Šibenik, OIB 85821130368, Perivoj L. Marune 1,22000 Šibenik</item>
      <item>MIMI društvo s ograničenom odgovornošću za prijevoz, proizvodnju i montažu namještaja, OIB 40420604368, Žaborička bb ,22000 Šibenik</item>
    </izvorni_sadrzaj>
    <derivirana_varijabla naziv="DomainObject.Predmet.SudioniciListAdressOIB_1">
      <item>FINA - Podružnica Šibenik, OIB 85821130368, Perivoj L. Marune 1,22000 Šibenik</item>
      <item>MIMI društvo s ograničenom odgovornošću za prijevoz, proizvodnju i montažu namještaja, OIB 40420604368, Žaborička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40420604368</item>
    </izvorni_sadrzaj>
    <derivirana_varijabla naziv="DomainObject.Predmet.SudioniciListNazivOIB_1">
      <item>, OIB 85821130368</item>
      <item>, OIB 40420604368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2537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2016-01-22T13:23:00Z</dcterms:created>
  <dc:creator>Joško Livaković</dc:creator>
  <cp:lastModifiedBy>Joško Livaković</cp:lastModifiedBy>
  <dcterms:modified xmlns:xsi="http://www.w3.org/2001/XMLSchema-instance" xsi:type="dcterms:W3CDTF">2016-01-26T08:50:00Z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