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bcd1" w14:paraId="673bcd1" w:rsidRDefault="002D3C63" w:rsidP="002D3C63" w:rsidR="002D3C63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1.St-151/2012</w:t>
      </w:r>
    </w:p>
    <w:p w:rsidRDefault="002D3C63" w:rsidP="002D3C63" w:rsidR="002D3C63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D3C63" w:rsidP="002D3C63" w:rsidR="002D3C63">
      <w:pPr>
        <w:jc w:val="both"/>
        <w:rPr>
          <w:b/>
        </w:rPr>
      </w:pPr>
      <w:r>
        <w:rPr>
          <w:b/>
        </w:rPr>
        <w:t>REPUBLIKA HRVATSKA</w:t>
      </w:r>
    </w:p>
    <w:p w:rsidRDefault="002D3C63" w:rsidP="002D3C63" w:rsidR="002D3C63">
      <w:pPr>
        <w:jc w:val="both"/>
        <w:rPr>
          <w:b/>
        </w:rPr>
      </w:pPr>
      <w:r>
        <w:rPr>
          <w:b/>
        </w:rPr>
        <w:t>TRGOVAČKI SUD U SPLITU</w:t>
      </w:r>
    </w:p>
    <w:p w:rsidRDefault="002D3C63" w:rsidP="002D3C63" w:rsidR="002D3C63">
      <w:pPr>
        <w:jc w:val="both"/>
        <w:rPr>
          <w:b/>
        </w:rPr>
      </w:pPr>
      <w:r>
        <w:rPr>
          <w:b/>
        </w:rPr>
        <w:t>Split, Sukoišanska 6</w:t>
      </w:r>
    </w:p>
    <w:p w:rsidRDefault="002D3C63" w:rsidP="00952AA7" w:rsidR="002D3C63">
      <w:pPr>
        <w:rPr>
          <w:b/>
        </w:rPr>
      </w:pPr>
    </w:p>
    <w:p w:rsidRDefault="002D3C63" w:rsidP="002D3C63" w:rsidR="002D3C63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2D3C63" w:rsidP="002D3C63" w:rsidR="002D3C63">
      <w:pPr>
        <w:ind w:firstLine="708"/>
        <w:jc w:val="center"/>
        <w:rPr>
          <w:b/>
        </w:rPr>
      </w:pPr>
    </w:p>
    <w:p w:rsidRDefault="002D3C63" w:rsidP="002D3C63" w:rsidR="002D3C63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2D3C63" w:rsidP="002D3C63" w:rsidR="002D3C63">
      <w:pPr>
        <w:ind w:firstLine="708"/>
        <w:jc w:val="both"/>
      </w:pPr>
    </w:p>
    <w:p w:rsidRDefault="002D3C63" w:rsidP="002D3C63" w:rsidR="002D3C63">
      <w:r>
        <w:t>TRGOVAČKI SUD U SPLITU, po sucu tog suda Velimiru Vukoviću, kao stečajnom sucu, u stečajnom postupku nad dužnikom  PIOTROWSKI d.o.o. u stečaju Supetar, Dolčić bb.,OIB: 27233403623,  kao stečajnim Dužnikom (dalje: Dužnik ), kojega zastupa stečajnI upravitelj Dean Rahan iz Supetra , Hrvatskih velikana 8.,  dana 27. rujna  2016. godine,</w:t>
      </w:r>
    </w:p>
    <w:p w:rsidRDefault="002D3C63" w:rsidP="002D3C63" w:rsidR="002D3C63">
      <w:pPr>
        <w:jc w:val="both"/>
      </w:pPr>
    </w:p>
    <w:p w:rsidRDefault="002D3C63" w:rsidP="002D3C63" w:rsidR="002D3C63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2D3C63" w:rsidP="002D3C63" w:rsidR="002D3C63"/>
    <w:p w:rsidRDefault="002D3C63" w:rsidP="002D3C63" w:rsidR="002D3C63">
      <w:pPr>
        <w:pStyle w:val="Tijeloteksta"/>
        <w:jc w:val="both"/>
      </w:pPr>
      <w:r>
        <w:t>I.</w:t>
      </w:r>
      <w:r>
        <w:tab/>
        <w:t xml:space="preserve">Ispravlja se rješenje ovog suda broj 1.St-151/2012 od 16.rujna 2016.godine  u točki I. izreke tako što se saziva  Skupština  vjerovnika za dan  07. listopada 2016. godine u 10,00  sati, sudnica br. 1/Prizemlje,  Trgovačkog suda u Splitu, Ul. Sukoišanska br. 6, umjesto  sa za dan  05. listopada 2016. godine u 10,00 sati. </w:t>
      </w:r>
    </w:p>
    <w:p w:rsidRDefault="002D3C63" w:rsidP="002D3C63" w:rsidR="002D3C63">
      <w:pPr>
        <w:pStyle w:val="Tijeloteksta"/>
        <w:jc w:val="both"/>
      </w:pPr>
    </w:p>
    <w:p w:rsidRDefault="002D3C63" w:rsidP="002D3C63" w:rsidR="002D3C63">
      <w:pPr>
        <w:pStyle w:val="Tijeloteksta"/>
        <w:jc w:val="both"/>
      </w:pPr>
      <w:r>
        <w:t>II.</w:t>
      </w:r>
      <w:r>
        <w:tab/>
        <w:t>U preostalom dijelu  rješenje ovog suda broj 1.St-151/2012 od 16.rujna 2016.godine  ostaje neizmijenjeno.</w:t>
      </w:r>
    </w:p>
    <w:p w:rsidRDefault="002D3C63" w:rsidP="002D3C63" w:rsidR="002D3C63">
      <w:pPr>
        <w:ind w:left="705"/>
        <w:jc w:val="center"/>
      </w:pPr>
      <w:r>
        <w:t>Obrazloženje</w:t>
      </w:r>
    </w:p>
    <w:p w:rsidRDefault="002D3C63" w:rsidP="002D3C63" w:rsidR="002D3C63">
      <w:pPr>
        <w:ind w:left="705"/>
        <w:jc w:val="center"/>
      </w:pPr>
    </w:p>
    <w:p w:rsidRDefault="002D3C63" w:rsidP="002D3C63" w:rsidR="002D3C63">
      <w:pPr>
        <w:pStyle w:val="Tijeloteksta"/>
        <w:ind w:firstLine="705"/>
        <w:jc w:val="both"/>
      </w:pPr>
      <w:r w:rsidRPr="002D3C63">
        <w:rPr>
          <w:bCs/>
        </w:rPr>
        <w:t>Stečajni upravitelj je u podnesku od 26.</w:t>
      </w:r>
      <w:r>
        <w:rPr>
          <w:bCs/>
        </w:rPr>
        <w:t xml:space="preserve">rujna 2016.godine predložio zazivanje </w:t>
      </w:r>
      <w:r>
        <w:t xml:space="preserve">Skupština  vjerovnika u ovom stečajnom postupku za dan  07. listopada 2016. godine, umjesto  sa za dan  05. listopada 2016. godine u 10,00 sati, kako je odlučeno rješenjem od 16.rujna 2016.godine, zbog neodgodivih i </w:t>
      </w:r>
      <w:r w:rsidR="00952AA7">
        <w:t xml:space="preserve">ranije zakazanih poslovnih obveza, radi čega je sud </w:t>
      </w:r>
      <w:r>
        <w:t xml:space="preserve"> </w:t>
      </w:r>
      <w:r w:rsidR="00952AA7">
        <w:t>odlučio kao u izreci.</w:t>
      </w:r>
    </w:p>
    <w:p w:rsidRDefault="002D3C63" w:rsidP="00952AA7" w:rsidR="002D3C63">
      <w:pPr>
        <w:jc w:val="both"/>
        <w:rPr>
          <w:b/>
        </w:rPr>
      </w:pPr>
    </w:p>
    <w:p w:rsidRDefault="002D3C63" w:rsidP="002D3C63" w:rsidR="002D3C63">
      <w:pPr>
        <w:pStyle w:val="Tijeloteksta"/>
        <w:ind w:firstLine="708" w:left="1416"/>
      </w:pPr>
      <w:r>
        <w:t xml:space="preserve">U Splitu,  </w:t>
      </w:r>
      <w:r w:rsidR="00952AA7">
        <w:t>27</w:t>
      </w:r>
      <w:r>
        <w:t>. rujna 2016.godine.</w:t>
      </w:r>
    </w:p>
    <w:p w:rsidRDefault="002D3C63" w:rsidP="002D3C63" w:rsidR="002D3C63">
      <w:pPr>
        <w:jc w:val="both"/>
      </w:pPr>
    </w:p>
    <w:p w:rsidRDefault="002D3C63" w:rsidP="002D3C63" w:rsidR="002D3C6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2AA7" w:rsidP="00952AA7" w:rsidR="002D3C63">
      <w:pPr>
        <w:ind w:firstLine="708" w:left="5664"/>
        <w:jc w:val="both"/>
      </w:pPr>
      <w:r>
        <w:t>Velimir Vuković</w:t>
      </w:r>
      <w:r w:rsidR="002D3C63">
        <w:tab/>
      </w:r>
      <w:r w:rsidR="002D3C63">
        <w:tab/>
      </w:r>
    </w:p>
    <w:p w:rsidRDefault="002D3C63" w:rsidP="002D3C63" w:rsidR="002D3C63">
      <w:pPr>
        <w:jc w:val="both"/>
      </w:pPr>
    </w:p>
    <w:p w:rsidRDefault="00952AA7" w:rsidP="002D3C63" w:rsidR="002D3C63">
      <w:pPr>
        <w:jc w:val="both"/>
      </w:pPr>
      <w:r>
        <w:t>POUKA O PRAVNOM LIJEKU: Protiv ovog rješenja žalba nije  dopuštena.</w:t>
      </w:r>
      <w:r>
        <w:tab/>
      </w:r>
      <w:r>
        <w:tab/>
      </w:r>
    </w:p>
    <w:p w:rsidRDefault="002D3C63" w:rsidP="002D3C63" w:rsidR="002D3C63">
      <w:smartTag w:element="stockticker" w:uri="urn:schemas-microsoft-com:office:smarttags">
        <w:r>
          <w:t>DNA</w:t>
        </w:r>
      </w:smartTag>
      <w:r>
        <w:t>:</w:t>
      </w:r>
    </w:p>
    <w:p w:rsidRDefault="002D3C63" w:rsidP="002D3C63" w:rsidR="002D3C63">
      <w:r>
        <w:t xml:space="preserve">- stečajnom upravitelju </w:t>
      </w:r>
    </w:p>
    <w:p w:rsidRDefault="002D3C63" w:rsidP="002D3C63" w:rsidR="002D3C63">
      <w:r>
        <w:t>- ŽDO Split, građansko upravni odjel</w:t>
      </w:r>
    </w:p>
    <w:p w:rsidRDefault="002D3C63" w:rsidP="002D3C63" w:rsidR="002D3C63">
      <w:r>
        <w:t xml:space="preserve">- mrežna stranica e-oglasna ploča </w:t>
      </w:r>
    </w:p>
    <w:p w:rsidRDefault="002D3C63" w:rsidP="002D3C63" w:rsidR="002D3C63">
      <w:pPr>
        <w:pStyle w:val="Bezproreda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3C63"/>
    <w:rsid w:val="002D3C63"/>
    <w:rsid w:val="00952AA7"/>
    <w:rsid w:val="00F53219"/>
    <w:rsid w:val="00F9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3C63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2D3C6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2D3C63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2D3C6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2D3C63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2D3C63"/>
  </w:style>
  <w:style w:styleId="Tekstbalonia" w:type="paragraph">
    <w:name w:val="Balloon Text"/>
    <w:basedOn w:val="Normal"/>
    <w:link w:val="TekstbaloniaChar"/>
    <w:uiPriority w:val="99"/>
    <w:semiHidden/>
    <w:unhideWhenUsed/>
    <w:rsid w:val="002D3C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3C6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40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0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0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0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0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3C63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2D3C6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2D3C63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2D3C6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2D3C63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2D3C63"/>
  </w:style>
  <w:style w:styleId="Tekstbalonia" w:type="paragraph">
    <w:name w:val="Balloon Text"/>
    <w:basedOn w:val="Normal"/>
    <w:link w:val="TekstbaloniaChar"/>
    <w:uiPriority w:val="99"/>
    <w:semiHidden/>
    <w:unhideWhenUsed/>
    <w:rsid w:val="002D3C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3C6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40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0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0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0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0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42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2012.</izvorni_sadrzaj>
    <derivirana_varijabla naziv="DomainObject.Predmet.DatumOsnivanja_1">16.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St-151/2012</izvorni_sadrzaj>
    <derivirana_varijabla naziv="DomainObject.Predmet.OznakaBroj_1">St-151/2012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PIOTROWSKI d.o.o. za ugostiteljstvo i trgovinu</izvorni_sadrzaj>
    <derivirana_varijabla naziv="DomainObject.Predmet.ProtustrankaFormated_1">  PIOTROWSKI d.o.o. za ugostiteljstvo i trgovinu</derivirana_varijabla>
  </DomainObject.Predmet.ProtustrankaFormated>
  <DomainObject.Predmet.ProtustrankaFormatedOIB>
    <izvorni_sadrzaj>  PIOTROWSKI d.o.o. za ugostiteljstvo i trgovinu, OIB 27233403623</izvorni_sadrzaj>
    <derivirana_varijabla naziv="DomainObject.Predmet.ProtustrankaFormatedOIB_1">  PIOTROWSKI d.o.o. za ugostiteljstvo i trgovinu, OIB 27233403623</derivirana_varijabla>
  </DomainObject.Predmet.ProtustrankaFormatedOIB>
  <DomainObject.Predmet.ProtustrankaFormatedWithAdress>
    <izvorni_sadrzaj> PIOTROWSKI d.o.o. za ugostiteljstvo i trgovinu, Dolčić bb, 21400 Supetar</izvorni_sadrzaj>
    <derivirana_varijabla naziv="DomainObject.Predmet.ProtustrankaFormatedWithAdress_1"> PIOTROWSKI d.o.o. za ugostiteljstvo i trgovinu, Dolčić bb, 21400 Supetar</derivirana_varijabla>
  </DomainObject.Predmet.ProtustrankaFormatedWithAdress>
  <DomainObject.Predmet.ProtustrankaFormatedWithAdressOIB>
    <izvorni_sadrzaj> PIOTROWSKI d.o.o. za ugostiteljstvo i trgovinu, OIB 27233403623, Dolčić bb, 21400 Supetar</izvorni_sadrzaj>
    <derivirana_varijabla naziv="DomainObject.Predmet.ProtustrankaFormatedWithAdressOIB_1"> PIOTROWSKI d.o.o. za ugostiteljstvo i trgovinu, OIB 27233403623, Dolčić bb, 21400 Supetar</derivirana_varijabla>
  </DomainObject.Predmet.ProtustrankaFormatedWithAdressOIB>
  <DomainObject.Predmet.ProtustrankaWithAdress>
    <izvorni_sadrzaj>PIOTROWSKI d.o.o. za ugostiteljstvo i trgovinu Dolčić bb, 21400 Supetar</izvorni_sadrzaj>
    <derivirana_varijabla naziv="DomainObject.Predmet.ProtustrankaWithAdress_1">PIOTROWSKI d.o.o. za ugostiteljstvo i trgovinu Dolčić bb, 21400 Supetar</derivirana_varijabla>
  </DomainObject.Predmet.ProtustrankaWithAdress>
  <DomainObject.Predmet.ProtustrankaWithAdressOIB>
    <izvorni_sadrzaj>PIOTROWSKI d.o.o. za ugostiteljstvo i trgovinu, OIB 27233403623, Dolčić bb, 21400 Supetar</izvorni_sadrzaj>
    <derivirana_varijabla naziv="DomainObject.Predmet.ProtustrankaWithAdressOIB_1">PIOTROWSKI d.o.o. za ugostiteljstvo i trgovinu, OIB 27233403623, Dolčić bb, 21400 Supetar</derivirana_varijabla>
  </DomainObject.Predmet.ProtustrankaWithAdressOIB>
  <DomainObject.Predmet.ProtustrankaNazivFormated>
    <izvorni_sadrzaj>PIOTROWSKI d.o.o. za ugostiteljstvo i trgovinu</izvorni_sadrzaj>
    <derivirana_varijabla naziv="DomainObject.Predmet.ProtustrankaNazivFormated_1">PIOTROWSKI d.o.o. za ugostiteljstvo i trgovinu</derivirana_varijabla>
  </DomainObject.Predmet.ProtustrankaNazivFormated>
  <DomainObject.Predmet.ProtustrankaNazivFormatedOIB>
    <izvorni_sadrzaj>PIOTROWSKI d.o.o. za ugostiteljstvo i trgovinu, OIB 27233403623</izvorni_sadrzaj>
    <derivirana_varijabla naziv="DomainObject.Predmet.ProtustrankaNazivFormatedOIB_1">PIOTROWSKI d.o.o. za ugostiteljstvo i trgovinu, OIB 27233403623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ZAGREB; POREZNA UPRAVA, PODRUČNI URED SPLIT; HEP-Operator distribucijskog sustava d.o.o. za distribuciju i opskrbu električne energije; SCRIPEA d.o.o. za graditeljstvo, upravljanje i održavanje stambenih i poslovnih zgrada</izvorni_sadrzaj>
    <derivirana_varijabla naziv="DomainObject.Predmet.StrankaFormated_1">  RH MINISTARSTVO FINANCIJA ZAGREB; POREZNA UPRAVA, PODRUČNI URED SPLIT; HEP-Operator distribucijskog sustava d.o.o. za distribuciju i opskrbu električne energije; SCRIPEA d.o.o. za graditeljstvo, upravljanje i održavanje stambenih i poslovnih zgrada</derivirana_varijabla>
  </DomainObject.Predmet.StrankaFormated>
  <DomainObject.Predmet.StrankaFormatedOIB>
    <izvorni_sadrzaj>  RH MINISTARSTVO FINANCIJA ZAGREB, OIB 18683136487; POREZNA UPRAVA, PODRUČNI URED SPLIT, OIB 18683136487; HEP-Operator distribucijskog sustava d.o.o. za distribuciju i opskrbu električne energije, OIB 46830600751; SCRIPEA d.o.o. za graditeljstvo, upravljanje i održavanje stambenih i poslovnih zgrada, OIB 26033757733</izvorni_sadrzaj>
    <derivirana_varijabla naziv="DomainObject.Predmet.StrankaFormatedOIB_1">  RH MINISTARSTVO FINANCIJA ZAGREB, OIB 18683136487; POREZNA UPRAVA, PODRUČNI URED SPLIT, OIB 18683136487; HEP-Operator distribucijskog sustava d.o.o. za distribuciju i opskrbu električne energije, OIB 46830600751; SCRIPEA d.o.o. za graditeljstvo, upravljanje i održavanje stambenih i poslovnih zgrada, OIB 26033757733</derivirana_varijabla>
  </DomainObject.Predmet.StrankaFormatedOIB>
  <DomainObject.Predmet.StrankaFormatedWithAdress>
    <izvorni_sadrzaj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izvorni_sadrzaj>
    <derivirana_varijabla naziv="DomainObject.Predmet.StrankaFormatedWithAdress_1"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derivirana_varijabla>
  </DomainObject.Predmet.StrankaFormatedWithAdress>
  <DomainObject.Predmet.StrankaFormatedWithAdressOIB>
    <izvorni_sadrzaj> RH MINISTARSTVO FINANCIJA ZAGREB, OIB 18683136487, 21000 Split; POREZNA UPRAVA, PODRUČNI URED SPLIT, OIB 18683136487,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izvorni_sadrzaj>
    <derivirana_varijabla naziv="DomainObject.Predmet.StrankaFormatedWithAdressOIB_1"> RH MINISTARSTVO FINANCIJA ZAGREB, OIB 18683136487, 21000 Split; POREZNA UPRAVA, PODRUČNI URED SPLIT, OIB 18683136487,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derivirana_varijabla>
  </DomainObject.Predmet.StrankaFormatedWithAdressOIB>
  <DomainObject.Predmet.StrankaWithAdress>
    <izvorni_sadrzaj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izvorni_sadrzaj>
    <derivirana_varijabla naziv="DomainObject.Predmet.StrankaWithAdress_1"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derivirana_varijabla>
  </DomainObject.Predmet.StrankaWithAdress>
  <DomainObject.Predmet.StrankaWithAdressOIB>
    <izvorni_sadrzaj>RH MINISTARSTVO FINANCIJA ZAGREB, OIB 18683136487, 21000 Split,POREZNA UPRAVA, PODRUČNI URED SPLIT, OIB 18683136487,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izvorni_sadrzaj>
    <derivirana_varijabla naziv="DomainObject.Predmet.StrankaWithAdressOIB_1">RH MINISTARSTVO FINANCIJA ZAGREB, OIB 18683136487, 21000 Split,POREZNA UPRAVA, PODRUČNI URED SPLIT, OIB 18683136487,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derivirana_varijabla>
  </DomainObject.Predmet.StrankaWithAdressOIB>
  <DomainObject.Predmet.StrankaNazivFormated>
    <izvorni_sadrzaj>RH MINISTARSTVO FINANCIJA ZAGREB,POREZNA UPRAVA, PODRUČNI URED SPLIT,HEP-Operator distribucijskog sustava d.o.o. za distribuciju i opskrbu električne energije,SCRIPEA d.o.o. za graditeljstvo, upravljanje i održavanje stambenih i poslovnih zgrada</izvorni_sadrzaj>
    <derivirana_varijabla naziv="DomainObject.Predmet.StrankaNazivFormated_1">RH MINISTARSTVO FINANCIJA ZAGREB,POREZNA UPRAVA, PODRUČNI URED SPLIT,HEP-Operator distribucijskog sustava d.o.o. za distribuciju i opskrbu električne energije,SCRIPEA d.o.o. za graditeljstvo, upravljanje i održavanje stambenih i poslovnih zgrada</derivirana_varijabla>
  </DomainObject.Predmet.StrankaNazivFormated>
  <DomainObject.Predmet.StrankaNazivFormatedOIB>
    <izvorni_sadrzaj>RH MINISTARSTVO FINANCIJA ZAGREB, OIB 18683136487,POREZNA UPRAVA, PODRUČNI URED SPLIT, OIB 18683136487,HEP-Operator distribucijskog sustava d.o.o. za distribuciju i opskrbu električne energije, OIB 46830600751,SCRIPEA d.o.o. za graditeljstvo, upravljanje i održavanje stambenih i poslovnih zgrada, OIB 26033757733</izvorni_sadrzaj>
    <derivirana_varijabla naziv="DomainObject.Predmet.StrankaNazivFormatedOIB_1">RH MINISTARSTVO FINANCIJA ZAGREB, OIB 18683136487,POREZNA UPRAVA, PODRUČNI URED SPLIT, OIB 18683136487,HEP-Operator distribucijskog sustava d.o.o. za distribuciju i opskrbu električne energije, OIB 46830600751,SCRIPEA d.o.o. za graditeljstvo, upravljanje i održavanje stambenih i poslovnih zgrada, OIB 26033757733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798097.58</izvorni_sadrzaj>
    <derivirana_varijabla naziv="DomainObject.Predmet.TrenutnaVrijednost_1">798097.58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Formated>
  <DomainObject.Predmet.StrankaListFormatedOIB>
    <izvorni_sadrzaj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FormatedOIB_1"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FormatedOIB>
  <DomainObject.Predmet.StrankaListFormatedWithAdress>
    <izvorni_sadrzaj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izvorni_sadrzaj>
    <derivirana_varijabla naziv="DomainObject.Predmet.StrankaListFormatedWithAdress_1"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derivirana_varijabla>
  </DomainObject.Predmet.StrankaListFormatedWithAdress>
  <DomainObject.Predmet.StrankaListFormatedWithAdressOIB>
    <izvorni_sadrzaj>
      <item>RH MINISTARSTVO FINANCIJA ZAGREB, OIB 18683136487, 21000 Split</item>
      <item>POREZNA UPRAVA, PODRUČNI URED SPLIT, OIB 18683136487,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izvorni_sadrzaj>
    <derivirana_varijabla naziv="DomainObject.Predmet.StrankaListFormatedWithAdressOIB_1">
      <item>RH MINISTARSTVO FINANCIJA ZAGREB, OIB 18683136487, 21000 Split</item>
      <item>POREZNA UPRAVA, PODRUČNI URED SPLIT, OIB 18683136487,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derivirana_varijabla>
  </DomainObject.Predmet.StrankaListFormatedWithAdressOIB>
  <DomainObject.Predmet.StrankaListNaziv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Naziv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NazivFormated>
  <DomainObject.Predmet.StrankaListNazivFormatedOIB>
    <izvorni_sadrzaj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NazivFormatedOIB_1"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NazivFormatedOIB>
  <DomainObject.Predmet.ProtuStrankaListFormated>
    <izvorni_sadrzaj>
      <item>PIOTROWSKI d.o.o. za ugostiteljstvo i trgovinu</item>
    </izvorni_sadrzaj>
    <derivirana_varijabla naziv="DomainObject.Predmet.ProtuStrankaListFormated_1">
      <item>PIOTROWSKI d.o.o. za ugostiteljstvo i trgovinu</item>
    </derivirana_varijabla>
  </DomainObject.Predmet.ProtuStrankaListFormated>
  <DomainObject.Predmet.ProtuStrankaListFormatedOIB>
    <izvorni_sadrzaj>
      <item>PIOTROWSKI d.o.o. za ugostiteljstvo i trgovinu, OIB 27233403623</item>
    </izvorni_sadrzaj>
    <derivirana_varijabla naziv="DomainObject.Predmet.ProtuStrankaListFormatedOIB_1">
      <item>PIOTROWSKI d.o.o. za ugostiteljstvo i trgovinu, OIB 27233403623</item>
    </derivirana_varijabla>
  </DomainObject.Predmet.ProtuStrankaListFormatedOIB>
  <DomainObject.Predmet.ProtuStrankaListFormatedWithAdress>
    <izvorni_sadrzaj>
      <item>PIOTROWSKI d.o.o. za ugostiteljstvo i trgovinu, Dolčić bb, 21400 Supetar</item>
    </izvorni_sadrzaj>
    <derivirana_varijabla naziv="DomainObject.Predmet.ProtuStrankaListFormatedWithAdress_1">
      <item>PIOTROWSKI d.o.o. za ugostiteljstvo i trgovinu, Dolčić bb, 21400 Supetar</item>
    </derivirana_varijabla>
  </DomainObject.Predmet.ProtuStrankaListFormatedWithAdress>
  <DomainObject.Predmet.ProtuStrankaListFormatedWithAdressOIB>
    <izvorni_sadrzaj>
      <item>PIOTROWSKI d.o.o. za ugostiteljstvo i trgovinu, OIB 27233403623, Dolčić bb, 21400 Supetar</item>
    </izvorni_sadrzaj>
    <derivirana_varijabla naziv="DomainObject.Predmet.ProtuStrankaListFormatedWithAdressOIB_1">
      <item>PIOTROWSKI d.o.o. za ugostiteljstvo i trgovinu, OIB 27233403623, Dolčić bb, 21400 Supetar</item>
    </derivirana_varijabla>
  </DomainObject.Predmet.ProtuStrankaListFormatedWithAdressOIB>
  <DomainObject.Predmet.ProtuStrankaListNazivFormated>
    <izvorni_sadrzaj>
      <item>PIOTROWSKI d.o.o. za ugostiteljstvo i trgovinu</item>
    </izvorni_sadrzaj>
    <derivirana_varijabla naziv="DomainObject.Predmet.ProtuStrankaListNazivFormated_1">
      <item>PIOTROWSKI d.o.o. za ugostiteljstvo i trgovinu</item>
    </derivirana_varijabla>
  </DomainObject.Predmet.ProtuStrankaListNazivFormated>
  <DomainObject.Predmet.ProtuStrankaListNazivFormatedOIB>
    <izvorni_sadrzaj>
      <item>PIOTROWSKI d.o.o. za ugostiteljstvo i trgovinu, OIB 27233403623</item>
    </izvorni_sadrzaj>
    <derivirana_varijabla naziv="DomainObject.Predmet.ProtuStrankaListNazivFormatedOIB_1">
      <item>PIOTROWSKI d.o.o. za ugostiteljstvo i trgovinu, OIB 27233403623</item>
    </derivirana_varijabla>
  </DomainObject.Predmet.ProtuStrankaListNazivFormatedOIB>
  <DomainObject.Predmet.OstaliList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Formated>
  <DomainObject.Predmet.OstaliList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FormatedOIB>
  <DomainObject.Predmet.OstaliListFormatedWithAdress>
    <izvorni_sadrzaj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izvorni_sadrzaj>
    <derivirana_varijabla naziv="DomainObject.Predmet.OstaliListFormatedWithAdress_1"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derivirana_varijabla>
  </DomainObject.Predmet.OstaliListFormatedWithAdress>
  <DomainObject.Predmet.OstaliListFormatedWithAdressOIB>
    <izvorni_sadrzaj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izvorni_sadrzaj>
    <derivirana_varijabla naziv="DomainObject.Predmet.OstaliListFormatedWithAdressOIB_1"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derivirana_varijabla>
  </DomainObject.Predmet.OstaliListFormatedWithAdressOIB>
  <DomainObject.Predmet.OstaliListNaziv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Naziv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NazivFormated>
  <DomainObject.Predmet.OstaliListNaziv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Naziv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ZAGREB i dr.</izvorni_sadrzaj>
    <derivirana_varijabla naziv="DomainObject.Predmet.StrankaIDrugi_1">RH MINISTARSTVO FINANCIJA ZAGREB i dr.</derivirana_varijabla>
  </DomainObject.Predmet.StrankaIDrugi>
  <DomainObject.Predmet.ProtustrankaIDrugi>
    <izvorni_sadrzaj>PIOTROWSKI d.o.o. za ugostiteljstvo i trgovinu</izvorni_sadrzaj>
    <derivirana_varijabla naziv="DomainObject.Predmet.ProtustrankaIDrugi_1">PIOTROWSKI d.o.o. za ugostiteljstvo i trgovinu</derivirana_varijabla>
  </DomainObject.Predmet.ProtustrankaIDrugi>
  <DomainObject.Predmet.StrankaIDrugiAdressOIB>
    <izvorni_sadrzaj>RH MINISTARSTVO FINANCIJA ZAGREB, OIB 18683136487, 21000 Split i dr.</izvorni_sadrzaj>
    <derivirana_varijabla naziv="DomainObject.Predmet.StrankaIDrugiAdressOIB_1">RH MINISTARSTVO FINANCIJA ZAGREB, OIB 18683136487, 21000 Split i dr.</derivirana_varijabla>
  </DomainObject.Predmet.StrankaIDrugiAdressOIB>
  <DomainObject.Predmet.ProtustrankaIDrugiAdressOIB>
    <izvorni_sadrzaj>PIOTROWSKI d.o.o. za ugostiteljstvo i trgovinu, OIB 27233403623, Dolčić bb, 21400 Supetar</izvorni_sadrzaj>
    <derivirana_varijabla naziv="DomainObject.Predmet.ProtustrankaIDrugiAdressOIB_1">PIOTROWSKI d.o.o. za ugostiteljstvo i trgovinu, OIB 27233403623, Dolčić 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ZAGREB</item>
      <item>POREZNA UPRAVA, PODRUČNI URED SPLIT</item>
      <item>ŽUPANIJSKO DRŽAVNO ODVJETNIŠTVO SPLIT</item>
      <item>PIOTROWSKI d.o.o. za ugostiteljstvo i trgovinu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udioniciListNaziv_1">
      <item>RH MINISTARSTVO FINANCIJA ZAGREB</item>
      <item>POREZNA UPRAVA, PODRUČNI URED SPLIT</item>
      <item>ŽUPANIJSKO DRŽAVNO ODVJETNIŠTVO SPLIT</item>
      <item>PIOTROWSKI d.o.o. za ugostiteljstvo i trgovinu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derivirana_varijabla>
  </DomainObject.Predmet.SudioniciListNaziv>
  <DomainObject.Predmet.SudioniciListAdressOIB>
    <izvorni_sadrzaj>
      <item>RH MINISTARSTVO FINANCIJA ZAGREB, OIB 18683136487, 21000 Split</item>
      <item>POREZNA UPRAVA, PODRUČNI URED SPLIT, OIB 18683136487, Mažuranićevo šetalište 24b,21000 Split</item>
      <item>ŽUPANIJSKO DRŽAVNO ODVJETNIŠTVO SPLIT, 21000 Split</item>
      <item>PIOTROWSKI d.o.o. za ugostiteljstvo i trgovinu,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izvorni_sadrzaj>
    <derivirana_varijabla naziv="DomainObject.Predmet.SudioniciListAdressOIB_1">
      <item>RH MINISTARSTVO FINANCIJA ZAGREB, OIB 18683136487, 21000 Split</item>
      <item>POREZNA UPRAVA, PODRUČNI URED SPLIT, OIB 18683136487, Mažuranićevo šetalište 24b,21000 Split</item>
      <item>ŽUPANIJSKO DRŽAVNO ODVJETNIŠTVO SPLIT, 21000 Split</item>
      <item>PIOTROWSKI d.o.o. za ugostiteljstvo i trgovinu,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18683136487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izvorni_sadrzaj>
    <derivirana_varijabla naziv="DomainObject.Predmet.SudioniciListNazivOIB_1">
      <item>, OIB 18683136487</item>
      <item>, OIB 18683136487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251</properties:Words>
  <properties:Characters>1254</properties:Characters>
  <properties:Lines>45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2016-09-27T05:46:00Z</dcterms:created>
  <dc:creator>Velimir Vuković</dc:creator>
  <cp:lastModifiedBy>Velimir Vuković</cp:lastModifiedBy>
  <cp:lastPrinted>2016-09-27T06:03:00Z</cp:lastPrinted>
  <dcterms:modified xmlns:xsi="http://www.w3.org/2001/XMLSchema-instance" xsi:type="dcterms:W3CDTF">2016-09-27T06:05:00Z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