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69df" w14:paraId="a7a69df" w:rsidRDefault="00AE649C" w:rsidP="00FA5B5E" w:rsidR="00AE649C" w:rsidRPr="00B76F3C">
      <w:pPr>
        <w:pStyle w:val="Naslov3"/>
        <w15:collapsed w:val="false"/>
      </w:pPr>
    </w:p>
    <w:p w:rsidRDefault="00FC7C9B" w:rsidP="00FC7C9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C7C9B" w:rsidP="00FC7C9B" w:rsidR="00FC7C9B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FC7C9B" w:rsidP="00FC7C9B" w:rsidR="00FC7C9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FC7C9B" w:rsidP="00FC7C9B" w:rsidR="00FC7C9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FC7C9B" w:rsidP="00FC7C9B" w:rsidR="00FC7C9B">
      <w:pPr>
        <w:spacing w:after="0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rPr>
          <w:rFonts w:cs="Times New Roman" w:eastAsia="Times New Roman"/>
          <w:lang w:eastAsia="hr-HR"/>
        </w:rPr>
      </w:pPr>
    </w:p>
    <w:p w:rsidRDefault="00FC7C9B" w:rsidP="00FC7C9B" w:rsidR="00FC7C9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FC7C9B" w:rsidP="00FC7C9B" w:rsidR="00FC7C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FC7C9B" w:rsidP="00FC7C9B" w:rsidR="00FC7C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7C9B" w:rsidP="00FC7C9B" w:rsidR="00FC7C9B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FLUENTUM  j.d.o.o., Zadar, Ante Starčevića 25 A, OIB:84692970015, 20. rujna 2016.</w:t>
      </w:r>
    </w:p>
    <w:p w:rsidRDefault="00FC7C9B" w:rsidP="00FC7C9B" w:rsidR="00FC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FC7C9B" w:rsidP="00FC7C9B" w:rsidR="00FC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FC7C9B" w:rsidP="00FC7C9B" w:rsidR="00FC7C9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FC7C9B" w:rsidP="00FC7C9B" w:rsidR="00FC7C9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C7C9B" w:rsidP="00FC7C9B" w:rsidR="00FC7C9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C7C9B" w:rsidP="00FC7C9B" w:rsidR="00FC7C9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FC7C9B" w:rsidP="00FC7C9B" w:rsidR="00FC7C9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FC7C9B" w:rsidP="00FC7C9B" w:rsidR="00FC7C9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FC7C9B" w:rsidP="00FC7C9B" w:rsidR="00FC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FC7C9B" w:rsidP="00FC7C9B" w:rsidR="00FC7C9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FC7C9B" w:rsidP="00FC7C9B" w:rsidR="00FC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C9B" w:rsidP="00FC7C9B" w:rsidR="00FC7C9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FC7C9B" w:rsidP="00FC7C9B" w:rsidR="00FC7C9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FC7C9B" w:rsidP="00FC7C9B" w:rsidR="00FC7C9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FC7C9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C9B" w:rsidP="00FC7C9B" w:rsidR="00FC7C9B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St-912-2016-7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9B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26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St-912/2016-5</izvorni_sadrzaj>
    <derivirana_varijabla naziv="DomainObject.Oznaka_1">St-912/2016-5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FLUENTUM j.d.o.o. za usluge i trgovinu</izvorni_sadrzaj>
    <derivirana_varijabla naziv="DomainObject.Predmet.ProtustrankaFormated_1">  FLUENTUM j.d.o.o. za usluge i trgovinu</derivirana_varijabla>
  </DomainObject.Predmet.ProtustrankaFormated>
  <DomainObject.Predmet.ProtustrankaFormatedOIB>
    <izvorni_sadrzaj>  FLUENTUM j.d.o.o. za usluge i trgovinu, OIB 84692970015</izvorni_sadrzaj>
    <derivirana_varijabla naziv="DomainObject.Predmet.ProtustrankaFormatedOIB_1">  FLUENTUM j.d.o.o. za usluge i trgovinu, OIB 84692970015</derivirana_varijabla>
  </DomainObject.Predmet.ProtustrankaFormatedOIB>
  <DomainObject.Predmet.ProtustrankaFormatedWithAdress>
    <izvorni_sadrzaj> FLUENTUM j.d.o.o. za usluge i trgovinu, Ante Starčevića 25 A, 23000 Zadar</izvorni_sadrzaj>
    <derivirana_varijabla naziv="DomainObject.Predmet.ProtustrankaFormatedWithAdress_1"> FLUENTUM j.d.o.o. za usluge i trgovinu, Ante Starčevića 25 A, 23000 Zadar</derivirana_varijabla>
  </DomainObject.Predmet.ProtustrankaFormatedWithAdress>
  <DomainObject.Predmet.ProtustrankaFormatedWithAdressOIB>
    <izvorni_sadrzaj> FLUENTUM j.d.o.o. za usluge i trgovinu, OIB 84692970015, Ante Starčevića 25 A, 23000 Zadar</izvorni_sadrzaj>
    <derivirana_varijabla naziv="DomainObject.Predmet.ProtustrankaFormatedWithAdressOIB_1"> FLUENTUM j.d.o.o. za usluge i trgovinu, OIB 84692970015, Ante Starčevića 25 A, 23000 Zadar</derivirana_varijabla>
  </DomainObject.Predmet.ProtustrankaFormatedWithAdressOIB>
  <DomainObject.Predmet.ProtustrankaWithAdress>
    <izvorni_sadrzaj>FLUENTUM j.d.o.o. za usluge i trgovinu Ante Starčevića 25 A, 23000 Zadar</izvorni_sadrzaj>
    <derivirana_varijabla naziv="DomainObject.Predmet.ProtustrankaWithAdress_1">FLUENTUM j.d.o.o. za usluge i trgovinu Ante Starčevića 25 A, 23000 Zadar</derivirana_varijabla>
  </DomainObject.Predmet.ProtustrankaWithAdress>
  <DomainObject.Predmet.ProtustrankaWithAdressOIB>
    <izvorni_sadrzaj>FLUENTUM j.d.o.o. za usluge i trgovinu, OIB 84692970015, Ante Starčevića 25 A, 23000 Zadar</izvorni_sadrzaj>
    <derivirana_varijabla naziv="DomainObject.Predmet.ProtustrankaWithAdressOIB_1">FLUENTUM j.d.o.o. za usluge i trgovinu, OIB 84692970015, Ante Starčevića 25 A, 23000 Zadar</derivirana_varijabla>
  </DomainObject.Predmet.ProtustrankaWithAdressOIB>
  <DomainObject.Predmet.ProtustrankaNazivFormated>
    <izvorni_sadrzaj>FLUENTUM j.d.o.o. za usluge i trgovinu</izvorni_sadrzaj>
    <derivirana_varijabla naziv="DomainObject.Predmet.ProtustrankaNazivFormated_1">FLUENTUM j.d.o.o. za usluge i trgovinu</derivirana_varijabla>
  </DomainObject.Predmet.ProtustrankaNazivFormated>
  <DomainObject.Predmet.ProtustrankaNazivFormatedOIB>
    <izvorni_sadrzaj>FLUENTUM j.d.o.o. za usluge i trgovinu, OIB 84692970015</izvorni_sadrzaj>
    <derivirana_varijabla naziv="DomainObject.Predmet.ProtustrankaNazivFormatedOIB_1">FLUENTUM j.d.o.o. za usluge i trgovinu, OIB 84692970015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7133.40</izvorni_sadrzaj>
    <derivirana_varijabla naziv="DomainObject.Predmet.TrenutnaVrijednost_1">7133.40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FLUENTUM j.d.o.o. za usluge i trgovinu</item>
    </izvorni_sadrzaj>
    <derivirana_varijabla naziv="DomainObject.Predmet.ProtuStrankaListFormated_1">
      <item>FLUENTUM j.d.o.o. za usluge i trgovinu</item>
    </derivirana_varijabla>
  </DomainObject.Predmet.ProtuStrankaListFormated>
  <DomainObject.Predmet.ProtuStrankaListFormatedOIB>
    <izvorni_sadrzaj>
      <item>FLUENTUM j.d.o.o. za usluge i trgovinu, OIB 84692970015</item>
    </izvorni_sadrzaj>
    <derivirana_varijabla naziv="DomainObject.Predmet.ProtuStrankaListFormatedOIB_1">
      <item>FLUENTUM j.d.o.o. za usluge i trgovinu, OIB 84692970015</item>
    </derivirana_varijabla>
  </DomainObject.Predmet.ProtuStrankaListFormatedOIB>
  <DomainObject.Predmet.ProtuStrankaListFormatedWithAdress>
    <izvorni_sadrzaj>
      <item>FLUENTUM j.d.o.o. za usluge i trgovinu, Ante Starčevića 25 A, 23000 Zadar</item>
    </izvorni_sadrzaj>
    <derivirana_varijabla naziv="DomainObject.Predmet.ProtuStrankaListFormatedWithAdress_1">
      <item>FLUENTUM j.d.o.o. za usluge i trgovinu, Ante Starčevića 25 A, 23000 Zadar</item>
    </derivirana_varijabla>
  </DomainObject.Predmet.ProtuStrankaListFormatedWithAdress>
  <DomainObject.Predmet.ProtuStrankaListFormatedWithAdressOIB>
    <izvorni_sadrzaj>
      <item>FLUENTUM j.d.o.o. za usluge i trgovinu, OIB 84692970015, Ante Starčevića 25 A, 23000 Zadar</item>
    </izvorni_sadrzaj>
    <derivirana_varijabla naziv="DomainObject.Predmet.ProtuStrankaListFormatedWithAdressOIB_1">
      <item>FLUENTUM j.d.o.o. za usluge i trgovinu, OIB 84692970015, Ante Starčevića 25 A, 23000 Zadar</item>
    </derivirana_varijabla>
  </DomainObject.Predmet.ProtuStrankaListFormatedWithAdressOIB>
  <DomainObject.Predmet.ProtuStrankaListNazivFormated>
    <izvorni_sadrzaj>
      <item>FLUENTUM j.d.o.o. za usluge i trgovinu</item>
    </izvorni_sadrzaj>
    <derivirana_varijabla naziv="DomainObject.Predmet.ProtuStrankaListNazivFormated_1">
      <item>FLUENTUM j.d.o.o. za usluge i trgovinu</item>
    </derivirana_varijabla>
  </DomainObject.Predmet.ProtuStrankaListNazivFormated>
  <DomainObject.Predmet.ProtuStrankaListNazivFormatedOIB>
    <izvorni_sadrzaj>
      <item>FLUENTUM j.d.o.o. za usluge i trgovinu, OIB 84692970015</item>
    </izvorni_sadrzaj>
    <derivirana_varijabla naziv="DomainObject.Predmet.ProtuStrankaListNazivFormatedOIB_1">
      <item>FLUENTUM j.d.o.o. za usluge i trgovinu, OIB 84692970015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St-912/2016-5</izvorni_sadrzaj>
    <derivirana_varijabla naziv="DomainObject.PoslovniBrojDokumenta_1">St-912/2016-5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FLUENTUM j.d.o.o. za usluge i trgovinu</izvorni_sadrzaj>
    <derivirana_varijabla naziv="DomainObject.Predmet.ProtustrankaIDrugi_1">FLUENTUM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FLUENTUM j.d.o.o. za usluge i trgovinu, OIB 84692970015, Ante Starčevića 25 A, 23000 Zadar</izvorni_sadrzaj>
    <derivirana_varijabla naziv="DomainObject.Predmet.ProtustrankaIDrugiAdressOIB_1">FLUENTUM j.d.o.o. za usluge i trgovinu, OIB 84692970015, Ante Starčevića 25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FLUENTUM j.d.o.o. za usluge i trgovinu</item>
    </izvorni_sadrzaj>
    <derivirana_varijabla naziv="DomainObject.Predmet.SudioniciListNaziv_1">
      <item>Financijska agencija</item>
      <item>FLUENTUM j.d.o.o. za usluge i trgovinu</item>
    </derivirana_varijabla>
  </DomainObject.Predmet.SudioniciListNaziv>
  <DomainObject.Predmet.SudioniciListAdressOIB>
    <izvorni_sadrzaj>
      <item>Financijska agencija, OIB 85821130368, Ivana Danila 4,23000 Zadar</item>
      <item>FLUENTUM j.d.o.o. za usluge i trgovinu, OIB 84692970015, Ante Starčevića 25 A,23000 Zadar</item>
    </izvorni_sadrzaj>
    <derivirana_varijabla naziv="DomainObject.Predmet.SudioniciListAdressOIB_1">
      <item>Financijska agencija, OIB 85821130368, Ivana Danila 4,23000 Zadar</item>
      <item>FLUENTUM j.d.o.o. za usluge i trgovinu, OIB 84692970015,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2CB32-89DE-4E2D-A320-BAAE37A4A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773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