
<file path=[Content_Types].xml><?xml version="1.0" encoding="utf-8"?>
<Types xmlns="http://schemas.openxmlformats.org/package/2006/content-types">
  <Default ContentType="application/msword" Extension="doc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bookmarkStart w:name="_MON_1581744380" w:id="1"/>
    <w:bookmarkEnd w:id="1"/>
    <w:p w14:textId="b0b997a" w14:paraId="b0b997a" w:rsidRDefault="00BC45EF" w:rsidP="004F27AE" w:rsidR="00AE649C" w:rsidRPr="00B76F3C">
      <w:pPr>
        <w:pStyle w:val="NormaleSPIS"/>
        <w15:collapsed w:val="false"/>
      </w:pPr>
      <w:r>
        <w:object w:dyaOrig="9383" w:dxaOrig="9072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3.6pt;height:469.2pt" type="#_x0000_t75">
            <v:imagedata r:id="rId10" o:title=""/>
          </v:shape>
          <o:OLEObject r:id="rId11" ObjectID="_1581744388" DrawAspect="Content" ShapeID="_x0000_i1025" ProgID="Word.Document.8" Type="Embed">
            <o:FieldCodes>\s</o:FieldCodes>
          </o:OLEObject>
        </w:objec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5EF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Word_97_-_2003_Document1.doc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St-344/2016-65</izvorni_sadrzaj>
    <derivirana_varijabla naziv="DomainObject.Oznaka_1">St-344/2016-65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St-344/2016-65</izvorni_sadrzaj>
    <derivirana_varijabla naziv="DomainObject.PoslovniBrojDokumenta_1">St-344/2016-65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F6237B-DB8E-41FD-ACE4-5082ED7D6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2</properties:Lines>
  <properties:Paragraphs>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2018-03-05T07:40:00Z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St-344/2016-65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