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8C65DA">
                    <w:rPr>
                      <w:sz w:val="22"/>
                      <w:szCs w:val="22"/>
                    </w:rPr>
                    <w:t xml:space="preserve"> </w:t>
                  </w:r>
                  <w:r w:rsidR="0069459D">
                    <w:rPr>
                      <w:sz w:val="22"/>
                      <w:szCs w:val="22"/>
                    </w:rPr>
                    <w:t>18. St-326</w:t>
                  </w:r>
                  <w:r w:rsidR="005B7B60">
                    <w:rPr>
                      <w:sz w:val="22"/>
                      <w:szCs w:val="22"/>
                    </w:rPr>
                    <w:t>/18-4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5B7B60" w:rsidR="001D7DC0">
            <w:pPr>
              <w:pStyle w:val="VSVerzija"/>
            </w:pPr>
          </w:p>
        </w:tc>
      </w:tr>
    </w:tbl>
    <w:p w14:textId="ae2c541" w14:paraId="ae2c541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r w:rsidR="0069459D">
        <w:t>VUKOLIĆ j.d.o.o. za ugostiteljstvo i trgovinu</w:t>
      </w:r>
      <w:r w:rsidR="000979AA">
        <w:t>,</w:t>
      </w:r>
      <w:r w:rsidR="0069459D">
        <w:t xml:space="preserve"> Sisak, Mihajla </w:t>
      </w:r>
      <w:proofErr w:type="spellStart"/>
      <w:r w:rsidR="0069459D">
        <w:t>Pupina</w:t>
      </w:r>
      <w:proofErr w:type="spellEnd"/>
      <w:r w:rsidR="0069459D">
        <w:t xml:space="preserve"> 9, MBS: 081010247, OIB: 73903593402, </w:t>
      </w:r>
      <w:r w:rsidR="00B54459">
        <w:t xml:space="preserve"> </w:t>
      </w:r>
      <w:r w:rsidR="000979AA">
        <w:t xml:space="preserve">  dana 24</w:t>
      </w:r>
      <w:r>
        <w:t xml:space="preserve">. </w:t>
      </w:r>
      <w:r w:rsidR="005B7B60">
        <w:t>srpnja</w:t>
      </w:r>
      <w:r w:rsidR="00C61B40">
        <w:t xml:space="preserve"> </w:t>
      </w:r>
      <w:r>
        <w:t xml:space="preserve">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884015" w:rsidR="00884015" w:rsidRPr="005B7B60">
      <w:pPr>
        <w:pStyle w:val="Tijeloteksta"/>
        <w:numPr>
          <w:ilvl w:val="0"/>
          <w:numId w:val="2"/>
        </w:numPr>
        <w:rPr>
          <w:bCs/>
        </w:rPr>
      </w:pPr>
      <w:r w:rsidRPr="005B7B60">
        <w:rPr>
          <w:bCs/>
        </w:rPr>
        <w:t>Otvara se skraćeni stečajni postupak nad</w:t>
      </w:r>
      <w:r w:rsidR="00990992" w:rsidRPr="005B7B60">
        <w:rPr>
          <w:bCs/>
        </w:rPr>
        <w:t xml:space="preserve"> stečajnim</w:t>
      </w:r>
      <w:r w:rsidRPr="005B7B60">
        <w:rPr>
          <w:bCs/>
        </w:rPr>
        <w:t xml:space="preserve"> dužnikom </w:t>
      </w:r>
      <w:r w:rsidR="0069459D">
        <w:t xml:space="preserve">VUKOLIĆ j.d.o.o. za ugostiteljstvo i trgovinu, Sisak, Mihajla </w:t>
      </w:r>
      <w:proofErr w:type="spellStart"/>
      <w:r w:rsidR="0069459D">
        <w:t>Pupina</w:t>
      </w:r>
      <w:proofErr w:type="spellEnd"/>
      <w:r w:rsidR="0069459D">
        <w:t xml:space="preserve"> 9, MBS: 081010247, OIB: 73903593402</w:t>
      </w:r>
      <w:r w:rsidR="000979AA">
        <w:t>.</w:t>
      </w:r>
    </w:p>
    <w:p w:rsidRDefault="005B7B60" w:rsidP="005B7B60" w:rsidR="005B7B60" w:rsidRPr="005B7B60">
      <w:pPr>
        <w:pStyle w:val="Tijeloteksta"/>
        <w:ind w:left="1065"/>
        <w:rPr>
          <w:bCs/>
        </w:rPr>
      </w:pPr>
    </w:p>
    <w:p w:rsidRDefault="002F3C3A" w:rsidP="0002250C" w:rsidR="0002250C" w:rsidRPr="00B03FBD">
      <w:pPr>
        <w:pStyle w:val="Odlomakpopisa"/>
        <w:numPr>
          <w:ilvl w:val="0"/>
          <w:numId w:val="2"/>
        </w:numPr>
        <w:tabs>
          <w:tab w:pos="6195" w:val="left"/>
        </w:tabs>
        <w:jc w:val="both"/>
      </w:pPr>
      <w:r>
        <w:t xml:space="preserve">Za stečajnog upravitelja imenuje se </w:t>
      </w:r>
      <w:r w:rsidR="0083648E">
        <w:t xml:space="preserve">Karlo </w:t>
      </w:r>
      <w:proofErr w:type="spellStart"/>
      <w:r w:rsidR="0083648E">
        <w:t>Šatvar</w:t>
      </w:r>
      <w:proofErr w:type="spellEnd"/>
      <w:r w:rsidR="0083648E">
        <w:t xml:space="preserve">, Zagrebačka 30, Osijek, OIB: 24771511882. </w:t>
      </w:r>
    </w:p>
    <w:p w:rsidRDefault="004E5FC6" w:rsidP="0002250C" w:rsidR="004E5FC6" w:rsidRPr="0002250C">
      <w:pPr>
        <w:pStyle w:val="Odlomakpopisa"/>
        <w:ind w:left="1065"/>
        <w:jc w:val="both"/>
        <w:rPr>
          <w:bCs/>
        </w:rPr>
      </w:pPr>
    </w:p>
    <w:p w:rsidRDefault="002F3C3A" w:rsidP="00CD7ADF" w:rsidR="002F43C5" w:rsidRPr="0083648E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7B0210" w:rsidRPr="0083648E">
        <w:rPr>
          <w:bCs/>
        </w:rPr>
        <w:t xml:space="preserve"> </w:t>
      </w:r>
      <w:r w:rsidR="0069459D">
        <w:t xml:space="preserve">VUKOLIĆ j.d.o.o. za ugostiteljstvo i trgovinu, Sisak, Mihajla </w:t>
      </w:r>
      <w:proofErr w:type="spellStart"/>
      <w:r w:rsidR="0069459D">
        <w:t>Pupina</w:t>
      </w:r>
      <w:proofErr w:type="spellEnd"/>
      <w:r w:rsidR="0069459D">
        <w:t xml:space="preserve"> 9, MBS: 081010247, OIB: 73903593402.</w:t>
      </w:r>
    </w:p>
    <w:p w:rsidRDefault="0083648E" w:rsidP="0083648E" w:rsidR="0083648E" w:rsidRPr="0083648E">
      <w:pPr>
        <w:pStyle w:val="Tijeloteksta"/>
        <w:rPr>
          <w:bCs/>
        </w:rPr>
      </w:pPr>
    </w:p>
    <w:p w:rsidRDefault="002F3C3A" w:rsidP="002F3C3A" w:rsidR="002F3C3A" w:rsidRPr="00A927B6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A927B6" w:rsidP="00A927B6" w:rsidR="00A927B6">
      <w:pPr>
        <w:pStyle w:val="Odlomakpopisa"/>
        <w:rPr>
          <w:bCs/>
        </w:rPr>
      </w:pP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02250C" w:rsidR="0002250C" w:rsidRPr="005B7B60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69459D">
        <w:rPr>
          <w:bCs/>
        </w:rPr>
        <w:t>30</w:t>
      </w:r>
      <w:r w:rsidR="0083648E">
        <w:rPr>
          <w:bCs/>
        </w:rPr>
        <w:t>. studenog 2017</w:t>
      </w:r>
      <w:r w:rsidRPr="00F877AB">
        <w:rPr>
          <w:bCs/>
        </w:rPr>
        <w:t>.</w:t>
      </w:r>
      <w:r w:rsidR="00D66914">
        <w:rPr>
          <w:bCs/>
        </w:rPr>
        <w:t xml:space="preserve"> </w:t>
      </w:r>
      <w:r w:rsidRPr="00F877AB">
        <w:rPr>
          <w:bCs/>
        </w:rPr>
        <w:t xml:space="preserve"> zaprimio je zahtjev Financijske agencije, Regionalnog centra Zagreb, Podružnice Zagreb, za provedbu skraćenog stečajnog postupka, Klasa: 110</w:t>
      </w:r>
      <w:r w:rsidR="00074309">
        <w:rPr>
          <w:bCs/>
        </w:rPr>
        <w:t>-07/</w:t>
      </w:r>
      <w:r w:rsidR="0083648E">
        <w:rPr>
          <w:bCs/>
        </w:rPr>
        <w:t>17</w:t>
      </w:r>
      <w:r w:rsidR="00D66914">
        <w:rPr>
          <w:bCs/>
        </w:rPr>
        <w:t>-01/</w:t>
      </w:r>
      <w:r w:rsidR="0083648E">
        <w:rPr>
          <w:bCs/>
        </w:rPr>
        <w:t xml:space="preserve">04, </w:t>
      </w:r>
      <w:proofErr w:type="spellStart"/>
      <w:r w:rsidR="0083648E">
        <w:rPr>
          <w:bCs/>
        </w:rPr>
        <w:t>Ur.broj</w:t>
      </w:r>
      <w:proofErr w:type="spellEnd"/>
      <w:r w:rsidR="0083648E">
        <w:rPr>
          <w:bCs/>
        </w:rPr>
        <w:t>: 04-06-17</w:t>
      </w:r>
      <w:r w:rsidR="005B7B60">
        <w:rPr>
          <w:bCs/>
        </w:rPr>
        <w:t>-</w:t>
      </w:r>
      <w:r w:rsidR="0069459D">
        <w:rPr>
          <w:bCs/>
        </w:rPr>
        <w:t>5845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5B7B60">
        <w:rPr>
          <w:bCs/>
        </w:rPr>
        <w:t xml:space="preserve"> </w:t>
      </w:r>
      <w:r w:rsidR="0083648E">
        <w:rPr>
          <w:bCs/>
        </w:rPr>
        <w:t>28. studenog 2017</w:t>
      </w:r>
      <w:r w:rsidR="00D66914">
        <w:rPr>
          <w:bCs/>
        </w:rPr>
        <w:t>.</w:t>
      </w:r>
      <w:r w:rsidR="00C61B40">
        <w:rPr>
          <w:bCs/>
        </w:rPr>
        <w:t xml:space="preserve"> nad stečajnim dužnikom</w:t>
      </w:r>
      <w:r w:rsidR="005B7B60">
        <w:rPr>
          <w:bCs/>
        </w:rPr>
        <w:t xml:space="preserve"> </w:t>
      </w:r>
      <w:r w:rsidR="00EA4C04" w:rsidRPr="00884015">
        <w:rPr>
          <w:bCs/>
        </w:rPr>
        <w:t xml:space="preserve"> </w:t>
      </w:r>
      <w:r w:rsidR="0069459D">
        <w:t xml:space="preserve">VUKOLIĆ j.d.o.o. za ugostiteljstvo i trgovinu, Sisak, Mihajla </w:t>
      </w:r>
      <w:proofErr w:type="spellStart"/>
      <w:r w:rsidR="0069459D">
        <w:t>Pupina</w:t>
      </w:r>
      <w:proofErr w:type="spellEnd"/>
      <w:r w:rsidR="0069459D">
        <w:t xml:space="preserve"> 9, MBS: 081010247, OIB: 73903593402</w:t>
      </w:r>
      <w:r w:rsidR="0002250C">
        <w:t>.</w:t>
      </w:r>
    </w:p>
    <w:p w:rsidRDefault="002F3C3A" w:rsidP="0002250C" w:rsidR="002F3C3A" w:rsidRPr="00B54459">
      <w:pPr>
        <w:pStyle w:val="Tijeloteksta"/>
        <w:ind w:firstLine="708"/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02250C" w:rsidP="00B54459" w:rsidR="0002250C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5B7B60" w:rsidP="005B7B60" w:rsidR="005B7B60">
      <w:pPr>
        <w:pStyle w:val="Tijeloteksta"/>
        <w:ind w:firstLine="708" w:left="4248"/>
        <w:rPr>
          <w:bCs/>
        </w:rPr>
      </w:pPr>
      <w:r>
        <w:rPr>
          <w:bCs/>
        </w:rPr>
        <w:lastRenderedPageBreak/>
        <w:t>2</w:t>
      </w:r>
    </w:p>
    <w:p w:rsidRDefault="00FF25FC" w:rsidP="005B7B60" w:rsidR="005B7B60">
      <w:pPr>
        <w:pStyle w:val="Tijeloteksta"/>
        <w:ind w:firstLine="708" w:left="6372"/>
        <w:rPr>
          <w:bCs/>
        </w:rPr>
      </w:pPr>
      <w:r>
        <w:rPr>
          <w:bCs/>
        </w:rPr>
        <w:t>18 St-326</w:t>
      </w:r>
      <w:r w:rsidR="00D74B0A">
        <w:rPr>
          <w:bCs/>
        </w:rPr>
        <w:t>/18-4</w:t>
      </w: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B54459" w:rsidP="00B54459" w:rsidR="00B54459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="005B7B60">
        <w:rPr>
          <w:bCs/>
        </w:rPr>
        <w:t>ješenjem, broj: 31-Su-236/18-3</w:t>
      </w:r>
      <w:r w:rsidRPr="00F877AB">
        <w:rPr>
          <w:bCs/>
        </w:rPr>
        <w:t xml:space="preserve"> od </w:t>
      </w:r>
      <w:r w:rsidR="005B7B60">
        <w:rPr>
          <w:bCs/>
        </w:rPr>
        <w:t>9. ožujka 2018</w:t>
      </w:r>
      <w:r w:rsidRPr="00F877AB">
        <w:rPr>
          <w:bCs/>
        </w:rPr>
        <w:t>.</w:t>
      </w:r>
      <w:r w:rsidR="005B7B60">
        <w:rPr>
          <w:bCs/>
        </w:rPr>
        <w:t xml:space="preserve"> </w:t>
      </w:r>
      <w:r w:rsidRPr="00F877AB"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5B7B60">
        <w:rPr>
          <w:bCs/>
        </w:rPr>
        <w:t>9. travnja 2018</w:t>
      </w:r>
      <w:r w:rsidRPr="00F877AB">
        <w:rPr>
          <w:bCs/>
        </w:rPr>
        <w:t>.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C61B40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C8588D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0979AA">
        <w:t>25</w:t>
      </w:r>
      <w:r w:rsidR="00057E16">
        <w:t xml:space="preserve">. </w:t>
      </w:r>
      <w:r w:rsidR="000979AA">
        <w:t>travnja</w:t>
      </w:r>
      <w:r w:rsidR="005B7B60">
        <w:t xml:space="preserve"> 2018</w:t>
      </w:r>
      <w:r>
        <w:t>. objavio je Oglas na mrežnoj stranici e-oglasna ploča sud</w:t>
      </w:r>
      <w:r w:rsidR="00FF25FC">
        <w:t>ova pod poslovnim brojem St-326</w:t>
      </w:r>
    </w:p>
    <w:p w:rsidRDefault="005B7B60" w:rsidP="002F3C3A" w:rsidR="002F3C3A">
      <w:pPr>
        <w:pStyle w:val="Tijeloteksta"/>
        <w:ind w:firstLine="708"/>
      </w:pPr>
      <w:r>
        <w:t>/18</w:t>
      </w:r>
      <w:r w:rsidR="002F3C3A">
        <w:t xml:space="preserve">-3, sukladno članku 430. SZ-a, kojim su pozvane osobe za zastupanje stečajnog dužnika po zakonu da sudu u roku od 15 dana  od dana objave Oglasa dostave javnobilježnički ovjerovljeni </w:t>
      </w:r>
      <w:proofErr w:type="spellStart"/>
      <w:r w:rsidR="002F3C3A">
        <w:t>prokazni</w:t>
      </w:r>
      <w:proofErr w:type="spellEnd"/>
      <w:r w:rsidR="002F3C3A"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</w:t>
      </w:r>
      <w:r w:rsidR="00A927B6">
        <w:t xml:space="preserve"> točki 1., 2., 3.  i 4.  izreke</w:t>
      </w:r>
      <w:r>
        <w:t>.</w:t>
      </w:r>
    </w:p>
    <w:p w:rsidRDefault="00A927B6" w:rsidP="002F3C3A" w:rsidR="00A927B6">
      <w:pPr>
        <w:pStyle w:val="Tijeloteksta"/>
        <w:ind w:firstLine="708"/>
      </w:pP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0979AA" w:rsidP="00661740" w:rsidR="002F3C3A">
      <w:pPr>
        <w:pStyle w:val="Tijeloteksta"/>
        <w:ind w:left="360"/>
        <w:jc w:val="center"/>
      </w:pPr>
      <w:r>
        <w:t>U Osijeku, 24</w:t>
      </w:r>
      <w:r w:rsidR="002F3C3A">
        <w:t xml:space="preserve">. </w:t>
      </w:r>
      <w:r w:rsidR="00D367A1">
        <w:t>srp</w:t>
      </w:r>
      <w:r w:rsidR="00142131">
        <w:t>nja</w:t>
      </w:r>
      <w:r w:rsidR="002F3C3A">
        <w:t xml:space="preserve"> 2018. </w:t>
      </w:r>
    </w:p>
    <w:p w:rsidRDefault="004245A1" w:rsidP="004245A1" w:rsidR="00CC62D5">
      <w:pPr>
        <w:jc w:val="both"/>
        <w:rPr>
          <w:bCs/>
        </w:rPr>
      </w:pPr>
      <w:r>
        <w:rPr>
          <w:bCs/>
        </w:rPr>
        <w:t>Zapisničar</w:t>
      </w:r>
    </w:p>
    <w:p w:rsidRDefault="004245A1" w:rsidP="004245A1" w:rsidR="002F3C3A">
      <w:pPr>
        <w:jc w:val="both"/>
        <w:rPr>
          <w:bCs/>
        </w:rPr>
      </w:pPr>
      <w:r>
        <w:rPr>
          <w:bCs/>
        </w:rPr>
        <w:t xml:space="preserve">Gordana </w:t>
      </w:r>
      <w:proofErr w:type="spellStart"/>
      <w:r>
        <w:rPr>
          <w:bCs/>
        </w:rPr>
        <w:t>Harc</w:t>
      </w:r>
      <w:proofErr w:type="spellEnd"/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2F3C3A"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  <w:r w:rsidR="004245A1">
        <w:t xml:space="preserve"> </w:t>
      </w:r>
    </w:p>
    <w:p w:rsidRDefault="00661740" w:rsidP="002F3C3A" w:rsidR="00661740">
      <w:pPr>
        <w:pStyle w:val="Tijeloteksta"/>
        <w:ind w:firstLine="348" w:left="6024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2F3C3A" w:rsidP="002F3C3A" w:rsidR="002F3C3A">
      <w:pPr>
        <w:pStyle w:val="Tijeloteksta"/>
        <w:jc w:val="left"/>
      </w:pPr>
    </w:p>
    <w:p w:rsidRDefault="004245A1" w:rsidP="004245A1" w:rsidR="00CC62D5">
      <w:pPr>
        <w:jc w:val="both"/>
      </w:pPr>
      <w:r>
        <w:t xml:space="preserve">DNA: </w:t>
      </w:r>
    </w:p>
    <w:p w:rsidRDefault="004245A1" w:rsidP="004245A1" w:rsidR="004245A1">
      <w:pPr>
        <w:jc w:val="both"/>
      </w:pPr>
      <w:r>
        <w:t xml:space="preserve">1.predlagatelj – FINA, RC ZAGREB, </w:t>
      </w:r>
    </w:p>
    <w:p w:rsidRDefault="004245A1" w:rsidP="004245A1" w:rsidR="004245A1">
      <w:pPr>
        <w:ind w:firstLine="708" w:left="708"/>
        <w:jc w:val="both"/>
      </w:pPr>
      <w:r>
        <w:t xml:space="preserve">PODRUŽNICA ZAGREB </w:t>
      </w:r>
    </w:p>
    <w:p w:rsidRDefault="004245A1" w:rsidP="004245A1" w:rsidR="004245A1">
      <w:pPr>
        <w:jc w:val="both"/>
      </w:pPr>
      <w:r>
        <w:t xml:space="preserve">2. stečajni dužnik </w:t>
      </w:r>
    </w:p>
    <w:p w:rsidRDefault="004245A1" w:rsidP="004245A1" w:rsidR="004245A1">
      <w:pPr>
        <w:jc w:val="both"/>
      </w:pPr>
      <w:r>
        <w:t xml:space="preserve">3. stečajni upravitelj </w:t>
      </w:r>
    </w:p>
    <w:p w:rsidRDefault="004245A1" w:rsidP="004245A1" w:rsidR="004245A1">
      <w:pPr>
        <w:jc w:val="both"/>
      </w:pPr>
      <w:r>
        <w:t xml:space="preserve">4. e-oglasna ploča suda </w:t>
      </w:r>
    </w:p>
    <w:p w:rsidRDefault="004245A1" w:rsidP="004245A1" w:rsidR="004245A1">
      <w:pPr>
        <w:jc w:val="both"/>
      </w:pPr>
      <w:r>
        <w:t xml:space="preserve">5. registar- odmah- elektronskim putem </w:t>
      </w:r>
    </w:p>
    <w:p w:rsidRDefault="004245A1" w:rsidP="004245A1" w:rsidR="004245A1">
      <w:pPr>
        <w:jc w:val="both"/>
      </w:pPr>
      <w:r>
        <w:t xml:space="preserve">6. riješeno istovremeno otvaranjem i zaključenjem </w:t>
      </w:r>
    </w:p>
    <w:p w:rsidRDefault="004245A1" w:rsidP="004245A1" w:rsidR="004245A1">
      <w:pPr>
        <w:jc w:val="both"/>
      </w:pPr>
      <w:r>
        <w:t xml:space="preserve">7. kal. 25.08.2018. </w:t>
      </w:r>
    </w:p>
    <w:sectPr w:rsidSect="00AD67F8" w:rsidR="004245A1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3523D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2250C"/>
    <w:rsid w:val="00057E16"/>
    <w:rsid w:val="000622FC"/>
    <w:rsid w:val="00074309"/>
    <w:rsid w:val="000979AA"/>
    <w:rsid w:val="000E3CD9"/>
    <w:rsid w:val="001172AF"/>
    <w:rsid w:val="00122B97"/>
    <w:rsid w:val="00133C59"/>
    <w:rsid w:val="0013588C"/>
    <w:rsid w:val="00137561"/>
    <w:rsid w:val="00142131"/>
    <w:rsid w:val="00143005"/>
    <w:rsid w:val="0019446E"/>
    <w:rsid w:val="001C4498"/>
    <w:rsid w:val="001D7DC0"/>
    <w:rsid w:val="001E315F"/>
    <w:rsid w:val="001F3355"/>
    <w:rsid w:val="002655F0"/>
    <w:rsid w:val="00274EC6"/>
    <w:rsid w:val="002D10CF"/>
    <w:rsid w:val="002F3C3A"/>
    <w:rsid w:val="002F43C5"/>
    <w:rsid w:val="00364EB7"/>
    <w:rsid w:val="003908EC"/>
    <w:rsid w:val="00396E9E"/>
    <w:rsid w:val="003E4468"/>
    <w:rsid w:val="004049C3"/>
    <w:rsid w:val="004245A1"/>
    <w:rsid w:val="00463C3F"/>
    <w:rsid w:val="00480D8B"/>
    <w:rsid w:val="004E5FC6"/>
    <w:rsid w:val="005260B0"/>
    <w:rsid w:val="005334A7"/>
    <w:rsid w:val="005442B2"/>
    <w:rsid w:val="0059612B"/>
    <w:rsid w:val="005A3617"/>
    <w:rsid w:val="005B5061"/>
    <w:rsid w:val="005B7B60"/>
    <w:rsid w:val="00616E68"/>
    <w:rsid w:val="006320D2"/>
    <w:rsid w:val="006414F4"/>
    <w:rsid w:val="00661740"/>
    <w:rsid w:val="00681766"/>
    <w:rsid w:val="0069459D"/>
    <w:rsid w:val="00696430"/>
    <w:rsid w:val="006E7282"/>
    <w:rsid w:val="00704589"/>
    <w:rsid w:val="00720319"/>
    <w:rsid w:val="00740D9B"/>
    <w:rsid w:val="0075404A"/>
    <w:rsid w:val="007667D7"/>
    <w:rsid w:val="00783908"/>
    <w:rsid w:val="007B0210"/>
    <w:rsid w:val="007C6056"/>
    <w:rsid w:val="007C75AC"/>
    <w:rsid w:val="0083648E"/>
    <w:rsid w:val="00850ECF"/>
    <w:rsid w:val="00864A63"/>
    <w:rsid w:val="00883522"/>
    <w:rsid w:val="00884015"/>
    <w:rsid w:val="008C65DA"/>
    <w:rsid w:val="008D1548"/>
    <w:rsid w:val="008D7FA0"/>
    <w:rsid w:val="0090773D"/>
    <w:rsid w:val="009158AC"/>
    <w:rsid w:val="00927558"/>
    <w:rsid w:val="0094040D"/>
    <w:rsid w:val="00947F82"/>
    <w:rsid w:val="00990992"/>
    <w:rsid w:val="009C4D46"/>
    <w:rsid w:val="00A324F9"/>
    <w:rsid w:val="00A927B6"/>
    <w:rsid w:val="00A958D2"/>
    <w:rsid w:val="00AB536E"/>
    <w:rsid w:val="00AD67F8"/>
    <w:rsid w:val="00AE7CCF"/>
    <w:rsid w:val="00AF438E"/>
    <w:rsid w:val="00AF5C0D"/>
    <w:rsid w:val="00B54459"/>
    <w:rsid w:val="00B6125C"/>
    <w:rsid w:val="00BC6FD0"/>
    <w:rsid w:val="00C13E72"/>
    <w:rsid w:val="00C3258D"/>
    <w:rsid w:val="00C61B40"/>
    <w:rsid w:val="00C82963"/>
    <w:rsid w:val="00C8588D"/>
    <w:rsid w:val="00CA7F62"/>
    <w:rsid w:val="00CC62D5"/>
    <w:rsid w:val="00CD7ADF"/>
    <w:rsid w:val="00D05108"/>
    <w:rsid w:val="00D367A1"/>
    <w:rsid w:val="00D61325"/>
    <w:rsid w:val="00D66914"/>
    <w:rsid w:val="00D71279"/>
    <w:rsid w:val="00D74B0A"/>
    <w:rsid w:val="00D87EF8"/>
    <w:rsid w:val="00DF2CDA"/>
    <w:rsid w:val="00E42342"/>
    <w:rsid w:val="00E958F4"/>
    <w:rsid w:val="00EA4C04"/>
    <w:rsid w:val="00EF1A85"/>
    <w:rsid w:val="00F254BB"/>
    <w:rsid w:val="00F264FF"/>
    <w:rsid w:val="00F57A94"/>
    <w:rsid w:val="00FF00F2"/>
    <w:rsid w:val="00FF25FC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0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0D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0D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0D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0D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0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0D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0D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0D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0D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St-326/2018</izvorni_sadrzaj>
    <derivirana_varijabla naziv="DomainObject.Predmet.OznakaBroj_1">St-326/2018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VUKOLIĆ j.d.o.o.</izvorni_sadrzaj>
    <derivirana_varijabla naziv="DomainObject.Predmet.ProtustrankaFormated_1">  VUKOLIĆ j.d.o.o.</derivirana_varijabla>
  </DomainObject.Predmet.ProtustrankaFormated>
  <DomainObject.Predmet.ProtustrankaFormatedOIB>
    <izvorni_sadrzaj>  VUKOLIĆ j.d.o.o., OIB 73903593402</izvorni_sadrzaj>
    <derivirana_varijabla naziv="DomainObject.Predmet.ProtustrankaFormatedOIB_1">  VUKOLIĆ j.d.o.o., OIB 73903593402</derivirana_varijabla>
  </DomainObject.Predmet.ProtustrankaFormatedOIB>
  <DomainObject.Predmet.ProtustrankaFormatedWithAdress>
    <izvorni_sadrzaj> VUKOLIĆ j.d.o.o., Mihajla Pupina 9, 44000 Sisak</izvorni_sadrzaj>
    <derivirana_varijabla naziv="DomainObject.Predmet.ProtustrankaFormatedWithAdress_1"> VUKOLIĆ j.d.o.o., Mihajla Pupina 9, 44000 Sisak</derivirana_varijabla>
  </DomainObject.Predmet.ProtustrankaFormatedWithAdress>
  <DomainObject.Predmet.ProtustrankaFormatedWithAdressOIB>
    <izvorni_sadrzaj> VUKOLIĆ j.d.o.o., OIB 73903593402, Mihajla Pupina 9, 44000 Sisak</izvorni_sadrzaj>
    <derivirana_varijabla naziv="DomainObject.Predmet.ProtustrankaFormatedWithAdressOIB_1"> VUKOLIĆ j.d.o.o., OIB 73903593402, Mihajla Pupina 9, 44000 Sisak</derivirana_varijabla>
  </DomainObject.Predmet.ProtustrankaFormatedWithAdressOIB>
  <DomainObject.Predmet.ProtustrankaWithAdress>
    <izvorni_sadrzaj>VUKOLIĆ j.d.o.o. Mihajla Pupina 9, 44000 Sisak</izvorni_sadrzaj>
    <derivirana_varijabla naziv="DomainObject.Predmet.ProtustrankaWithAdress_1">VUKOLIĆ j.d.o.o. Mihajla Pupina 9, 44000 Sisak</derivirana_varijabla>
  </DomainObject.Predmet.ProtustrankaWithAdress>
  <DomainObject.Predmet.ProtustrankaWithAdressOIB>
    <izvorni_sadrzaj>VUKOLIĆ j.d.o.o., OIB 73903593402, Mihajla Pupina 9, 44000 Sisak</izvorni_sadrzaj>
    <derivirana_varijabla naziv="DomainObject.Predmet.ProtustrankaWithAdressOIB_1">VUKOLIĆ j.d.o.o., OIB 73903593402, Mihajla Pupina 9, 44000 Sisak</derivirana_varijabla>
  </DomainObject.Predmet.ProtustrankaWithAdressOIB>
  <DomainObject.Predmet.ProtustrankaNazivFormated>
    <izvorni_sadrzaj>VUKOLIĆ j.d.o.o.</izvorni_sadrzaj>
    <derivirana_varijabla naziv="DomainObject.Predmet.ProtustrankaNazivFormated_1">VUKOLIĆ j.d.o.o.</derivirana_varijabla>
  </DomainObject.Predmet.ProtustrankaNazivFormated>
  <DomainObject.Predmet.ProtustrankaNazivFormatedOIB>
    <izvorni_sadrzaj>VUKOLIĆ j.d.o.o., OIB 73903593402</izvorni_sadrzaj>
    <derivirana_varijabla naziv="DomainObject.Predmet.ProtustrankaNazivFormatedOIB_1">VUKOLIĆ j.d.o.o., OIB 73903593402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VUKOLIĆ j.d.o.o.</item>
    </izvorni_sadrzaj>
    <derivirana_varijabla naziv="DomainObject.Predmet.ProtuStrankaListFormated_1">
      <item>VUKOLIĆ j.d.o.o.</item>
    </derivirana_varijabla>
  </DomainObject.Predmet.ProtuStrankaListFormated>
  <DomainObject.Predmet.ProtuStrankaListFormatedOIB>
    <izvorni_sadrzaj>
      <item>VUKOLIĆ j.d.o.o., OIB 73903593402</item>
    </izvorni_sadrzaj>
    <derivirana_varijabla naziv="DomainObject.Predmet.ProtuStrankaListFormatedOIB_1">
      <item>VUKOLIĆ j.d.o.o., OIB 73903593402</item>
    </derivirana_varijabla>
  </DomainObject.Predmet.ProtuStrankaListFormatedOIB>
  <DomainObject.Predmet.ProtuStrankaListFormatedWithAdress>
    <izvorni_sadrzaj>
      <item>VUKOLIĆ j.d.o.o., Mihajla Pupina 9, 44000 Sisak</item>
    </izvorni_sadrzaj>
    <derivirana_varijabla naziv="DomainObject.Predmet.ProtuStrankaListFormatedWithAdress_1">
      <item>VUKOLIĆ j.d.o.o., Mihajla Pupina 9, 44000 Sisak</item>
    </derivirana_varijabla>
  </DomainObject.Predmet.ProtuStrankaListFormatedWithAdress>
  <DomainObject.Predmet.ProtuStrankaListFormatedWithAdressOIB>
    <izvorni_sadrzaj>
      <item>VUKOLIĆ j.d.o.o., OIB 73903593402, Mihajla Pupina 9, 44000 Sisak</item>
    </izvorni_sadrzaj>
    <derivirana_varijabla naziv="DomainObject.Predmet.ProtuStrankaListFormatedWithAdressOIB_1">
      <item>VUKOLIĆ j.d.o.o., OIB 73903593402, Mihajla Pupina 9, 44000 Sisak</item>
    </derivirana_varijabla>
  </DomainObject.Predmet.ProtuStrankaListFormatedWithAdressOIB>
  <DomainObject.Predmet.ProtuStrankaListNazivFormated>
    <izvorni_sadrzaj>
      <item>VUKOLIĆ j.d.o.o.</item>
    </izvorni_sadrzaj>
    <derivirana_varijabla naziv="DomainObject.Predmet.ProtuStrankaListNazivFormated_1">
      <item>VUKOLIĆ j.d.o.o.</item>
    </derivirana_varijabla>
  </DomainObject.Predmet.ProtuStrankaListNazivFormated>
  <DomainObject.Predmet.ProtuStrankaListNazivFormatedOIB>
    <izvorni_sadrzaj>
      <item>VUKOLIĆ j.d.o.o., OIB 73903593402</item>
    </izvorni_sadrzaj>
    <derivirana_varijabla naziv="DomainObject.Predmet.ProtuStrankaListNazivFormatedOIB_1">
      <item>VUKOLIĆ j.d.o.o., OIB 73903593402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VUKOLIĆ j.d.o.o.</izvorni_sadrzaj>
    <derivirana_varijabla naziv="DomainObject.Predmet.ProtustrankaIDrugi_1">VUKOLIĆ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VUKOLIĆ j.d.o.o., OIB 73903593402, Mihajla Pupina 9, 44000 Sisak</izvorni_sadrzaj>
    <derivirana_varijabla naziv="DomainObject.Predmet.ProtustrankaIDrugiAdressOIB_1">VUKOLIĆ j.d.o.o., OIB 73903593402, Mihajla Pupina 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VUKOLIĆ j.d.o.o.</item>
      <item>FINA Regionalni centar Zagreb</item>
    </izvorni_sadrzaj>
    <derivirana_varijabla naziv="DomainObject.Predmet.SudioniciListNaziv_1">
      <item>VUKOLIĆ j.d.o.o.</item>
      <item>FINA Regionalni centar Zagreb</item>
    </derivirana_varijabla>
  </DomainObject.Predmet.SudioniciListNaziv>
  <DomainObject.Predmet.SudioniciListAdressOIB>
    <izvorni_sadrzaj>
      <item>VUKOLIĆ j.d.o.o., OIB 73903593402, Mihajla Pupina 9,44000 Sisak</item>
      <item>FINA Regionalni centar Zagreb, OIB 85821130368, Trg svibanjskih žrtava 1995. 1,10000 Zagreb</item>
    </izvorni_sadrzaj>
    <derivirana_varijabla naziv="DomainObject.Predmet.SudioniciListAdressOIB_1">
      <item>VUKOLIĆ j.d.o.o., OIB 73903593402, Mihajla Pupina 9,44000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73903593402</item>
      <item>, OIB 85821130368</item>
    </izvorni_sadrzaj>
    <derivirana_varijabla naziv="DomainObject.Predmet.SudioniciListNazivOIB_1">
      <item>, OIB 73903593402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Karlo Šatvar, OIB 24771511882, Zagrebačka 30, 31000 Osijek</item>
    </izvorni_sadrzaj>
    <derivirana_varijabla naziv="DomainObject.Predmet.StecajniUpraviteljiListAddressOIB_1">
      <item>Karlo Šatvar, OIB 24771511882, Zagrebačka 30,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C20E76-6CC6-4FA9-A397-1C8ED73D08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3214</properties:Characters>
  <properties:Lines>99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2018-07-24T09:02:00Z</dcterms:created>
  <dc:creator>Snježana Andrijanić</dc:creator>
  <cp:lastModifiedBy>Gordana Harc</cp:lastModifiedBy>
  <cp:lastPrinted>2018-07-24T08:16:00Z</cp:lastPrinted>
  <dcterms:modified xmlns:xsi="http://www.w3.org/2001/XMLSchema-instance" xsi:type="dcterms:W3CDTF">2018-07-24T09:03:00Z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St-326-18- otvori zatvori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