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f8b3" w14:paraId="7a9f8b3" w:rsidRDefault="00F47BA1" w:rsidP="00910611" w:rsidR="00F47BA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BA1" w:rsidP="00D04179" w:rsidR="00F47BA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47BA1" w:rsidP="00D04179" w:rsidR="00F47BA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47BA1" w:rsidP="00D04179" w:rsidR="00F47BA1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574A93">
        <w:rPr>
          <w:rFonts w:eastAsia="Times New Roman" w:hAnsi="Times New Roman" w:ascii="Times New Roman"/>
          <w:sz w:val="24"/>
          <w:szCs w:val="24"/>
          <w:lang w:eastAsia="hr-HR"/>
        </w:rPr>
        <w:t>66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A1612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74A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74A93" w:rsidRPr="00574A9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A93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SIESTA BEACH BAR d.o.o. Malinska, Obala 49, OIB: 74931970224, MBS: 040348879</w:t>
      </w:r>
      <w:r w:rsid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574A93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574A9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74A93">
        <w:rPr>
          <w:rFonts w:eastAsia="Times New Roman" w:hAnsi="Times New Roman" w:ascii="Times New Roman"/>
          <w:sz w:val="24"/>
          <w:szCs w:val="24"/>
          <w:lang w:eastAsia="hr-HR"/>
        </w:rPr>
        <w:t>350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74A93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EA1612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EA1612">
        <w:rPr>
          <w:rFonts w:eastAsia="Times New Roman" w:hAnsi="Times New Roman" w:ascii="Times New Roman"/>
          <w:sz w:val="24"/>
          <w:szCs w:val="24"/>
          <w:lang w:eastAsia="hr-HR"/>
        </w:rPr>
        <w:t xml:space="preserve"> 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A1612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DC8" w:rsidP="009D1D07" w:rsidR="005D3DC8">
      <w:pPr>
        <w:spacing w:lineRule="auto" w:line="240" w:after="0"/>
      </w:pPr>
      <w:r>
        <w:separator/>
      </w:r>
    </w:p>
  </w:endnote>
  <w:endnote w:id="0" w:type="continuationSeparator">
    <w:p w:rsidRDefault="005D3DC8" w:rsidP="009D1D07" w:rsidR="005D3D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F47BA1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DC8" w:rsidP="009D1D07" w:rsidR="005D3DC8">
      <w:pPr>
        <w:spacing w:lineRule="auto" w:line="240" w:after="0"/>
      </w:pPr>
      <w:r>
        <w:separator/>
      </w:r>
    </w:p>
  </w:footnote>
  <w:footnote w:id="0" w:type="continuationSeparator">
    <w:p w:rsidRDefault="005D3DC8" w:rsidP="009D1D07" w:rsidR="005D3D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3570D4">
      <w:rPr>
        <w:rFonts w:eastAsia="Times New Roman" w:hAnsi="Times New Roman" w:ascii="Times New Roman"/>
        <w:sz w:val="24"/>
        <w:szCs w:val="24"/>
        <w:lang w:eastAsia="hr-HR"/>
      </w:rPr>
      <w:t>4</w:t>
    </w:r>
    <w:r w:rsidR="00574A93">
      <w:rPr>
        <w:rFonts w:eastAsia="Times New Roman" w:hAnsi="Times New Roman" w:ascii="Times New Roman"/>
        <w:sz w:val="24"/>
        <w:szCs w:val="24"/>
        <w:lang w:eastAsia="hr-HR"/>
      </w:rPr>
      <w:t>66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574A93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C4B6E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336B3"/>
    <w:rsid w:val="0034562C"/>
    <w:rsid w:val="00350165"/>
    <w:rsid w:val="0035116D"/>
    <w:rsid w:val="0035281C"/>
    <w:rsid w:val="003570D4"/>
    <w:rsid w:val="00380610"/>
    <w:rsid w:val="003937F9"/>
    <w:rsid w:val="00393AAF"/>
    <w:rsid w:val="003A2A2F"/>
    <w:rsid w:val="003C1953"/>
    <w:rsid w:val="003C3081"/>
    <w:rsid w:val="003D0869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4A93"/>
    <w:rsid w:val="005761F3"/>
    <w:rsid w:val="00582BA1"/>
    <w:rsid w:val="005A0465"/>
    <w:rsid w:val="005A1C35"/>
    <w:rsid w:val="005A7ED7"/>
    <w:rsid w:val="005B0142"/>
    <w:rsid w:val="005B509F"/>
    <w:rsid w:val="005D0005"/>
    <w:rsid w:val="005D3DC8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25332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73646"/>
    <w:rsid w:val="00CA7DF5"/>
    <w:rsid w:val="00CF0D38"/>
    <w:rsid w:val="00D05600"/>
    <w:rsid w:val="00D05AB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1612"/>
    <w:rsid w:val="00EA7C9E"/>
    <w:rsid w:val="00EC4D96"/>
    <w:rsid w:val="00ED5BFE"/>
    <w:rsid w:val="00F117FD"/>
    <w:rsid w:val="00F20225"/>
    <w:rsid w:val="00F26820"/>
    <w:rsid w:val="00F308B5"/>
    <w:rsid w:val="00F47BA1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B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7B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7BA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7B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7B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B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7B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7BA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7B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7B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SIESTA BEACH BAR d.o.o.</izvorni_sadrzaj>
    <derivirana_varijabla naziv="DomainObject.Predmet.ProtustrankaFormated_1">  SIESTA BEACH BAR d.o.o.</derivirana_varijabla>
  </DomainObject.Predmet.ProtustrankaFormated>
  <DomainObject.Predmet.ProtustrankaFormatedOIB>
    <izvorni_sadrzaj>  SIESTA BEACH BAR d.o.o., OIB 74931970224</izvorni_sadrzaj>
    <derivirana_varijabla naziv="DomainObject.Predmet.ProtustrankaFormatedOIB_1">  SIESTA BEACH BAR d.o.o., OIB 74931970224</derivirana_varijabla>
  </DomainObject.Predmet.ProtustrankaFormatedOIB>
  <DomainObject.Predmet.ProtustrankaFormatedWithAdress>
    <izvorni_sadrzaj> SIESTA BEACH BAR d.o.o., Obala 49, 51511 Malinska</izvorni_sadrzaj>
    <derivirana_varijabla naziv="DomainObject.Predmet.ProtustrankaFormatedWithAdress_1"> SIESTA BEACH BAR d.o.o., Obala 49, 51511 Malinska</derivirana_varijabla>
  </DomainObject.Predmet.ProtustrankaFormatedWithAdress>
  <DomainObject.Predmet.ProtustrankaFormatedWithAdressOIB>
    <izvorni_sadrzaj> SIESTA BEACH BAR d.o.o., OIB 74931970224, Obala 49, 51511 Malinska</izvorni_sadrzaj>
    <derivirana_varijabla naziv="DomainObject.Predmet.ProtustrankaFormatedWithAdressOIB_1"> SIESTA BEACH BAR d.o.o., OIB 74931970224, Obala 49, 51511 Malinska</derivirana_varijabla>
  </DomainObject.Predmet.ProtustrankaFormatedWithAdressOIB>
  <DomainObject.Predmet.ProtustrankaWithAdress>
    <izvorni_sadrzaj>SIESTA BEACH BAR d.o.o. Obala 49, 51511 Malinska</izvorni_sadrzaj>
    <derivirana_varijabla naziv="DomainObject.Predmet.ProtustrankaWithAdress_1">SIESTA BEACH BAR d.o.o. Obala 49, 51511 Malinska</derivirana_varijabla>
  </DomainObject.Predmet.ProtustrankaWithAdress>
  <DomainObject.Predmet.ProtustrankaWithAdressOIB>
    <izvorni_sadrzaj>SIESTA BEACH BAR d.o.o., OIB 74931970224, Obala 49, 51511 Malinska</izvorni_sadrzaj>
    <derivirana_varijabla naziv="DomainObject.Predmet.ProtustrankaWithAdressOIB_1">SIESTA BEACH BAR d.o.o., OIB 74931970224, Obala 49, 51511 Malinska</derivirana_varijabla>
  </DomainObject.Predmet.ProtustrankaWithAdressOIB>
  <DomainObject.Predmet.ProtustrankaNazivFormated>
    <izvorni_sadrzaj>SIESTA BEACH BAR d.o.o.</izvorni_sadrzaj>
    <derivirana_varijabla naziv="DomainObject.Predmet.ProtustrankaNazivFormated_1">SIESTA BEACH BAR d.o.o.</derivirana_varijabla>
  </DomainObject.Predmet.ProtustrankaNazivFormated>
  <DomainObject.Predmet.ProtustrankaNazivFormatedOIB>
    <izvorni_sadrzaj>SIESTA BEACH BAR d.o.o., OIB 74931970224</izvorni_sadrzaj>
    <derivirana_varijabla naziv="DomainObject.Predmet.ProtustrankaNazivFormatedOIB_1">SIESTA BEACH BAR d.o.o., OIB 74931970224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SIESTA BEACH BAR d.o.o.</item>
    </izvorni_sadrzaj>
    <derivirana_varijabla naziv="DomainObject.Predmet.ProtuStrankaListFormated_1">
      <item>SIESTA BEACH BAR d.o.o.</item>
    </derivirana_varijabla>
  </DomainObject.Predmet.ProtuStrankaListFormated>
  <DomainObject.Predmet.ProtuStrankaListFormatedOIB>
    <izvorni_sadrzaj>
      <item>SIESTA BEACH BAR d.o.o., OIB 74931970224</item>
    </izvorni_sadrzaj>
    <derivirana_varijabla naziv="DomainObject.Predmet.ProtuStrankaListFormatedOIB_1">
      <item>SIESTA BEACH BAR d.o.o., OIB 74931970224</item>
    </derivirana_varijabla>
  </DomainObject.Predmet.ProtuStrankaListFormatedOIB>
  <DomainObject.Predmet.ProtuStrankaListFormatedWithAdress>
    <izvorni_sadrzaj>
      <item>SIESTA BEACH BAR d.o.o., Obala 49, 51511 Malinska</item>
    </izvorni_sadrzaj>
    <derivirana_varijabla naziv="DomainObject.Predmet.ProtuStrankaListFormatedWithAdress_1">
      <item>SIESTA BEACH BAR d.o.o., Obala 49, 51511 Malinska</item>
    </derivirana_varijabla>
  </DomainObject.Predmet.ProtuStrankaListFormatedWithAdress>
  <DomainObject.Predmet.ProtuStrankaListFormatedWithAdressOIB>
    <izvorni_sadrzaj>
      <item>SIESTA BEACH BAR d.o.o., OIB 74931970224, Obala 49, 51511 Malinska</item>
    </izvorni_sadrzaj>
    <derivirana_varijabla naziv="DomainObject.Predmet.ProtuStrankaListFormatedWithAdressOIB_1">
      <item>SIESTA BEACH BAR d.o.o., OIB 74931970224, Obala 49, 51511 Malinska</item>
    </derivirana_varijabla>
  </DomainObject.Predmet.ProtuStrankaListFormatedWithAdressOIB>
  <DomainObject.Predmet.ProtuStrankaListNazivFormated>
    <izvorni_sadrzaj>
      <item>SIESTA BEACH BAR d.o.o.</item>
    </izvorni_sadrzaj>
    <derivirana_varijabla naziv="DomainObject.Predmet.ProtuStrankaListNazivFormated_1">
      <item>SIESTA BEACH BAR d.o.o.</item>
    </derivirana_varijabla>
  </DomainObject.Predmet.ProtuStrankaListNazivFormated>
  <DomainObject.Predmet.ProtuStrankaListNazivFormatedOIB>
    <izvorni_sadrzaj>
      <item>SIESTA BEACH BAR d.o.o., OIB 74931970224</item>
    </izvorni_sadrzaj>
    <derivirana_varijabla naziv="DomainObject.Predmet.ProtuStrankaListNazivFormatedOIB_1">
      <item>SIESTA BEACH BAR d.o.o., OIB 74931970224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SIESTA BEACH BAR d.o.o.</izvorni_sadrzaj>
    <derivirana_varijabla naziv="DomainObject.Predmet.ProtustrankaIDrugi_1">SIESTA BEACH BAR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SIESTA BEACH BAR d.o.o., OIB 74931970224, Obala 49, 51511 Malinska</izvorni_sadrzaj>
    <derivirana_varijabla naziv="DomainObject.Predmet.ProtustrankaIDrugiAdressOIB_1">SIESTA BEACH BAR d.o.o., OIB 74931970224, Obala 49,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SIESTA BEACH BAR d.o.o.</item>
    </izvorni_sadrzaj>
    <derivirana_varijabla naziv="DomainObject.Predmet.SudioniciListNaziv_1">
      <item>FINA  Rijeka</item>
      <item>SIESTA BEACH BAR d.o.o.</item>
    </derivirana_varijabla>
  </DomainObject.Predmet.SudioniciListNaziv>
  <DomainObject.Predmet.SudioniciListAdressOIB>
    <izvorni_sadrzaj>
      <item>FINA  Rijeka, OIB 85821130368, Frana Kurelca 8,51000 Rijeka</item>
      <item>SIESTA BEACH BAR d.o.o., OIB 74931970224, Obala 49,51511 Malinska</item>
    </izvorni_sadrzaj>
    <derivirana_varijabla naziv="DomainObject.Predmet.SudioniciListAdressOIB_1">
      <item>FINA  Rijeka, OIB 85821130368, Frana Kurelca 8,51000 Rijeka</item>
      <item>SIESTA BEACH BAR d.o.o., OIB 74931970224, Obala 49,51511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74931970224</item>
    </izvorni_sadrzaj>
    <derivirana_varijabla naziv="DomainObject.Predmet.SudioniciListNazivOIB_1">
      <item>, OIB 85821130368</item>
      <item>, OIB 74931970224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1520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2017-09-28T13:07:00Z</dcterms:created>
  <dc:creator>Sanela Uzelac</dc:creator>
  <cp:lastModifiedBy>Sanela Uzelac</cp:lastModifiedBy>
  <cp:lastPrinted>2017-09-29T08:33:00Z</cp:lastPrinted>
  <dcterms:modified xmlns:xsi="http://www.w3.org/2001/XMLSchema-instance" xsi:type="dcterms:W3CDTF">2017-09-29T08:33:00Z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