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c121" w14:paraId="ac5c121" w:rsidRDefault="00955085" w:rsidP="00955085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55085" w:rsidP="00955085" w:rsidR="00955085">
      <w:pPr>
        <w:pStyle w:val="SudSjedite"/>
      </w:pPr>
    </w:p>
    <w:p w:rsidRDefault="00955085" w:rsidP="00955085" w:rsidR="00955085">
      <w:pPr>
        <w:pStyle w:val="SudSjedite"/>
      </w:pPr>
      <w:r>
        <w:t>REPUBLIKA HRVATSKA</w:t>
      </w:r>
    </w:p>
    <w:p w:rsidRDefault="00955085" w:rsidP="00955085" w:rsidR="00955085">
      <w:pPr>
        <w:pStyle w:val="SudSjedite"/>
      </w:pPr>
      <w:r>
        <w:t>TRGOVAČKI SUD U VARAŽDINU</w:t>
      </w:r>
    </w:p>
    <w:p w:rsidRDefault="00955085" w:rsidP="00955085" w:rsidR="00955085">
      <w:pPr>
        <w:pStyle w:val="SudSjedite"/>
      </w:pPr>
      <w:r>
        <w:t>42000 Varaždin, Ul. braće Radić 2</w:t>
      </w:r>
    </w:p>
    <w:p w:rsidRDefault="00955085" w:rsidP="00955085" w:rsidR="00955085">
      <w:pPr>
        <w:pStyle w:val="SudSjedite"/>
      </w:pPr>
    </w:p>
    <w:p w:rsidRDefault="00955085" w:rsidP="00955085" w:rsidR="00955085">
      <w:pPr>
        <w:spacing w:after="0"/>
        <w:jc w:val="right"/>
      </w:pPr>
    </w:p>
    <w:p w:rsidRDefault="00955085" w:rsidP="00955085" w:rsidR="00955085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>, kao stečajnom sucu u predmetu u povodu zahtjeva Financijske agencije Regionalni centar Zagreb, Podružnica Varaždin, Augusta Cesarca 2, Varaždin, za pokretanje skraćenog stečajnog postupka protiv</w:t>
      </w:r>
      <w:r>
        <w:t xml:space="preserve"> Autoprijevoz   H U Đ E K   društvo s ograničenom odgovornošću za prijevoz robe i tereta cestom, OIB 72512366974, </w:t>
      </w:r>
      <w:proofErr w:type="spellStart"/>
      <w:r>
        <w:t>Žigrovec</w:t>
      </w:r>
      <w:proofErr w:type="spellEnd"/>
      <w:r>
        <w:t xml:space="preserve">, Vrtna Ulica 2, </w:t>
      </w:r>
      <w:r>
        <w:t>6. studenoga 2015. temeljem čl. 430. Stečajnog zakona („NN“ 71/15, u daljnjem tekstu SZ) objavljuje sljedeći</w:t>
      </w:r>
    </w:p>
    <w:p w:rsidRDefault="00955085" w:rsidP="00955085" w:rsidR="00955085">
      <w:pPr>
        <w:spacing w:after="0"/>
        <w:jc w:val="center"/>
      </w:pPr>
    </w:p>
    <w:p w:rsidRDefault="00955085" w:rsidP="00955085" w:rsidR="00955085">
      <w:pPr>
        <w:spacing w:after="0"/>
        <w:jc w:val="center"/>
      </w:pPr>
      <w:r>
        <w:t>OGLAS</w:t>
      </w:r>
    </w:p>
    <w:p w:rsidRDefault="00955085" w:rsidP="00955085" w:rsidR="00955085">
      <w:pPr>
        <w:spacing w:after="0"/>
      </w:pPr>
    </w:p>
    <w:p w:rsidRDefault="00955085" w:rsidP="00955085" w:rsidR="00955085">
      <w:pPr>
        <w:spacing w:after="0"/>
        <w:jc w:val="both"/>
      </w:pPr>
      <w:r>
        <w:t>1/</w:t>
      </w:r>
      <w:r>
        <w:tab/>
        <w:t xml:space="preserve">Utvrđuje se da ukupni iznos evidentiranog duga dužnika Autoprijevoz   H U Đ E K   društvo s ograničenom odgovornošću za prijevoz robe i tereta cestom, OIB 72512366974, </w:t>
      </w:r>
      <w:proofErr w:type="spellStart"/>
      <w:r>
        <w:t>Žigrovec</w:t>
      </w:r>
      <w:proofErr w:type="spellEnd"/>
      <w:r>
        <w:t>, Vrtna Ulica 2</w:t>
      </w:r>
      <w:r>
        <w:t xml:space="preserve">, </w:t>
      </w:r>
      <w:r>
        <w:t>iznosi</w:t>
      </w:r>
      <w:r>
        <w:t xml:space="preserve"> 378.284,88 kn.</w:t>
      </w:r>
      <w:r>
        <w:t xml:space="preserve"> </w:t>
      </w:r>
    </w:p>
    <w:p w:rsidRDefault="00955085" w:rsidP="00955085" w:rsidR="00955085">
      <w:pPr>
        <w:spacing w:after="0"/>
        <w:jc w:val="both"/>
      </w:pPr>
    </w:p>
    <w:p w:rsidRDefault="00955085" w:rsidP="00955085" w:rsidR="00955085">
      <w:pPr>
        <w:spacing w:after="0"/>
        <w:jc w:val="both"/>
      </w:pPr>
      <w:r>
        <w:t>2/</w:t>
      </w:r>
      <w:r>
        <w:tab/>
        <w:t xml:space="preserve"> Poziva se direktor dužnika </w:t>
      </w:r>
      <w:r>
        <w:t xml:space="preserve">Daliborka </w:t>
      </w:r>
      <w:proofErr w:type="spellStart"/>
      <w:r>
        <w:t>Huđek</w:t>
      </w:r>
      <w:proofErr w:type="spellEnd"/>
      <w:r>
        <w:t xml:space="preserve"> iz </w:t>
      </w:r>
      <w:proofErr w:type="spellStart"/>
      <w:r>
        <w:t>Žigrovca</w:t>
      </w:r>
      <w:proofErr w:type="spellEnd"/>
      <w:r>
        <w:t xml:space="preserve">, Vrtna 2, OIB 73525538546, </w:t>
      </w:r>
    </w:p>
    <w:p w:rsidRDefault="00955085" w:rsidP="00955085" w:rsidR="00955085">
      <w:pPr>
        <w:spacing w:after="0"/>
        <w:jc w:val="both"/>
      </w:pPr>
      <w:r>
        <w:t xml:space="preserve">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55085" w:rsidP="00955085" w:rsidR="00955085">
      <w:pPr>
        <w:spacing w:after="0"/>
        <w:jc w:val="both"/>
      </w:pPr>
    </w:p>
    <w:p w:rsidRDefault="00955085" w:rsidP="00955085" w:rsidR="00955085">
      <w:pPr>
        <w:spacing w:after="0"/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55085" w:rsidP="00955085" w:rsidR="00955085">
      <w:pPr>
        <w:spacing w:after="0"/>
      </w:pPr>
    </w:p>
    <w:p w:rsidRDefault="00955085" w:rsidP="00955085" w:rsidR="00955085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55085" w:rsidP="00955085" w:rsidR="00955085">
      <w:pPr>
        <w:spacing w:after="0"/>
        <w:jc w:val="both"/>
        <w:rPr>
          <w:color w:val="000000"/>
        </w:rPr>
      </w:pPr>
      <w:r>
        <w:tab/>
      </w:r>
    </w:p>
    <w:p w:rsidRDefault="00955085" w:rsidP="00955085" w:rsidR="00955085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498</w:t>
      </w:r>
      <w:r>
        <w:t xml:space="preserve">15 otvoren kod Hrvatske poštanske banke. </w:t>
      </w:r>
    </w:p>
    <w:p w:rsidRDefault="00955085" w:rsidP="00955085" w:rsidR="00955085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55085" w:rsidP="00955085" w:rsidR="00955085">
      <w:pPr>
        <w:spacing w:after="0"/>
        <w:jc w:val="center"/>
      </w:pPr>
      <w:r>
        <w:t>U Varaždinu, 6. studenoga 2015.</w:t>
      </w:r>
    </w:p>
    <w:p w:rsidRDefault="00955085" w:rsidP="00955085" w:rsidR="00955085">
      <w:pPr>
        <w:spacing w:after="0"/>
        <w:jc w:val="both"/>
      </w:pPr>
    </w:p>
    <w:p w:rsidRDefault="00955085" w:rsidP="00955085" w:rsidR="00955085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55085" w:rsidP="00955085" w:rsidR="00955085">
      <w:pPr>
        <w:spacing w:after="0"/>
      </w:pPr>
    </w:p>
    <w:p w:rsidRDefault="00955085" w:rsidP="00955085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sectPr w:rsidSect="00955085" w:rsidR="00DA0242">
      <w:headerReference w:type="default" r:id="rId11"/>
      <w:pgSz w:code="9" w:h="16839" w:w="11907"/>
      <w:pgMar w:gutter="0" w:footer="1134" w:header="1134" w:left="1418" w:bottom="1418" w:right="1418" w:top="1418"/>
      <w:paperSrc w:other="1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085" w:rsidR="008333A9">
    <w:pPr>
      <w:pStyle w:val="Zaglavlje"/>
    </w:pPr>
    <w:r>
      <w:rPr>
        <w:rStyle w:val="PozadinaSvijetloCrvena"/>
        <w:shd w:fill="auto" w:color="auto" w:val="clear"/>
      </w:rPr>
      <w:t>Poslovni broj: ST-498/15-4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08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516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St-498/2015-4</izvorni_sadrzaj>
    <derivirana_varijabla naziv="DomainObject.Oznaka_1">St-498/2015-4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St-498/2015</izvorni_sadrzaj>
    <derivirana_varijabla naziv="DomainObject.Predmet.OznakaBroj_1">St-498/2015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H U Đ E K društvo s ograničenom odgovornošću za prijevoz robe i tereta cestom</izvorni_sadrzaj>
    <derivirana_varijabla naziv="DomainObject.Predmet.ProtustrankaFormated_1">  Autoprijevoz H U Đ E K društvo s ograničenom odgovornošću za prijevoz robe i tereta cestom</derivirana_varijabla>
  </DomainObject.Predmet.ProtustrankaFormated>
  <DomainObject.Predmet.ProtustrankaFormatedOIB>
    <izvorni_sadrzaj>  Autoprijevoz H U Đ E K društvo s ograničenom odgovornošću za prijevoz robe i tereta cestom, OIB 72512366974</izvorni_sadrzaj>
    <derivirana_varijabla naziv="DomainObject.Predmet.ProtustrankaFormatedOIB_1">  Autoprijevoz H U Đ E K društvo s ograničenom odgovornošću za prijevoz robe i tereta cestom, OIB 72512366974</derivirana_varijabla>
  </DomainObject.Predmet.ProtustrankaFormatedOIB>
  <DomainObject.Predmet.ProtustrankaFormatedWithAdress>
    <izvorni_sadrzaj> Autoprijevoz H U Đ E K društvo s ograničenom odgovornošću za prijevoz robe i tereta cestom, Vrtna Ulica 2, 42204 Žigrovec</izvorni_sadrzaj>
    <derivirana_varijabla naziv="DomainObject.Predmet.ProtustrankaFormatedWithAdress_1"> Autoprijevoz H U Đ E K društvo s ograničenom odgovornošću za prijevoz robe i tereta cestom, Vrtna Ulica 2, 42204 Žigrovec</derivirana_varijabla>
  </DomainObject.Predmet.ProtustrankaFormatedWithAdress>
  <DomainObject.Predmet.ProtustrankaFormatedWithAdressOIB>
    <izvorni_sadrzaj> Autoprijevoz H U Đ E K društvo s ograničenom odgovornošću za prijevoz robe i tereta cestom, OIB 72512366974, Vrtna Ulica 2, 42204 Žigrovec</izvorni_sadrzaj>
    <derivirana_varijabla naziv="DomainObject.Predmet.ProtustrankaFormatedWithAdressOIB_1"> Autoprijevoz H U Đ E K društvo s ograničenom odgovornošću za prijevoz robe i tereta cestom, OIB 72512366974, Vrtna Ulica 2, 42204 Žigrovec</derivirana_varijabla>
  </DomainObject.Predmet.ProtustrankaFormatedWithAdressOIB>
  <DomainObject.Predmet.ProtustrankaWithAdress>
    <izvorni_sadrzaj>Autoprijevoz H U Đ E K društvo s ograničenom odgovornošću za prijevoz robe i tereta cestom Vrtna Ulica 2, 42204 Žigrovec</izvorni_sadrzaj>
    <derivirana_varijabla naziv="DomainObject.Predmet.ProtustrankaWithAdress_1">Autoprijevoz H U Đ E K društvo s ograničenom odgovornošću za prijevoz robe i tereta cestom Vrtna Ulica 2, 42204 Žigrovec</derivirana_varijabla>
  </DomainObject.Predmet.ProtustrankaWithAdress>
  <DomainObject.Predmet.ProtustrankaWithAdressOIB>
    <izvorni_sadrzaj>Autoprijevoz H U Đ E K društvo s ograničenom odgovornošću za prijevoz robe i tereta cestom, OIB 72512366974, Vrtna Ulica 2, 42204 Žigrovec</izvorni_sadrzaj>
    <derivirana_varijabla naziv="DomainObject.Predmet.ProtustrankaWithAdressOIB_1">Autoprijevoz H U Đ E K društvo s ograničenom odgovornošću za prijevoz robe i tereta cestom, OIB 72512366974, Vrtna Ulica 2, 42204 Žigrovec</derivirana_varijabla>
  </DomainObject.Predmet.ProtustrankaWithAdressOIB>
  <DomainObject.Predmet.ProtustrankaNazivFormated>
    <izvorni_sadrzaj>Autoprijevoz H U Đ E K društvo s ograničenom odgovornošću za prijevoz robe i tereta cestom</izvorni_sadrzaj>
    <derivirana_varijabla naziv="DomainObject.Predmet.ProtustrankaNazivFormated_1">Autoprijevoz H U Đ E K društvo s ograničenom odgovornošću za prijevoz robe i tereta cestom</derivirana_varijabla>
  </DomainObject.Predmet.ProtustrankaNazivFormated>
  <DomainObject.Predmet.ProtustrankaNazivFormatedOIB>
    <izvorni_sadrzaj>Autoprijevoz H U Đ E K društvo s ograničenom odgovornošću za prijevoz robe i tereta cestom, OIB 72512366974</izvorni_sadrzaj>
    <derivirana_varijabla naziv="DomainObject.Predmet.ProtustrankaNazivFormatedOIB_1">Autoprijevoz H U Đ E K društvo s ograničenom odgovornošću za prijevoz robe i tereta cestom, OIB 72512366974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378284.88</izvorni_sadrzaj>
    <derivirana_varijabla naziv="DomainObject.Predmet.TrenutnaVrijednost_1">378284.88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H U Đ E K društvo s ograničenom odgovornošću za prijevoz robe i tereta cestom</item>
    </izvorni_sadrzaj>
    <derivirana_varijabla naziv="DomainObject.Predmet.ProtuStrankaListFormated_1">
      <item>Autoprijevoz H U Đ E K društvo s ograničenom odgovornošću za prijevoz robe i tereta cestom</item>
    </derivirana_varijabla>
  </DomainObject.Predmet.ProtuStrankaListFormated>
  <DomainObject.Predmet.ProtuStrankaListFormatedOIB>
    <izvorni_sadrzaj>
      <item>Autoprijevoz H U Đ E K društvo s ograničenom odgovornošću za prijevoz robe i tereta cestom, OIB 72512366974</item>
    </izvorni_sadrzaj>
    <derivirana_varijabla naziv="DomainObject.Predmet.ProtuStrankaListFormatedOIB_1">
      <item>Autoprijevoz H U Đ E K društvo s ograničenom odgovornošću za prijevoz robe i tereta cestom, OIB 72512366974</item>
    </derivirana_varijabla>
  </DomainObject.Predmet.ProtuStrankaListFormatedOIB>
  <DomainObject.Predmet.ProtuStrankaListFormatedWithAdress>
    <izvorni_sadrzaj>
      <item>Autoprijevoz H U Đ E K društvo s ograničenom odgovornošću za prijevoz robe i tereta cestom, Vrtna Ulica 2, 42204 Žigrovec</item>
    </izvorni_sadrzaj>
    <derivirana_varijabla naziv="DomainObject.Predmet.ProtuStrankaListFormatedWithAdress_1">
      <item>Autoprijevoz H U Đ E K društvo s ograničenom odgovornošću za prijevoz robe i tereta cestom, Vrtna Ulica 2, 42204 Žigrovec</item>
    </derivirana_varijabla>
  </DomainObject.Predmet.ProtuStrankaListFormatedWithAdress>
  <DomainObject.Predmet.ProtuStrankaListFormatedWithAdressOIB>
    <izvorni_sadrzaj>
      <item>Autoprijevoz H U Đ E K društvo s ograničenom odgovornošću za prijevoz robe i tereta cestom, OIB 72512366974, Vrtna Ulica 2, 42204 Žigrovec</item>
    </izvorni_sadrzaj>
    <derivirana_varijabla naziv="DomainObject.Predmet.ProtuStrankaListFormatedWithAdressOIB_1">
      <item>Autoprijevoz H U Đ E K društvo s ograničenom odgovornošću za prijevoz robe i tereta cestom, OIB 72512366974, Vrtna Ulica 2, 42204 Žigrovec</item>
    </derivirana_varijabla>
  </DomainObject.Predmet.ProtuStrankaListFormatedWithAdressOIB>
  <DomainObject.Predmet.ProtuStrankaListNazivFormated>
    <izvorni_sadrzaj>
      <item>Autoprijevoz H U Đ E K društvo s ograničenom odgovornošću za prijevoz robe i tereta cestom</item>
    </izvorni_sadrzaj>
    <derivirana_varijabla naziv="DomainObject.Predmet.ProtuStrankaListNazivFormated_1">
      <item>Autoprijevoz H U Đ E K društvo s ograničenom odgovornošću za prijevoz robe i tereta cestom</item>
    </derivirana_varijabla>
  </DomainObject.Predmet.ProtuStrankaListNazivFormated>
  <DomainObject.Predmet.ProtuStrankaListNazivFormatedOIB>
    <izvorni_sadrzaj>
      <item>Autoprijevoz H U Đ E K društvo s ograničenom odgovornošću za prijevoz robe i tereta cestom, OIB 72512366974</item>
    </izvorni_sadrzaj>
    <derivirana_varijabla naziv="DomainObject.Predmet.ProtuStrankaListNazivFormatedOIB_1">
      <item>Autoprijevoz H U Đ E K društvo s ograničenom odgovornošću za prijevoz robe i tereta cestom, OIB 72512366974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St-498/2015-4</izvorni_sadrzaj>
    <derivirana_varijabla naziv="DomainObject.PoslovniBrojDokumenta_1">St-498/2015-4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H U Đ E K društvo s ograničenom odgovornošću za prijevoz robe i tereta cestom</izvorni_sadrzaj>
    <derivirana_varijabla naziv="DomainObject.Predmet.ProtustrankaIDrugi_1">Autoprijevoz H U Đ E K društvo s ograničenom odgovornošću za prijevoz robe i tereta cestom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Autoprijevoz H U Đ E K društvo s ograničenom odgovornošću za prijevoz robe i tereta cestom, OIB 72512366974, Vrtna Ulica 2, 42204 Žigrovec</izvorni_sadrzaj>
    <derivirana_varijabla naziv="DomainObject.Predmet.ProtustrankaIDrugiAdressOIB_1">Autoprijevoz H U Đ E K društvo s ograničenom odgovornošću za prijevoz robe i tereta cestom, OIB 72512366974, Vrtna Ulica 2,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H U Đ E K društvo s ograničenom odgovornošću za prijevoz robe i tereta cestom</item>
      <item>E-oglasna ploča</item>
      <item>Sudski registar, Trgovački sud u Varaždinu</item>
    </izvorni_sadrzaj>
    <derivirana_varijabla naziv="DomainObject.Predmet.SudioniciListNaziv_1">
      <item>Financijska agencija</item>
      <item>Autoprijevoz H U Đ E K društvo s ograničenom odgovornošću za prijevoz robe i tereta cestom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Autoprijevoz H U Đ E K društvo s ograničenom odgovornošću za prijevoz robe i tereta cestom, OIB 72512366974, Vrtna Ulica 2,42204 Žigrovec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Autoprijevoz H U Đ E K društvo s ograničenom odgovornošću za prijevoz robe i tereta cestom, OIB 72512366974, Vrtna Ulica 2,42204 Žigrovec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3323F6-F969-47B0-8574-2D88FBA7F2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2096</properties:Characters>
  <properties:Lines>49</properties:Lines>
  <properties:Paragraphs>15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2015-11-06T08:00:00Z</cp:lastPrinted>
  <dcterms:modified xmlns:xsi="http://www.w3.org/2001/XMLSchema-instance" xsi:type="dcterms:W3CDTF">2015-11-06T08:00:00Z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