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7e72a" w14:paraId="a97e72a" w:rsidRDefault="00DC218F" w:rsidP="007861CD" w:rsidR="00DC218F">
      <w:pPr>
        <w:pStyle w:val="Povratnaomotnica"/>
        <w15:collapsed w:val="false"/>
      </w:pPr>
      <w:bookmarkStart w:name="_GoBack" w:id="0"/>
      <w:bookmarkEnd w:id="0"/>
      <w:r>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C218F" w:rsidP="00C127EB" w:rsidR="00DC218F">
      <w:pPr>
        <w:jc w:val="both"/>
      </w:pPr>
    </w:p>
    <w:p w:rsidRDefault="00DC218F" w:rsidP="00C127EB" w:rsidR="00DC218F">
      <w:pPr>
        <w:jc w:val="both"/>
      </w:pPr>
    </w:p>
    <w:p w:rsidRDefault="00C127EB" w:rsidP="00C127EB" w:rsidR="00C127EB">
      <w:pPr>
        <w:jc w:val="both"/>
      </w:pPr>
      <w:r>
        <w:t>REPUBLIKA HRVATSKA</w:t>
      </w:r>
    </w:p>
    <w:p w:rsidRDefault="00C127EB" w:rsidP="00C127EB" w:rsidR="00C127EB">
      <w:r>
        <w:t xml:space="preserve">TRGOVAČKI SUD U SPLITU                                                                   </w:t>
      </w:r>
    </w:p>
    <w:p w:rsidRDefault="00C127EB" w:rsidP="00DC218F" w:rsidR="00EE68C3">
      <w:r>
        <w:t>Split, Sukoišanska 6</w:t>
      </w:r>
    </w:p>
    <w:p w:rsidRDefault="00DC218F" w:rsidP="00C127EB" w:rsidR="00DC218F">
      <w:pPr>
        <w:jc w:val="center"/>
      </w:pPr>
    </w:p>
    <w:p w:rsidRDefault="00C127EB" w:rsidP="00C127EB" w:rsidR="00C127EB">
      <w:pPr>
        <w:jc w:val="center"/>
      </w:pPr>
      <w:r>
        <w:t>R J E Š E N J E</w:t>
      </w:r>
    </w:p>
    <w:p w:rsidRDefault="00DC218F" w:rsidP="00C127EB" w:rsidR="00DC218F">
      <w:pPr>
        <w:jc w:val="center"/>
      </w:pPr>
    </w:p>
    <w:p w:rsidRDefault="00C127EB" w:rsidP="00DC218F" w:rsidR="00C127EB"/>
    <w:p w:rsidRDefault="00C127EB" w:rsidP="00DC218F" w:rsidR="0086474D">
      <w:pPr>
        <w:jc w:val="both"/>
      </w:pPr>
      <w:r>
        <w:t xml:space="preserve">               Trgovački sud u Splitu, po sucu ovog suda </w:t>
      </w:r>
      <w:r w:rsidR="00EB0242">
        <w:t>Katarini Mikulić</w:t>
      </w:r>
      <w:r>
        <w:t xml:space="preserve">,  kao stečajnom sucu, </w:t>
      </w:r>
      <w:r w:rsidR="007861CD">
        <w:t xml:space="preserve">u stečajnom postupku nad stečajnim dužnikom  </w:t>
      </w:r>
      <w:r w:rsidR="00BE7921">
        <w:t>ORNO, d.o.o. u stečaju, OIB: 55514972429, Split, Sarajevska 48</w:t>
      </w:r>
      <w:r w:rsidR="00415FA7">
        <w:t xml:space="preserve">,  </w:t>
      </w:r>
      <w:r w:rsidR="00184EAF">
        <w:t xml:space="preserve">dana </w:t>
      </w:r>
      <w:r w:rsidR="00BE7921">
        <w:t>25</w:t>
      </w:r>
      <w:r w:rsidR="00C30E5F">
        <w:t>. siječnja 2017</w:t>
      </w:r>
      <w:r w:rsidR="005B0DC7">
        <w:t xml:space="preserve">. godine </w:t>
      </w:r>
    </w:p>
    <w:p w:rsidRDefault="00DC218F" w:rsidP="00DC218F" w:rsidR="00DC218F" w:rsidRPr="0086474D">
      <w:pPr>
        <w:jc w:val="both"/>
      </w:pPr>
    </w:p>
    <w:p w:rsidRDefault="00DC218F" w:rsidP="007861CD" w:rsidR="00DC218F">
      <w:pPr>
        <w:jc w:val="center"/>
        <w:rPr>
          <w:bCs/>
        </w:rPr>
      </w:pPr>
    </w:p>
    <w:p w:rsidRDefault="006056E0" w:rsidP="007861CD" w:rsidR="006056E0">
      <w:pPr>
        <w:jc w:val="center"/>
        <w:rPr>
          <w:bCs/>
        </w:rPr>
      </w:pPr>
      <w:r w:rsidRPr="00A10ADE">
        <w:rPr>
          <w:bCs/>
        </w:rPr>
        <w:t>r i j e š i o     j e</w:t>
      </w:r>
    </w:p>
    <w:p w:rsidRDefault="00DC218F" w:rsidP="007861CD" w:rsidR="00DC218F">
      <w:pPr>
        <w:jc w:val="center"/>
        <w:rPr>
          <w:bCs/>
        </w:rPr>
      </w:pPr>
    </w:p>
    <w:p w:rsidRDefault="006056E0" w:rsidP="006056E0" w:rsidR="006056E0">
      <w:pPr>
        <w:numPr>
          <w:ilvl w:val="0"/>
          <w:numId w:val="7"/>
        </w:numPr>
        <w:jc w:val="both"/>
      </w:pPr>
      <w:r>
        <w:t>Određuje se</w:t>
      </w:r>
      <w:r w:rsidR="0067433F">
        <w:t xml:space="preserve"> z</w:t>
      </w:r>
      <w:r w:rsidRPr="006C32F8">
        <w:t xml:space="preserve">avršno ročište vjerovnika  u ovom stečajnom postupku za </w:t>
      </w:r>
      <w:r w:rsidR="00593D9D">
        <w:rPr>
          <w:b/>
        </w:rPr>
        <w:t xml:space="preserve"> </w:t>
      </w:r>
      <w:r w:rsidR="000D4454" w:rsidRPr="000D4454">
        <w:t>dan</w:t>
      </w:r>
      <w:r w:rsidR="000D4454">
        <w:rPr>
          <w:b/>
        </w:rPr>
        <w:t xml:space="preserve"> </w:t>
      </w:r>
      <w:r w:rsidR="00DC218F">
        <w:t>03. ožujka</w:t>
      </w:r>
      <w:r w:rsidR="00C30E5F">
        <w:t xml:space="preserve"> 2017</w:t>
      </w:r>
      <w:r w:rsidR="00EB0242" w:rsidRPr="00EB0242">
        <w:t>.</w:t>
      </w:r>
      <w:r w:rsidR="005A5D17" w:rsidRPr="00EB0242">
        <w:t xml:space="preserve"> </w:t>
      </w:r>
      <w:r w:rsidR="00002D27" w:rsidRPr="00EB0242">
        <w:t>godine</w:t>
      </w:r>
      <w:r w:rsidRPr="00EB0242">
        <w:t xml:space="preserve"> u </w:t>
      </w:r>
      <w:r w:rsidR="00DC218F">
        <w:t>08.45</w:t>
      </w:r>
      <w:r w:rsidR="000D4454" w:rsidRPr="00EB0242">
        <w:t xml:space="preserve"> </w:t>
      </w:r>
      <w:r w:rsidRPr="00EB0242">
        <w:t>sati</w:t>
      </w:r>
      <w:r w:rsidRPr="00EB0242">
        <w:rPr>
          <w:i/>
        </w:rPr>
        <w:t>,</w:t>
      </w:r>
      <w:r>
        <w:t xml:space="preserve"> </w:t>
      </w:r>
      <w:r w:rsidR="00415FA7">
        <w:t>sudnica broj 203/II Trgovačkog suda u Splitu, Sukoišanska br. 6</w:t>
      </w:r>
      <w:r>
        <w:t xml:space="preserve"> radi:</w:t>
      </w:r>
    </w:p>
    <w:p w:rsidRDefault="006056E0" w:rsidP="006056E0" w:rsidR="006056E0">
      <w:pPr>
        <w:jc w:val="both"/>
      </w:pPr>
    </w:p>
    <w:p w:rsidRDefault="006056E0" w:rsidP="006056E0" w:rsidR="006056E0">
      <w:pPr>
        <w:ind w:left="1416"/>
        <w:jc w:val="both"/>
      </w:pPr>
      <w:r>
        <w:t xml:space="preserve">- raspravljanja o </w:t>
      </w:r>
      <w:r w:rsidR="00002D27">
        <w:t>z</w:t>
      </w:r>
      <w:r>
        <w:t xml:space="preserve">avršnom izvješću i </w:t>
      </w:r>
      <w:r w:rsidR="00002D27">
        <w:t>z</w:t>
      </w:r>
      <w:r>
        <w:t>avršnom računu stečaj</w:t>
      </w:r>
      <w:r w:rsidR="00A131CE">
        <w:t>n</w:t>
      </w:r>
      <w:r w:rsidR="002332BF">
        <w:t>e upraviteljice</w:t>
      </w:r>
      <w:r>
        <w:t>,</w:t>
      </w:r>
    </w:p>
    <w:p w:rsidRDefault="006056E0" w:rsidP="006056E0" w:rsidR="006056E0">
      <w:pPr>
        <w:ind w:left="1416"/>
        <w:jc w:val="both"/>
      </w:pPr>
      <w:r>
        <w:t xml:space="preserve">- </w:t>
      </w:r>
      <w:r w:rsidR="00BE7921">
        <w:t>zaključenju stečajnog postupka</w:t>
      </w:r>
      <w:r w:rsidR="00585377">
        <w:t>.</w:t>
      </w:r>
    </w:p>
    <w:p w:rsidRDefault="006056E0" w:rsidP="006056E0" w:rsidR="006056E0">
      <w:pPr>
        <w:jc w:val="both"/>
      </w:pPr>
    </w:p>
    <w:p w:rsidRDefault="006056E0" w:rsidP="006056E0" w:rsidR="006056E0">
      <w:pPr>
        <w:numPr>
          <w:ilvl w:val="0"/>
          <w:numId w:val="7"/>
        </w:numPr>
        <w:jc w:val="both"/>
      </w:pPr>
      <w:r>
        <w:t>Na završno ročište vjerovnika  u ovom stečajnom postupku pozivaju se s</w:t>
      </w:r>
      <w:r w:rsidR="002332BF">
        <w:t>vi vjerovnici stečajnog dužnika i stečajna upraviteljica.</w:t>
      </w:r>
    </w:p>
    <w:p w:rsidRDefault="006056E0" w:rsidP="006056E0" w:rsidR="006056E0">
      <w:pPr>
        <w:ind w:left="720"/>
        <w:jc w:val="both"/>
      </w:pPr>
    </w:p>
    <w:p w:rsidRDefault="00585377" w:rsidP="00585377" w:rsidR="00585377">
      <w:pPr>
        <w:numPr>
          <w:ilvl w:val="0"/>
          <w:numId w:val="7"/>
        </w:numPr>
        <w:jc w:val="both"/>
      </w:pPr>
      <w:r>
        <w:t>U pisarnici ovog suda može se izvršiti uvid u završno</w:t>
      </w:r>
      <w:r w:rsidR="00BE7921">
        <w:t xml:space="preserve"> izvješće stečajnog upravitelja i</w:t>
      </w:r>
      <w:r>
        <w:t xml:space="preserve"> završni račun, te će ista dokumentacija biti objavljena na mrežnoj stranici e-oglasna ploča Trgovačkog suda u Splitu.</w:t>
      </w:r>
    </w:p>
    <w:p w:rsidRDefault="00EE68C3" w:rsidP="00DC218F" w:rsidR="00EE68C3"/>
    <w:p w:rsidRDefault="00DC218F" w:rsidP="00C30E5F" w:rsidR="00DC218F">
      <w:pPr>
        <w:pStyle w:val="Odlomakpopisa"/>
        <w:ind w:firstLine="684" w:left="3564"/>
      </w:pPr>
    </w:p>
    <w:p w:rsidRDefault="00C30E5F" w:rsidP="00C30E5F" w:rsidR="00C30E5F">
      <w:pPr>
        <w:pStyle w:val="Odlomakpopisa"/>
        <w:ind w:firstLine="684" w:left="3564"/>
      </w:pPr>
      <w:r>
        <w:t>Obrazloženje</w:t>
      </w:r>
    </w:p>
    <w:p w:rsidRDefault="00DC218F" w:rsidP="00C30E5F" w:rsidR="00DC218F">
      <w:pPr>
        <w:pStyle w:val="Odlomakpopisa"/>
        <w:ind w:firstLine="684" w:left="3564"/>
      </w:pPr>
    </w:p>
    <w:p w:rsidRDefault="00C30E5F" w:rsidP="00C30E5F" w:rsidR="00C30E5F"/>
    <w:p w:rsidRDefault="00BE7921" w:rsidP="00BE7921" w:rsidR="00BE7921">
      <w:pPr>
        <w:tabs>
          <w:tab w:pos="0" w:val="left"/>
        </w:tabs>
        <w:jc w:val="both"/>
      </w:pPr>
      <w:r>
        <w:tab/>
        <w:t xml:space="preserve">Rješenjem ovog suda br. 4. </w:t>
      </w:r>
      <w:r w:rsidRPr="003A4FAE">
        <w:t>ST-</w:t>
      </w:r>
      <w:r>
        <w:t>428/2013 od 10. travnja 2014</w:t>
      </w:r>
      <w:r w:rsidRPr="003A4FAE">
        <w:t>. godine otvoren stečajni postupak na stečajnim dužnikom</w:t>
      </w:r>
      <w:r>
        <w:t xml:space="preserve"> </w:t>
      </w:r>
      <w:r w:rsidRPr="005C119E">
        <w:t xml:space="preserve">ORNO d.o.o. </w:t>
      </w:r>
      <w:r>
        <w:t xml:space="preserve">u stečaju </w:t>
      </w:r>
      <w:r w:rsidRPr="005C119E">
        <w:t xml:space="preserve">OIB: 55514972429, Split, Sarajevska 48. </w:t>
      </w:r>
    </w:p>
    <w:p w:rsidRDefault="00BE7921" w:rsidP="00BE7921" w:rsidR="00BE7921">
      <w:pPr>
        <w:tabs>
          <w:tab w:pos="0" w:val="left"/>
        </w:tabs>
        <w:jc w:val="both"/>
      </w:pPr>
      <w:r>
        <w:tab/>
      </w:r>
      <w:r w:rsidRPr="005C119E">
        <w:t>Ist</w:t>
      </w:r>
      <w:r w:rsidRPr="003A4FAE">
        <w:t>im rješenjem za stečajnog upravitelja imenovan</w:t>
      </w:r>
      <w:r>
        <w:t>a</w:t>
      </w:r>
      <w:r w:rsidRPr="003A4FAE">
        <w:t xml:space="preserve"> </w:t>
      </w:r>
      <w:r w:rsidRPr="00837CE0">
        <w:t xml:space="preserve">je  </w:t>
      </w:r>
      <w:r>
        <w:t xml:space="preserve">Anči Bašić, dipl. oec., Mažuranićevo šetalište 35, OIB: </w:t>
      </w:r>
      <w:r w:rsidRPr="00B3466D">
        <w:t>38874953663</w:t>
      </w:r>
      <w:r>
        <w:t>.</w:t>
      </w:r>
    </w:p>
    <w:p w:rsidRDefault="00BE7921" w:rsidP="00BE7921" w:rsidR="00BE7921">
      <w:pPr>
        <w:jc w:val="both"/>
      </w:pPr>
    </w:p>
    <w:p w:rsidRDefault="00C30E5F" w:rsidP="00EE68C3" w:rsidR="00C30E5F" w:rsidRPr="00C30E5F">
      <w:pPr>
        <w:ind w:firstLine="708"/>
        <w:jc w:val="both"/>
        <w:rPr>
          <w:lang w:val="de-DE"/>
        </w:rPr>
      </w:pPr>
      <w:r>
        <w:rPr>
          <w:lang w:val="de-DE"/>
        </w:rPr>
        <w:t xml:space="preserve">Podneskom od </w:t>
      </w:r>
      <w:r w:rsidR="00BE7921">
        <w:rPr>
          <w:lang w:val="de-DE"/>
        </w:rPr>
        <w:t>24</w:t>
      </w:r>
      <w:r>
        <w:rPr>
          <w:lang w:val="de-DE"/>
        </w:rPr>
        <w:t>. siječnja 2017</w:t>
      </w:r>
      <w:r w:rsidRPr="00C30E5F">
        <w:rPr>
          <w:lang w:val="de-DE"/>
        </w:rPr>
        <w:t xml:space="preserve">. godine stečajna upraviteljica </w:t>
      </w:r>
      <w:r w:rsidR="00BE7921">
        <w:rPr>
          <w:lang w:val="de-DE"/>
        </w:rPr>
        <w:t>je</w:t>
      </w:r>
      <w:r w:rsidRPr="00C30E5F">
        <w:rPr>
          <w:lang w:val="de-DE"/>
        </w:rPr>
        <w:t xml:space="preserve"> predložila određivanje završnog ročišta i zaključenje ovog stečajnog postupka. Isto tako, stečajna upraviteljica je navela da dužnik nema nikakvih aktivnos</w:t>
      </w:r>
      <w:r w:rsidR="00EE68C3">
        <w:rPr>
          <w:lang w:val="de-DE"/>
        </w:rPr>
        <w:t>ti, sva imovina je unovčena.</w:t>
      </w:r>
    </w:p>
    <w:p w:rsidRDefault="00EE68C3" w:rsidP="00EE68C3" w:rsidR="00EE68C3">
      <w:pPr>
        <w:jc w:val="both"/>
      </w:pPr>
    </w:p>
    <w:p w:rsidRDefault="00C30E5F" w:rsidP="00EE68C3" w:rsidR="00C30E5F" w:rsidRPr="00EE68C3">
      <w:pPr>
        <w:ind w:firstLine="708"/>
        <w:jc w:val="both"/>
        <w:rPr>
          <w:lang w:val="de-DE"/>
        </w:rPr>
      </w:pPr>
      <w:r>
        <w:lastRenderedPageBreak/>
        <w:t>Temeljem odredbe čl. 193</w:t>
      </w:r>
      <w:r w:rsidR="00421DA5">
        <w:t>.</w:t>
      </w:r>
      <w:r>
        <w:t xml:space="preserve"> Stečajnog zakona </w:t>
      </w:r>
      <w:r w:rsidRPr="00EE68C3">
        <w:rPr>
          <w:bCs/>
        </w:rPr>
        <w:t xml:space="preserve">(Narodne novine br. 44/96, 29/99, 129/00, 123/03, 82/06,116/10, 25/12 i 133/12 ) </w:t>
      </w:r>
      <w:r>
        <w:t xml:space="preserve">odlučeno je kao u izreci  rješenja. </w:t>
      </w:r>
    </w:p>
    <w:p w:rsidRDefault="00EE68C3" w:rsidP="007861CD" w:rsidR="00EE68C3"/>
    <w:p w:rsidRDefault="006056E0" w:rsidP="00DC218F" w:rsidR="006056E0">
      <w:pPr>
        <w:ind w:firstLine="540"/>
        <w:jc w:val="center"/>
      </w:pPr>
      <w:r>
        <w:t xml:space="preserve">U  Splitu, </w:t>
      </w:r>
      <w:r w:rsidR="00376DDA">
        <w:t xml:space="preserve"> </w:t>
      </w:r>
      <w:r w:rsidR="00BE7921">
        <w:t>25</w:t>
      </w:r>
      <w:r w:rsidR="00C30E5F">
        <w:t>. siječnja 2017</w:t>
      </w:r>
      <w:r w:rsidR="00415FA7">
        <w:t xml:space="preserve">. godine </w:t>
      </w:r>
    </w:p>
    <w:p w:rsidRDefault="006056E0" w:rsidP="007861CD" w:rsidR="006056E0">
      <w:pPr>
        <w:ind w:firstLine="708" w:left="3540"/>
        <w:jc w:val="center"/>
      </w:pPr>
      <w:r>
        <w:tab/>
      </w:r>
      <w:r>
        <w:tab/>
      </w:r>
      <w:r>
        <w:tab/>
      </w:r>
      <w:r>
        <w:tab/>
      </w:r>
      <w:r>
        <w:tab/>
      </w:r>
      <w:r w:rsidR="007861CD">
        <w:t>SUDAC</w:t>
      </w:r>
    </w:p>
    <w:p w:rsidRDefault="006056E0" w:rsidP="00896F49" w:rsidR="006056E0"/>
    <w:p w:rsidRDefault="006056E0" w:rsidP="00415FA7" w:rsidR="006056E0">
      <w:pPr>
        <w:jc w:val="right"/>
      </w:pPr>
      <w:r>
        <w:tab/>
      </w:r>
      <w:r>
        <w:tab/>
      </w:r>
    </w:p>
    <w:p w:rsidRDefault="00415FA7" w:rsidP="00415FA7" w:rsidR="006056E0">
      <w:pPr>
        <w:jc w:val="right"/>
      </w:pPr>
      <w:r>
        <w:tab/>
      </w:r>
      <w:r>
        <w:tab/>
      </w:r>
      <w:r>
        <w:tab/>
      </w:r>
      <w:r>
        <w:tab/>
      </w:r>
      <w:r>
        <w:tab/>
      </w:r>
      <w:r>
        <w:tab/>
      </w:r>
      <w:r>
        <w:tab/>
      </w:r>
      <w:r>
        <w:tab/>
        <w:t>Katarina Mikulić</w:t>
      </w:r>
    </w:p>
    <w:p w:rsidRDefault="006056E0" w:rsidP="00415FA7" w:rsidR="006056E0">
      <w:pPr>
        <w:jc w:val="right"/>
      </w:pPr>
    </w:p>
    <w:p w:rsidRDefault="006056E0" w:rsidP="006056E0" w:rsidR="006056E0">
      <w:pPr>
        <w:jc w:val="both"/>
      </w:pPr>
    </w:p>
    <w:p w:rsidRDefault="006056E0" w:rsidP="006056E0" w:rsidR="006056E0">
      <w:pPr>
        <w:jc w:val="both"/>
      </w:pPr>
      <w:r>
        <w:t>PRAVNA POUKA: Protiv ovog rješenja dopuštena je žalba Visokom trgovačkom sudu Republike Hrvatske u Zagrebu. Žalba se podnosi putem ovog suda u 2 primjerka, u roku od 8 dana od dana dostave rješenja.</w:t>
      </w:r>
      <w:r>
        <w:tab/>
      </w:r>
      <w:r>
        <w:tab/>
      </w:r>
      <w:r>
        <w:tab/>
      </w:r>
      <w:r>
        <w:tab/>
      </w:r>
      <w:r>
        <w:tab/>
      </w:r>
      <w:r>
        <w:tab/>
      </w:r>
    </w:p>
    <w:p w:rsidRDefault="00FD4EBD" w:rsidP="007861CD" w:rsidR="00FD4EBD">
      <w:pPr>
        <w:jc w:val="both"/>
      </w:pPr>
    </w:p>
    <w:p w:rsidRDefault="00FD4EBD" w:rsidP="006056E0" w:rsidR="00FD4EBD">
      <w:pPr>
        <w:ind w:firstLine="360"/>
        <w:jc w:val="both"/>
      </w:pPr>
      <w:r>
        <w:t>DNA:</w:t>
      </w:r>
    </w:p>
    <w:p w:rsidRDefault="00C16E34" w:rsidP="00FD4EBD" w:rsidR="00FD4EBD">
      <w:pPr>
        <w:numPr>
          <w:ilvl w:val="0"/>
          <w:numId w:val="8"/>
        </w:numPr>
        <w:jc w:val="both"/>
      </w:pPr>
      <w:r>
        <w:t>s</w:t>
      </w:r>
      <w:r w:rsidR="00FD4EBD">
        <w:t>tečajno</w:t>
      </w:r>
      <w:r w:rsidR="00E12956">
        <w:t>j upraviteljici</w:t>
      </w:r>
    </w:p>
    <w:p w:rsidRDefault="00EB0242" w:rsidP="00FD4EBD" w:rsidR="00EB0242">
      <w:pPr>
        <w:numPr>
          <w:ilvl w:val="0"/>
          <w:numId w:val="8"/>
        </w:numPr>
        <w:jc w:val="both"/>
      </w:pPr>
      <w:r>
        <w:t>ŽDO SPLIT</w:t>
      </w:r>
    </w:p>
    <w:p w:rsidRDefault="00416C55" w:rsidP="00FD4EBD" w:rsidR="00FD4EBD">
      <w:pPr>
        <w:numPr>
          <w:ilvl w:val="0"/>
          <w:numId w:val="8"/>
        </w:numPr>
        <w:jc w:val="both"/>
      </w:pPr>
      <w:r>
        <w:t>e-</w:t>
      </w:r>
      <w:r w:rsidR="00FD4EBD">
        <w:t>oglasn</w:t>
      </w:r>
      <w:r w:rsidR="003D5632">
        <w:t>a</w:t>
      </w:r>
      <w:r w:rsidR="00FD4EBD">
        <w:t xml:space="preserve"> ploč</w:t>
      </w:r>
      <w:r w:rsidR="003D5632">
        <w:t>a</w:t>
      </w:r>
      <w:r w:rsidR="00FD4EBD">
        <w:t xml:space="preserve"> ovog suda</w:t>
      </w:r>
      <w:r w:rsidR="003D5632">
        <w:t xml:space="preserve"> </w:t>
      </w:r>
    </w:p>
    <w:p w:rsidRDefault="00896F49" w:rsidP="00FD4EBD" w:rsidR="00896F49">
      <w:pPr>
        <w:numPr>
          <w:ilvl w:val="0"/>
          <w:numId w:val="8"/>
        </w:numPr>
        <w:jc w:val="both"/>
      </w:pPr>
      <w:r>
        <w:t xml:space="preserve">spis </w:t>
      </w:r>
    </w:p>
    <w:sectPr w:rsidSect="00EE68C3" w:rsidR="00896F49">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224D" w:rsidR="00AE224D">
      <w:r>
        <w:separator/>
      </w:r>
    </w:p>
  </w:endnote>
  <w:endnote w:id="0" w:type="continuationSeparator">
    <w:p w:rsidRDefault="00AE224D" w:rsidR="00AE22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0831289"/>
      <w:docPartObj>
        <w:docPartGallery w:val="Page Numbers (Bottom of Page)"/>
        <w:docPartUnique/>
      </w:docPartObj>
    </w:sdtPr>
    <w:sdtEndPr/>
    <w:sdtContent>
      <w:p w:rsidRDefault="00EE68C3" w:rsidR="00EE68C3">
        <w:pPr>
          <w:pStyle w:val="Podnoje"/>
          <w:jc w:val="center"/>
        </w:pPr>
        <w:r>
          <w:fldChar w:fldCharType="begin"/>
        </w:r>
        <w:r>
          <w:instrText>PAGE   \* MERGEFORMAT</w:instrText>
        </w:r>
        <w:r>
          <w:fldChar w:fldCharType="separate"/>
        </w:r>
        <w:r w:rsidR="00834FA9">
          <w:rPr>
            <w:noProof/>
          </w:rPr>
          <w:t>2</w:t>
        </w:r>
        <w:r>
          <w:fldChar w:fldCharType="end"/>
        </w:r>
      </w:p>
    </w:sdtContent>
  </w:sdt>
  <w:p w:rsidRDefault="00EE68C3" w:rsidR="00EE68C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224D" w:rsidR="00AE224D">
      <w:r>
        <w:separator/>
      </w:r>
    </w:p>
  </w:footnote>
  <w:footnote w:id="0" w:type="continuationSeparator">
    <w:p w:rsidRDefault="00AE224D" w:rsidR="00AE22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4CF5" w:rsidP="009F792F" w:rsidR="00F04CF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04CF5" w:rsidP="009F792F" w:rsidR="00F04CF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F04CF5">
    <w:pPr>
      <w:pStyle w:val="Zaglavlje"/>
      <w:ind w:right="360"/>
      <w:jc w:val="right"/>
    </w:pPr>
    <w:r>
      <w:tab/>
    </w:r>
    <w:r>
      <w:tab/>
      <w:t>4</w:t>
    </w:r>
    <w:r w:rsidR="007861CD">
      <w:t>.</w:t>
    </w:r>
    <w:r>
      <w:t>St-</w:t>
    </w:r>
    <w:r w:rsidR="00BE7921">
      <w:t>428</w:t>
    </w:r>
    <w:r w:rsidR="00C30E5F">
      <w:t>/2013</w:t>
    </w:r>
    <w:r w:rsidR="00F04CF5">
      <w:tab/>
    </w: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415FA7">
    <w:pPr>
      <w:pStyle w:val="Zaglavlje"/>
      <w:jc w:val="right"/>
    </w:pPr>
    <w:r>
      <w:t>4</w:t>
    </w:r>
    <w:r w:rsidR="00EE68C3">
      <w:t>.</w:t>
    </w:r>
    <w:r>
      <w:t>St-</w:t>
    </w:r>
    <w:r w:rsidR="00BE7921">
      <w:t>428</w:t>
    </w:r>
    <w:r>
      <w:t>/2013</w:t>
    </w:r>
  </w:p>
  <w:p w:rsidRDefault="00BE7921" w:rsidP="00BE7921" w:rsidR="00415FA7">
    <w:pPr>
      <w:pStyle w:val="Zaglavlje"/>
      <w:tabs>
        <w:tab w:pos="4320" w:val="clear"/>
        <w:tab w:pos="8640" w:val="clear"/>
        <w:tab w:pos="945"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247B3"/>
    <w:multiLevelType w:val="hybridMultilevel"/>
    <w:tmpl w:val="E7E4D0FE"/>
    <w:lvl w:tplc="B7BAFE00" w:ilvl="0">
      <w:start w:val="1"/>
      <w:numFmt w:val="upperRoman"/>
      <w:lvlText w:val="%1."/>
      <w:lvlJc w:val="left"/>
      <w:pPr>
        <w:tabs>
          <w:tab w:pos="2520" w:val="num"/>
        </w:tabs>
        <w:ind w:hanging="720" w:left="2520"/>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77A2729"/>
    <w:multiLevelType w:val="hybridMultilevel"/>
    <w:tmpl w:val="B10836D0"/>
    <w:lvl w:tplc="D03873F4"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8567A55"/>
    <w:multiLevelType w:val="hybridMultilevel"/>
    <w:tmpl w:val="4E3A78F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DC507E"/>
    <w:multiLevelType w:val="hybridMultilevel"/>
    <w:tmpl w:val="616AA0B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6107738"/>
    <w:multiLevelType w:val="hybridMultilevel"/>
    <w:tmpl w:val="57224F36"/>
    <w:lvl w:tplc="F7DA04D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9F858B1"/>
    <w:multiLevelType w:val="hybridMultilevel"/>
    <w:tmpl w:val="66703FCC"/>
    <w:lvl w:tplc="D242E0D2" w:ilvl="0">
      <w:start w:val="1"/>
      <w:numFmt w:val="upperRoman"/>
      <w:lvlText w:val="%1."/>
      <w:lvlJc w:val="left"/>
      <w:pPr>
        <w:tabs>
          <w:tab w:pos="1485" w:val="num"/>
        </w:tabs>
        <w:ind w:hanging="720" w:left="1485"/>
      </w:pPr>
      <w:rPr>
        <w:rFonts w:hint="default"/>
      </w:rPr>
    </w:lvl>
    <w:lvl w:tentative="true" w:tplc="04090019" w:ilvl="1">
      <w:start w:val="1"/>
      <w:numFmt w:val="lowerLetter"/>
      <w:lvlText w:val="%2."/>
      <w:lvlJc w:val="left"/>
      <w:pPr>
        <w:tabs>
          <w:tab w:pos="1845" w:val="num"/>
        </w:tabs>
        <w:ind w:hanging="360" w:left="1845"/>
      </w:pPr>
    </w:lvl>
    <w:lvl w:tentative="true" w:tplc="0409001B" w:ilvl="2">
      <w:start w:val="1"/>
      <w:numFmt w:val="lowerRoman"/>
      <w:lvlText w:val="%3."/>
      <w:lvlJc w:val="right"/>
      <w:pPr>
        <w:tabs>
          <w:tab w:pos="2565" w:val="num"/>
        </w:tabs>
        <w:ind w:hanging="180" w:left="2565"/>
      </w:pPr>
    </w:lvl>
    <w:lvl w:tentative="true" w:tplc="0409000F" w:ilvl="3">
      <w:start w:val="1"/>
      <w:numFmt w:val="decimal"/>
      <w:lvlText w:val="%4."/>
      <w:lvlJc w:val="left"/>
      <w:pPr>
        <w:tabs>
          <w:tab w:pos="3285" w:val="num"/>
        </w:tabs>
        <w:ind w:hanging="360" w:left="3285"/>
      </w:pPr>
    </w:lvl>
    <w:lvl w:tentative="true" w:tplc="04090019" w:ilvl="4">
      <w:start w:val="1"/>
      <w:numFmt w:val="lowerLetter"/>
      <w:lvlText w:val="%5."/>
      <w:lvlJc w:val="left"/>
      <w:pPr>
        <w:tabs>
          <w:tab w:pos="4005" w:val="num"/>
        </w:tabs>
        <w:ind w:hanging="360" w:left="4005"/>
      </w:pPr>
    </w:lvl>
    <w:lvl w:tentative="true" w:tplc="0409001B" w:ilvl="5">
      <w:start w:val="1"/>
      <w:numFmt w:val="lowerRoman"/>
      <w:lvlText w:val="%6."/>
      <w:lvlJc w:val="right"/>
      <w:pPr>
        <w:tabs>
          <w:tab w:pos="4725" w:val="num"/>
        </w:tabs>
        <w:ind w:hanging="180" w:left="4725"/>
      </w:pPr>
    </w:lvl>
    <w:lvl w:tentative="true" w:tplc="0409000F" w:ilvl="6">
      <w:start w:val="1"/>
      <w:numFmt w:val="decimal"/>
      <w:lvlText w:val="%7."/>
      <w:lvlJc w:val="left"/>
      <w:pPr>
        <w:tabs>
          <w:tab w:pos="5445" w:val="num"/>
        </w:tabs>
        <w:ind w:hanging="360" w:left="5445"/>
      </w:pPr>
    </w:lvl>
    <w:lvl w:tentative="true" w:tplc="04090019" w:ilvl="7">
      <w:start w:val="1"/>
      <w:numFmt w:val="lowerLetter"/>
      <w:lvlText w:val="%8."/>
      <w:lvlJc w:val="left"/>
      <w:pPr>
        <w:tabs>
          <w:tab w:pos="6165" w:val="num"/>
        </w:tabs>
        <w:ind w:hanging="360" w:left="6165"/>
      </w:pPr>
    </w:lvl>
    <w:lvl w:tentative="true" w:tplc="0409001B" w:ilvl="8">
      <w:start w:val="1"/>
      <w:numFmt w:val="lowerRoman"/>
      <w:lvlText w:val="%9."/>
      <w:lvlJc w:val="right"/>
      <w:pPr>
        <w:tabs>
          <w:tab w:pos="6885" w:val="num"/>
        </w:tabs>
        <w:ind w:hanging="180" w:left="6885"/>
      </w:pPr>
    </w:lvl>
  </w:abstractNum>
  <w:abstractNum w:abstractNumId="7">
    <w:nsid w:val="67AB5E15"/>
    <w:multiLevelType w:val="hybridMultilevel"/>
    <w:tmpl w:val="07F6A8DC"/>
    <w:lvl w:tplc="3396471A"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num w:numId="1">
    <w:abstractNumId w:val="4"/>
  </w:num>
  <w:num w:numId="2">
    <w:abstractNumId w:val="7"/>
  </w:num>
  <w:num w:numId="3">
    <w:abstractNumId w:val="6"/>
  </w:num>
  <w:num w:numId="4">
    <w:abstractNumId w:val="5"/>
  </w:num>
  <w:num w:numId="5">
    <w:abstractNumId w:val="3"/>
  </w:num>
  <w:num w:numId="6">
    <w:abstractNumId w:val="0"/>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CE"/>
    <w:rsid w:val="00002D27"/>
    <w:rsid w:val="000566F7"/>
    <w:rsid w:val="000A57DE"/>
    <w:rsid w:val="000D4454"/>
    <w:rsid w:val="000E35DB"/>
    <w:rsid w:val="00124625"/>
    <w:rsid w:val="00131A50"/>
    <w:rsid w:val="00132F0B"/>
    <w:rsid w:val="00165E40"/>
    <w:rsid w:val="00173225"/>
    <w:rsid w:val="00184EAF"/>
    <w:rsid w:val="00193212"/>
    <w:rsid w:val="001B789D"/>
    <w:rsid w:val="001D3E52"/>
    <w:rsid w:val="001E73A8"/>
    <w:rsid w:val="001F231B"/>
    <w:rsid w:val="00201094"/>
    <w:rsid w:val="00207DB3"/>
    <w:rsid w:val="00210ABD"/>
    <w:rsid w:val="00216CC1"/>
    <w:rsid w:val="00216DB7"/>
    <w:rsid w:val="0022618D"/>
    <w:rsid w:val="002332BF"/>
    <w:rsid w:val="002A02B6"/>
    <w:rsid w:val="002A3BCC"/>
    <w:rsid w:val="002D6B86"/>
    <w:rsid w:val="002E32BF"/>
    <w:rsid w:val="002F249A"/>
    <w:rsid w:val="002F361C"/>
    <w:rsid w:val="00307A18"/>
    <w:rsid w:val="00343B1D"/>
    <w:rsid w:val="00346D4F"/>
    <w:rsid w:val="00376DDA"/>
    <w:rsid w:val="00390B43"/>
    <w:rsid w:val="00392B1D"/>
    <w:rsid w:val="00396162"/>
    <w:rsid w:val="00397F05"/>
    <w:rsid w:val="003A6421"/>
    <w:rsid w:val="003D5632"/>
    <w:rsid w:val="00400647"/>
    <w:rsid w:val="00401C80"/>
    <w:rsid w:val="00415FA7"/>
    <w:rsid w:val="00416C55"/>
    <w:rsid w:val="00421DA5"/>
    <w:rsid w:val="00424489"/>
    <w:rsid w:val="00436873"/>
    <w:rsid w:val="00447FEE"/>
    <w:rsid w:val="0048371F"/>
    <w:rsid w:val="00486299"/>
    <w:rsid w:val="00491389"/>
    <w:rsid w:val="00492506"/>
    <w:rsid w:val="00496453"/>
    <w:rsid w:val="004D1BBA"/>
    <w:rsid w:val="004D7A30"/>
    <w:rsid w:val="004E6809"/>
    <w:rsid w:val="00560CE9"/>
    <w:rsid w:val="00560F27"/>
    <w:rsid w:val="00582491"/>
    <w:rsid w:val="00585377"/>
    <w:rsid w:val="005905E5"/>
    <w:rsid w:val="00593D9D"/>
    <w:rsid w:val="005A5D17"/>
    <w:rsid w:val="005B0DC7"/>
    <w:rsid w:val="005B4043"/>
    <w:rsid w:val="005C7BB8"/>
    <w:rsid w:val="005E00E2"/>
    <w:rsid w:val="006056E0"/>
    <w:rsid w:val="00631174"/>
    <w:rsid w:val="00631EEB"/>
    <w:rsid w:val="00633AFC"/>
    <w:rsid w:val="00637513"/>
    <w:rsid w:val="0067433F"/>
    <w:rsid w:val="00681B0B"/>
    <w:rsid w:val="006A164E"/>
    <w:rsid w:val="006C32F8"/>
    <w:rsid w:val="006D00CB"/>
    <w:rsid w:val="006E259D"/>
    <w:rsid w:val="00722FF7"/>
    <w:rsid w:val="00744A01"/>
    <w:rsid w:val="00764FD9"/>
    <w:rsid w:val="007861CD"/>
    <w:rsid w:val="00792260"/>
    <w:rsid w:val="00794021"/>
    <w:rsid w:val="0079520A"/>
    <w:rsid w:val="007B4C6A"/>
    <w:rsid w:val="007C1BCF"/>
    <w:rsid w:val="007E03C2"/>
    <w:rsid w:val="007F0456"/>
    <w:rsid w:val="00804839"/>
    <w:rsid w:val="00834FA9"/>
    <w:rsid w:val="00843513"/>
    <w:rsid w:val="00845B28"/>
    <w:rsid w:val="0086474D"/>
    <w:rsid w:val="00880281"/>
    <w:rsid w:val="0088481F"/>
    <w:rsid w:val="00896F49"/>
    <w:rsid w:val="008B73F9"/>
    <w:rsid w:val="008D0019"/>
    <w:rsid w:val="008D2AE4"/>
    <w:rsid w:val="008D422C"/>
    <w:rsid w:val="008E50DD"/>
    <w:rsid w:val="008E6CB2"/>
    <w:rsid w:val="009009F6"/>
    <w:rsid w:val="00907DE3"/>
    <w:rsid w:val="00926AFF"/>
    <w:rsid w:val="0093503A"/>
    <w:rsid w:val="00956820"/>
    <w:rsid w:val="00960AD4"/>
    <w:rsid w:val="00965D9C"/>
    <w:rsid w:val="009668C9"/>
    <w:rsid w:val="00970F6F"/>
    <w:rsid w:val="009931E8"/>
    <w:rsid w:val="009B0F1F"/>
    <w:rsid w:val="009D51D1"/>
    <w:rsid w:val="009F786A"/>
    <w:rsid w:val="009F792F"/>
    <w:rsid w:val="00A01DDF"/>
    <w:rsid w:val="00A131CE"/>
    <w:rsid w:val="00A1560F"/>
    <w:rsid w:val="00A31E9A"/>
    <w:rsid w:val="00A544DD"/>
    <w:rsid w:val="00A82CA9"/>
    <w:rsid w:val="00AA673E"/>
    <w:rsid w:val="00AD0247"/>
    <w:rsid w:val="00AE224D"/>
    <w:rsid w:val="00AF5251"/>
    <w:rsid w:val="00AF64EC"/>
    <w:rsid w:val="00B069D4"/>
    <w:rsid w:val="00B30B99"/>
    <w:rsid w:val="00B37479"/>
    <w:rsid w:val="00B3796B"/>
    <w:rsid w:val="00B40347"/>
    <w:rsid w:val="00B666EC"/>
    <w:rsid w:val="00B91584"/>
    <w:rsid w:val="00BA33DF"/>
    <w:rsid w:val="00BA61D1"/>
    <w:rsid w:val="00BB5DFF"/>
    <w:rsid w:val="00BE7921"/>
    <w:rsid w:val="00BF0EE8"/>
    <w:rsid w:val="00BF3DF4"/>
    <w:rsid w:val="00BF576D"/>
    <w:rsid w:val="00C02D9F"/>
    <w:rsid w:val="00C0618F"/>
    <w:rsid w:val="00C127EB"/>
    <w:rsid w:val="00C16E34"/>
    <w:rsid w:val="00C202A2"/>
    <w:rsid w:val="00C30E5F"/>
    <w:rsid w:val="00C42E56"/>
    <w:rsid w:val="00C5023F"/>
    <w:rsid w:val="00C541CE"/>
    <w:rsid w:val="00C73312"/>
    <w:rsid w:val="00C7663F"/>
    <w:rsid w:val="00C77FE5"/>
    <w:rsid w:val="00C94970"/>
    <w:rsid w:val="00C9740E"/>
    <w:rsid w:val="00CB55F4"/>
    <w:rsid w:val="00CB7B2D"/>
    <w:rsid w:val="00CC1397"/>
    <w:rsid w:val="00CD45B2"/>
    <w:rsid w:val="00CD765E"/>
    <w:rsid w:val="00CF59CE"/>
    <w:rsid w:val="00D05BE0"/>
    <w:rsid w:val="00D26339"/>
    <w:rsid w:val="00D55EE1"/>
    <w:rsid w:val="00D5708D"/>
    <w:rsid w:val="00DA4CF9"/>
    <w:rsid w:val="00DB5849"/>
    <w:rsid w:val="00DC05C6"/>
    <w:rsid w:val="00DC218F"/>
    <w:rsid w:val="00DD48F8"/>
    <w:rsid w:val="00E0033A"/>
    <w:rsid w:val="00E12564"/>
    <w:rsid w:val="00E12956"/>
    <w:rsid w:val="00E12B23"/>
    <w:rsid w:val="00E32BB2"/>
    <w:rsid w:val="00E41507"/>
    <w:rsid w:val="00E6588E"/>
    <w:rsid w:val="00EA2192"/>
    <w:rsid w:val="00EA5443"/>
    <w:rsid w:val="00EB0242"/>
    <w:rsid w:val="00ED0425"/>
    <w:rsid w:val="00EE3810"/>
    <w:rsid w:val="00EE68C3"/>
    <w:rsid w:val="00F04CF5"/>
    <w:rsid w:val="00F308EE"/>
    <w:rsid w:val="00F52AAF"/>
    <w:rsid w:val="00F80241"/>
    <w:rsid w:val="00F94B0E"/>
    <w:rsid w:val="00FD4EBD"/>
    <w:rsid w:val="00FE7E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hAnsi="Arial" w:ascii="Arial"/>
    </w:rPr>
  </w:style>
  <w:style w:styleId="Povratnaomotnica" w:type="paragraph">
    <w:name w:val="envelope return"/>
    <w:basedOn w:val="Normal"/>
    <w:rPr>
      <w:rFonts w:cs="Arial" w:hAnsi="Arial" w:ascii="Arial"/>
      <w:sz w:val="20"/>
      <w:szCs w:val="20"/>
    </w:rPr>
  </w:style>
  <w:style w:styleId="Tijeloteksta" w:type="paragraph">
    <w:name w:val="Body Text"/>
    <w:basedOn w:val="Normal"/>
    <w:link w:val="TijelotekstaChar"/>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link w:val="Tijeloteksta-uvlaka3Char"/>
    <w:rsid w:val="007E03C2"/>
    <w:pPr>
      <w:spacing w:after="120"/>
      <w:ind w:left="283"/>
    </w:pPr>
    <w:rPr>
      <w:sz w:val="16"/>
      <w:szCs w:val="16"/>
    </w:rPr>
  </w:style>
  <w:style w:styleId="Tekstbalonia" w:type="paragraph">
    <w:name w:val="Balloon Text"/>
    <w:basedOn w:val="Normal"/>
    <w:semiHidden/>
    <w:rsid w:val="00F80241"/>
    <w:rPr>
      <w:rFonts w:cs="Tahoma" w:hAnsi="Tahoma" w:ascii="Tahoma"/>
      <w:sz w:val="16"/>
      <w:szCs w:val="16"/>
    </w:rPr>
  </w:style>
  <w:style w:customStyle="true"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eastAsia="Calibri" w:hAnsi="Calibri" w:ascii="Calibri"/>
      <w:sz w:val="22"/>
      <w:szCs w:val="22"/>
      <w:lang w:eastAsia="en-US"/>
    </w:rPr>
  </w:style>
  <w:style w:styleId="Odlomakpopisa" w:type="paragraph">
    <w:name w:val="List Paragraph"/>
    <w:basedOn w:val="Normal"/>
    <w:uiPriority w:val="34"/>
    <w:qFormat/>
    <w:rsid w:val="007861CD"/>
    <w:pPr>
      <w:ind w:left="720"/>
      <w:contextualSpacing/>
    </w:pPr>
  </w:style>
  <w:style w:customStyle="true" w:styleId="TijelotekstaChar" w:type="character">
    <w:name w:val="Tijelo teksta Char"/>
    <w:basedOn w:val="Zadanifontodlomka"/>
    <w:link w:val="Tijeloteksta"/>
    <w:rsid w:val="00C30E5F"/>
    <w:rPr>
      <w:sz w:val="24"/>
      <w:szCs w:val="24"/>
    </w:rPr>
  </w:style>
  <w:style w:customStyle="true" w:styleId="Tijeloteksta-uvlaka3Char" w:type="character">
    <w:name w:val="Tijelo teksta - uvlaka 3 Char"/>
    <w:basedOn w:val="Zadanifontodlomka"/>
    <w:link w:val="Tijeloteksta-uvlaka3"/>
    <w:rsid w:val="00C30E5F"/>
    <w:rPr>
      <w:sz w:val="16"/>
      <w:szCs w:val="16"/>
    </w:rPr>
  </w:style>
  <w:style w:customStyle="true" w:styleId="PodnojeChar" w:type="character">
    <w:name w:val="Podnožje Char"/>
    <w:basedOn w:val="Zadanifontodlomka"/>
    <w:link w:val="Podnoje"/>
    <w:uiPriority w:val="99"/>
    <w:rsid w:val="00EE68C3"/>
    <w:rPr>
      <w:sz w:val="24"/>
      <w:szCs w:val="24"/>
    </w:rPr>
  </w:style>
  <w:style w:styleId="Tekstrezerviranogmjesta" w:type="character">
    <w:name w:val="Placeholder Text"/>
    <w:basedOn w:val="Zadanifontodlomka"/>
    <w:uiPriority w:val="99"/>
    <w:semiHidden/>
    <w:rsid w:val="00834FA9"/>
    <w:rPr>
      <w:color w:val="808080"/>
      <w:bdr w:space="0" w:sz="0" w:color="auto" w:val="none"/>
      <w:shd w:fill="auto" w:color="auto" w:val="clear"/>
    </w:rPr>
  </w:style>
  <w:style w:customStyle="true" w:styleId="eSPISCCParagraphDefaultFont" w:type="character">
    <w:name w:val="eSPIS_CC_Paragraph Default Font"/>
    <w:basedOn w:val="Zadanifontodlomka"/>
    <w:rsid w:val="00834F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4FA9"/>
    <w:rPr>
      <w:bdr w:space="0" w:sz="0" w:color="auto" w:val="none"/>
      <w:shd w:fill="FFFFCC" w:color="auto" w:val="clear"/>
      <w:lang w:val="hr-HR"/>
    </w:rPr>
  </w:style>
  <w:style w:customStyle="true" w:styleId="PozadinaSvijetloCrvena" w:type="character">
    <w:name w:val="Pozadina_SvijetloCrvena"/>
    <w:basedOn w:val="eSPISCCParagraphDefaultFont"/>
    <w:rsid w:val="00834F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4F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ascii="Arial" w:cs="Arial" w:hAnsi="Arial"/>
    </w:rPr>
  </w:style>
  <w:style w:styleId="Povratnaomotnica" w:type="paragraph">
    <w:name w:val="envelope return"/>
    <w:basedOn w:val="Normal"/>
    <w:rPr>
      <w:rFonts w:ascii="Arial" w:cs="Arial" w:hAnsi="Arial"/>
      <w:sz w:val="20"/>
      <w:szCs w:val="20"/>
    </w:rPr>
  </w:style>
  <w:style w:styleId="Tijeloteksta" w:type="paragraph">
    <w:name w:val="Body Text"/>
    <w:basedOn w:val="Normal"/>
    <w:link w:val="TijelotekstaChar"/>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link w:val="Tijeloteksta-uvlaka3Char"/>
    <w:rsid w:val="007E03C2"/>
    <w:pPr>
      <w:spacing w:after="120"/>
      <w:ind w:left="283"/>
    </w:pPr>
    <w:rPr>
      <w:sz w:val="16"/>
      <w:szCs w:val="16"/>
    </w:rPr>
  </w:style>
  <w:style w:styleId="Tekstbalonia" w:type="paragraph">
    <w:name w:val="Balloon Text"/>
    <w:basedOn w:val="Normal"/>
    <w:semiHidden/>
    <w:rsid w:val="00F80241"/>
    <w:rPr>
      <w:rFonts w:ascii="Tahoma" w:cs="Tahoma" w:hAnsi="Tahoma"/>
      <w:sz w:val="16"/>
      <w:szCs w:val="16"/>
    </w:rPr>
  </w:style>
  <w:style w:customStyle="1"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ascii="Calibri" w:eastAsia="Calibri" w:hAnsi="Calibri"/>
      <w:sz w:val="22"/>
      <w:szCs w:val="22"/>
      <w:lang w:eastAsia="en-US"/>
    </w:rPr>
  </w:style>
  <w:style w:styleId="Odlomakpopisa" w:type="paragraph">
    <w:name w:val="List Paragraph"/>
    <w:basedOn w:val="Normal"/>
    <w:uiPriority w:val="34"/>
    <w:qFormat/>
    <w:rsid w:val="007861CD"/>
    <w:pPr>
      <w:ind w:left="720"/>
      <w:contextualSpacing/>
    </w:pPr>
  </w:style>
  <w:style w:customStyle="1" w:styleId="TijelotekstaChar" w:type="character">
    <w:name w:val="Tijelo teksta Char"/>
    <w:basedOn w:val="Zadanifontodlomka"/>
    <w:link w:val="Tijeloteksta"/>
    <w:rsid w:val="00C30E5F"/>
    <w:rPr>
      <w:sz w:val="24"/>
      <w:szCs w:val="24"/>
    </w:rPr>
  </w:style>
  <w:style w:customStyle="1" w:styleId="Tijeloteksta-uvlaka3Char" w:type="character">
    <w:name w:val="Tijelo teksta - uvlaka 3 Char"/>
    <w:basedOn w:val="Zadanifontodlomka"/>
    <w:link w:val="Tijeloteksta-uvlaka3"/>
    <w:rsid w:val="00C30E5F"/>
    <w:rPr>
      <w:sz w:val="16"/>
      <w:szCs w:val="16"/>
    </w:rPr>
  </w:style>
  <w:style w:customStyle="1" w:styleId="PodnojeChar" w:type="character">
    <w:name w:val="Podnožje Char"/>
    <w:basedOn w:val="Zadanifontodlomka"/>
    <w:link w:val="Podnoje"/>
    <w:uiPriority w:val="99"/>
    <w:rsid w:val="00EE68C3"/>
    <w:rPr>
      <w:sz w:val="24"/>
      <w:szCs w:val="24"/>
    </w:rPr>
  </w:style>
  <w:style w:styleId="Tekstrezerviranogmjesta" w:type="character">
    <w:name w:val="Placeholder Text"/>
    <w:basedOn w:val="Zadanifontodlomka"/>
    <w:uiPriority w:val="99"/>
    <w:semiHidden/>
    <w:rsid w:val="00834FA9"/>
    <w:rPr>
      <w:color w:val="808080"/>
      <w:bdr w:color="auto" w:space="0" w:sz="0" w:val="none"/>
      <w:shd w:color="auto" w:fill="auto" w:val="clear"/>
    </w:rPr>
  </w:style>
  <w:style w:customStyle="1" w:styleId="eSPISCCParagraphDefaultFont" w:type="character">
    <w:name w:val="eSPIS_CC_Paragraph Default Font"/>
    <w:basedOn w:val="Zadanifontodlomka"/>
    <w:rsid w:val="00834F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4FA9"/>
    <w:rPr>
      <w:bdr w:color="auto" w:space="0" w:sz="0" w:val="none"/>
      <w:shd w:color="auto" w:fill="FFFFCC" w:val="clear"/>
      <w:lang w:val="hr-HR"/>
    </w:rPr>
  </w:style>
  <w:style w:customStyle="1" w:styleId="PozadinaSvijetloCrvena" w:type="character">
    <w:name w:val="Pozadina_SvijetloCrvena"/>
    <w:basedOn w:val="eSPISCCParagraphDefaultFont"/>
    <w:rsid w:val="00834F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4F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izvorni_sadrzaj>
    <derivirana_varijabla naziv="DomainObject.Predmet.Broj_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St-428/2013</izvorni_sadrzaj>
    <derivirana_varijabla naziv="DomainObject.Predmet.OznakaBroj_1">St-428/2013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ORNO, društvo s ograničenom odgovornošću za trgovinu i promet nekretninama u stečaju</izvorni_sadrzaj>
    <derivirana_varijabla naziv="DomainObject.Predmet.ProtustrankaFormated_1">  ORNO, društvo s ograničenom odgovornošću za trgovinu i promet nekretninama u stečaju</derivirana_varijabla>
  </DomainObject.Predmet.ProtustrankaFormated>
  <DomainObject.Predmet.ProtustrankaFormatedOIB>
    <izvorni_sadrzaj>  ORNO, društvo s ograničenom odgovornošću za trgovinu i promet nekretninama u stečaju, OIB 55514972429</izvorni_sadrzaj>
    <derivirana_varijabla naziv="DomainObject.Predmet.ProtustrankaFormatedOIB_1">  ORNO, društvo s ograničenom odgovornošću za trgovinu i promet nekretninama u stečaju, OIB 55514972429</derivirana_varijabla>
  </DomainObject.Predmet.ProtustrankaFormatedOIB>
  <DomainObject.Predmet.ProtustrankaFormatedWithAdress>
    <izvorni_sadrzaj> ORNO, društvo s ograničenom odgovornošću za trgovinu i promet nekretninama u stečaju, Sarajevska 48/a, 21000 Split</izvorni_sadrzaj>
    <derivirana_varijabla naziv="DomainObject.Predmet.ProtustrankaFormatedWithAdress_1"> ORNO, društvo s ograničenom odgovornošću za trgovinu i promet nekretninama u stečaju, Sarajevska 48/a, 21000 Split</derivirana_varijabla>
  </DomainObject.Predmet.ProtustrankaFormatedWithAdress>
  <DomainObject.Predmet.ProtustrankaFormatedWithAdressOIB>
    <izvorni_sadrzaj> ORNO, društvo s ograničenom odgovornošću za trgovinu i promet nekretninama u stečaju, OIB 55514972429, Sarajevska 48/a, 21000 Split</izvorni_sadrzaj>
    <derivirana_varijabla naziv="DomainObject.Predmet.ProtustrankaFormatedWithAdressOIB_1"> ORNO, društvo s ograničenom odgovornošću za trgovinu i promet nekretninama u stečaju, OIB 55514972429, Sarajevska 48/a, 21000 Split</derivirana_varijabla>
  </DomainObject.Predmet.ProtustrankaFormatedWithAdressOIB>
  <DomainObject.Predmet.ProtustrankaWithAdress>
    <izvorni_sadrzaj>ORNO, društvo s ograničenom odgovornošću za trgovinu i promet nekretninama u stečaju Sarajevska 48/a, 21000 Split</izvorni_sadrzaj>
    <derivirana_varijabla naziv="DomainObject.Predmet.ProtustrankaWithAdress_1">ORNO, društvo s ograničenom odgovornošću za trgovinu i promet nekretninama u stečaju Sarajevska 48/a, 21000 Split</derivirana_varijabla>
  </DomainObject.Predmet.ProtustrankaWithAdress>
  <DomainObject.Predmet.ProtustrankaWithAdressOIB>
    <izvorni_sadrzaj>ORNO, društvo s ograničenom odgovornošću za trgovinu i promet nekretninama u stečaju, OIB 55514972429, Sarajevska 48/a, 21000 Split</izvorni_sadrzaj>
    <derivirana_varijabla naziv="DomainObject.Predmet.ProtustrankaWithAdressOIB_1">ORNO, društvo s ograničenom odgovornošću za trgovinu i promet nekretninama u stečaju, OIB 55514972429, Sarajevska 48/a, 21000 Split</derivirana_varijabla>
  </DomainObject.Predmet.ProtustrankaWithAdressOIB>
  <DomainObject.Predmet.ProtustrankaNazivFormated>
    <izvorni_sadrzaj>ORNO, društvo s ograničenom odgovornošću za trgovinu i promet nekretninama u stečaju</izvorni_sadrzaj>
    <derivirana_varijabla naziv="DomainObject.Predmet.ProtustrankaNazivFormated_1">ORNO, društvo s ograničenom odgovornošću za trgovinu i promet nekretninama u stečaju</derivirana_varijabla>
  </DomainObject.Predmet.ProtustrankaNazivFormated>
  <DomainObject.Predmet.ProtustrankaNazivFormatedOIB>
    <izvorni_sadrzaj>ORNO, društvo s ograničenom odgovornošću za trgovinu i promet nekretninama u stečaju, OIB 55514972429</izvorni_sadrzaj>
    <derivirana_varijabla naziv="DomainObject.Predmet.ProtustrankaNazivFormatedOIB_1">ORNO, društvo s ograničenom odgovornošću za trgovinu i promet nekretninama u stečaju, OIB 55514972429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GRAD SPLIT; Hrvatski Telekom d.d.; RH MINISTARSTVO FINANCIJA zastupanog po punomoćniku Županijsko državno odvjetništvo u Splitu; FINANCIJSKA AGENCIJA; GS1 Croatia-Hrvatsko udruženje za automatsku identifikaciju, elektroničku razmjenu podataka i upravljanje poslovnim procesima zastupanog po punomoćniku Milan Vončina; NOTES BIRO društvo s ograničenom odgovornošću za knjigovodstveno računovodstvene usluge, turistička agencija; ZAGREBAČKI HOLDING, društvo s ograničenom odgovornošću za javni prijevoz, opskrbu vodom, održavanje čistoće, putnička a; HRVATSKI ZAVOD ZA JAVNO ZDRAVSTVO; Robert Tafra; Ljubica Tafra Đokić; Fedra Grbić</izvorni_sadrzaj>
    <derivirana_varijabla naziv="DomainObject.Predmet.StrankaFormated_1">  Fina Split; GRAD SPLIT; Hrvatski Telekom d.d.; RH MINISTARSTVO FINANCIJA zastupanog po punomoćniku Županijsko državno odvjetništvo u Splitu; FINANCIJSKA AGENCIJA; GS1 Croatia-Hrvatsko udruženje za automatsku identifikaciju, elektroničku razmjenu podataka i upravljanje poslovnim procesima zastupanog po punomoćniku Milan Vončina; NOTES BIRO društvo s ograničenom odgovornošću za knjigovodstveno računovodstvene usluge, turistička agencija; ZAGREBAČKI HOLDING, društvo s ograničenom odgovornošću za javni prijevoz, opskrbu vodom, održavanje čistoće, putnička a; HRVATSKI ZAVOD ZA JAVNO ZDRAVSTVO; Robert Tafra; Ljubica Tafra Đokić; Fedra Grbić</derivirana_varijabla>
  </DomainObject.Predmet.StrankaFormated>
  <DomainObject.Predmet.StrankaFormatedOIB>
    <izvorni_sadrzaj>  Fina Split, OIB 85821130368; GRAD SPLIT, OIB 78755598868; Hrvatski Telekom d.d., OIB 81793146560; RH MINISTARSTVO FINANCIJA, OIB 18683136487 zastupanog po punomoćniku Županijsko državno odvjetništvo u Splitu; FINANCIJSKA AGENCIJA, OIB 85821130368; GS1 Croatia-Hrvatsko udruženje za automatsku identifikaciju, elektroničku razmjenu podataka i upravljanje poslovnim procesima, OIB 03365973101 zastupanog po punomoćniku Milan Vončina; NOTES BIRO društvo s ograničenom odgovornošću za knjigovodstveno računovodstvene usluge, turistička agencija, OIB 24129680882; ZAGREBAČKI HOLDING, društvo s ograničenom odgovornošću za javni prijevoz, opskrbu vodom, održavanje čistoće, putnička a, OIB 85584865987; HRVATSKI ZAVOD ZA JAVNO ZDRAVSTVO, OIB 75297532041; Robert Tafra, OIB 56936345049; Ljubica Tafra Đokić, OIB 17080548073; Fedra Grbić, OIB 59864008810</izvorni_sadrzaj>
    <derivirana_varijabla naziv="DomainObject.Predmet.StrankaFormatedOIB_1">  Fina Split, OIB 85821130368; GRAD SPLIT, OIB 78755598868; Hrvatski Telekom d.d., OIB 81793146560; RH MINISTARSTVO FINANCIJA, OIB 18683136487 zastupanog po punomoćniku Županijsko državno odvjetništvo u Splitu; FINANCIJSKA AGENCIJA, OIB 85821130368; GS1 Croatia-Hrvatsko udruženje za automatsku identifikaciju, elektroničku razmjenu podataka i upravljanje poslovnim procesima, OIB 03365973101 zastupanog po punomoćniku Milan Vončina; NOTES BIRO društvo s ograničenom odgovornošću za knjigovodstveno računovodstvene usluge, turistička agencija, OIB 24129680882; ZAGREBAČKI HOLDING, društvo s ograničenom odgovornošću za javni prijevoz, opskrbu vodom, održavanje čistoće, putnička a, OIB 85584865987; HRVATSKI ZAVOD ZA JAVNO ZDRAVSTVO, OIB 75297532041; Robert Tafra, OIB 56936345049; Ljubica Tafra Đokić, OIB 17080548073; Fedra Grbić, OIB 59864008810</derivirana_varijabla>
  </DomainObject.Predmet.StrankaFormatedOIB>
  <DomainObject.Predmet.StrankaFormatedWithAdress>
    <izvorni_sadrzaj> Fina Split, Mažuran.šetalište 24b, 21000 Split; GRAD SPLIT, Branimirova obala 17, 21000 Split; Hrvatski Telekom d.d., Roberta Frangeša Mihanovića 9, 10000 Zagreb; RH MINISTARSTVO FINANCIJA, Katančićeva 5, 10000 Zagreb zastupanog po punomoćniku Županijsko državno odvjetništvo u Splitu; FINANCIJSKA AGENCIJA, Vrtni put 3, 10000 Zagreb; GS1 Croatia-Hrvatsko udruženje za automatsku identifikaciju, elektroničku razmjenu podataka i upravljanje poslovnim procesima, Tuškanac 14, 10000 Zagreb zastupanog po punomoćniku Milan Vončina; NOTES BIRO društvo s ograničenom odgovornošću za knjigovodstveno računovodstvene usluge, turistička agencija, Ulica Slobode 33, 21000 Split; ZAGREBAČKI HOLDING, društvo s ograničenom odgovornošću za javni prijevoz, opskrbu vodom, održavanje čistoće, putnička a, Šubićeva 40/III, 10000 Zagreb; HRVATSKI ZAVOD ZA JAVNO ZDRAVSTVO, Rockefellerova 7, 10000 Zagreb; Robert Tafra, Ivana Meštrovića 68, 21000 Split; Ljubica Tafra Đokić, Čiovska 8, 21000 Split; Fedra Grbić, Čiovska 8, 21000 Split</izvorni_sadrzaj>
    <derivirana_varijabla naziv="DomainObject.Predmet.StrankaFormatedWithAdress_1"> Fina Split, Mažuran.šetalište 24b, 21000 Split; GRAD SPLIT, Branimirova obala 17, 21000 Split; Hrvatski Telekom d.d., Roberta Frangeša Mihanovića 9, 10000 Zagreb; RH MINISTARSTVO FINANCIJA, Katančićeva 5, 10000 Zagreb zastupanog po punomoćniku Županijsko državno odvjetništvo u Splitu; FINANCIJSKA AGENCIJA, Vrtni put 3, 10000 Zagreb; GS1 Croatia-Hrvatsko udruženje za automatsku identifikaciju, elektroničku razmjenu podataka i upravljanje poslovnim procesima, Tuškanac 14, 10000 Zagreb zastupanog po punomoćniku Milan Vončina; NOTES BIRO društvo s ograničenom odgovornošću za knjigovodstveno računovodstvene usluge, turistička agencija, Ulica Slobode 33, 21000 Split; ZAGREBAČKI HOLDING, društvo s ograničenom odgovornošću za javni prijevoz, opskrbu vodom, održavanje čistoće, putnička a, Šubićeva 40/III, 10000 Zagreb; HRVATSKI ZAVOD ZA JAVNO ZDRAVSTVO, Rockefellerova 7, 10000 Zagreb; Robert Tafra, Ivana Meštrovića 68, 21000 Split; Ljubica Tafra Đokić, Čiovska 8, 21000 Split; Fedra Grbić, Čiovska 8, 21000 Split</derivirana_varijabla>
  </DomainObject.Predmet.StrankaFormatedWithAdress>
  <DomainObject.Predmet.StrankaFormatedWithAdressOIB>
    <izvorni_sadrzaj> Fina Split, OIB 85821130368, Mažuran.šetalište 24b, 21000 Split; GRAD SPLIT, OIB 78755598868, Branimirova obala 17, 21000 Split; Hrvatski Telekom d.d., OIB 81793146560, Roberta Frangeša Mihanovića 9, 10000 Zagreb; RH MINISTARSTVO FINANCIJA, OIB 18683136487, Katančićeva 5, 10000 Zagreb zastupanog po punomoćniku Županijsko državno odvjetništvo u Splitu; FINANCIJSKA AGENCIJA, OIB 85821130368, Vrtni put 3, 10000 Zagreb; GS1 Croatia-Hrvatsko udruženje za automatsku identifikaciju, elektroničku razmjenu podataka i upravljanje poslovnim procesima, OIB 03365973101, Tuškanac 14, 10000 Zagreb zastupanog po punomoćniku Milan Vončina; NOTES BIRO društvo s ograničenom odgovornošću za knjigovodstveno računovodstvene usluge, turistička agencija, OIB 24129680882, Ulica Slobode 33, 21000 Split; ZAGREBAČKI HOLDING, društvo s ograničenom odgovornošću za javni prijevoz, opskrbu vodom, održavanje čistoće, putnička a, OIB 85584865987, Šubićeva 40/III, 10000 Zagreb; HRVATSKI ZAVOD ZA JAVNO ZDRAVSTVO, OIB 75297532041, Rockefellerova 7, 10000 Zagreb; Robert Tafra, OIB 56936345049, Ivana Meštrovića 68, 21000 Split; Ljubica Tafra Đokić, OIB 17080548073, Čiovska 8, 21000 Split; Fedra Grbić, OIB 59864008810, Čiovska 8, 21000 Split</izvorni_sadrzaj>
    <derivirana_varijabla naziv="DomainObject.Predmet.StrankaFormatedWithAdressOIB_1"> Fina Split, OIB 85821130368, Mažuran.šetalište 24b, 21000 Split; GRAD SPLIT, OIB 78755598868, Branimirova obala 17, 21000 Split; Hrvatski Telekom d.d., OIB 81793146560, Roberta Frangeša Mihanovića 9, 10000 Zagreb; RH MINISTARSTVO FINANCIJA, OIB 18683136487, Katančićeva 5, 10000 Zagreb zastupanog po punomoćniku Županijsko državno odvjetništvo u Splitu; FINANCIJSKA AGENCIJA, OIB 85821130368, Vrtni put 3, 10000 Zagreb; GS1 Croatia-Hrvatsko udruženje za automatsku identifikaciju, elektroničku razmjenu podataka i upravljanje poslovnim procesima, OIB 03365973101, Tuškanac 14, 10000 Zagreb zastupanog po punomoćniku Milan Vončina; NOTES BIRO društvo s ograničenom odgovornošću za knjigovodstveno računovodstvene usluge, turistička agencija, OIB 24129680882, Ulica Slobode 33, 21000 Split; ZAGREBAČKI HOLDING, društvo s ograničenom odgovornošću za javni prijevoz, opskrbu vodom, održavanje čistoće, putnička a, OIB 85584865987, Šubićeva 40/III, 10000 Zagreb; HRVATSKI ZAVOD ZA JAVNO ZDRAVSTVO, OIB 75297532041, Rockefellerova 7, 10000 Zagreb; Robert Tafra, OIB 56936345049, Ivana Meštrovića 68, 21000 Split; Ljubica Tafra Đokić, OIB 17080548073, Čiovska 8, 21000 Split; Fedra Grbić, OIB 59864008810, Čiovska 8, 21000 Split</derivirana_varijabla>
  </DomainObject.Predmet.StrankaFormatedWithAdressOIB>
  <DomainObject.Predmet.StrankaWithAdress>
    <izvorni_sadrzaj>Fina Split Mažuran.šetalište 24b,21000 Split,GRAD SPLIT Branimirova obala 17,21000 Split,Hrvatski Telekom d.d. Roberta Frangeša Mihanovića 9,10000 Zagreb,RH MINISTARSTVO FINANCIJA Katančićeva 5,10000 Zagreb,FINANCIJSKA AGENCIJA Vrtni put 3,10000 Zagreb,GS1 Croatia-Hrvatsko udruženje za automatsku identifikaciju, elektroničku razmjenu podataka i upravljanje poslovnim procesima Tuškanac 14,10000 Zagreb,NOTES BIRO društvo s ograničenom odgovornošću za knjigovodstveno računovodstvene usluge, turistička agencija Ulica Slobode 33,21000 Split,ZAGREBAČKI HOLDING, društvo s ograničenom odgovornošću za javni prijevoz, opskrbu vodom, održavanje čistoće, putnička a Šubićeva 40/III,10000 Zagreb,HRVATSKI ZAVOD ZA JAVNO ZDRAVSTVO Rockefellerova 7,10000 Zagreb,Robert Tafra Ivana Meštrovića 68,21000 Split,Ljubica Tafra Đokić Čiovska 8,21000 Split,Fedra Grbić Čiovska 8,21000 Split</izvorni_sadrzaj>
    <derivirana_varijabla naziv="DomainObject.Predmet.StrankaWithAdress_1">Fina Split Mažuran.šetalište 24b,21000 Split,GRAD SPLIT Branimirova obala 17,21000 Split,Hrvatski Telekom d.d. Roberta Frangeša Mihanovića 9,10000 Zagreb,RH MINISTARSTVO FINANCIJA Katančićeva 5,10000 Zagreb,FINANCIJSKA AGENCIJA Vrtni put 3,10000 Zagreb,GS1 Croatia-Hrvatsko udruženje za automatsku identifikaciju, elektroničku razmjenu podataka i upravljanje poslovnim procesima Tuškanac 14,10000 Zagreb,NOTES BIRO društvo s ograničenom odgovornošću za knjigovodstveno računovodstvene usluge, turistička agencija Ulica Slobode 33,21000 Split,ZAGREBAČKI HOLDING, društvo s ograničenom odgovornošću za javni prijevoz, opskrbu vodom, održavanje čistoće, putnička a Šubićeva 40/III,10000 Zagreb,HRVATSKI ZAVOD ZA JAVNO ZDRAVSTVO Rockefellerova 7,10000 Zagreb,Robert Tafra Ivana Meštrovića 68,21000 Split,Ljubica Tafra Đokić Čiovska 8,21000 Split,Fedra Grbić Čiovska 8,21000 Split</derivirana_varijabla>
  </DomainObject.Predmet.StrankaWithAdress>
  <DomainObject.Predmet.StrankaWithAdressOIB>
    <izvorni_sadrzaj>Fina Split, OIB 85821130368, Mažuran.šetalište 24b,21000 Split,GRAD SPLIT, OIB 78755598868, Branimirova obala 17,21000 Split,Hrvatski Telekom d.d., OIB 81793146560, Roberta Frangeša Mihanovića 9,10000 Zagreb,RH MINISTARSTVO FINANCIJA, OIB 18683136487, Katančićeva 5,10000 Zagreb,FINANCIJSKA AGENCIJA, OIB 85821130368, Vrtni put 3,10000 Zagreb,GS1 Croatia-Hrvatsko udruženje za automatsku identifikaciju, elektroničku razmjenu podataka i upravljanje poslovnim procesima, OIB 03365973101, Tuškanac 14,10000 Zagreb,NOTES BIRO društvo s ograničenom odgovornošću za knjigovodstveno računovodstvene usluge, turistička agencija, OIB 24129680882, Ulica Slobode 33,21000 Split,ZAGREBAČKI HOLDING, društvo s ograničenom odgovornošću za javni prijevoz, opskrbu vodom, održavanje čistoće, putnička a, OIB 85584865987, Šubićeva 40/III,10000 Zagreb,HRVATSKI ZAVOD ZA JAVNO ZDRAVSTVO, OIB 75297532041, Rockefellerova 7,10000 Zagreb,Robert Tafra, OIB 56936345049, Ivana Meštrovića 68,21000 Split,Ljubica Tafra Đokić, OIB 17080548073, Čiovska 8,21000 Split,Fedra Grbić, OIB 59864008810, Čiovska 8,21000 Split</izvorni_sadrzaj>
    <derivirana_varijabla naziv="DomainObject.Predmet.StrankaWithAdressOIB_1">Fina Split, OIB 85821130368, Mažuran.šetalište 24b,21000 Split,GRAD SPLIT, OIB 78755598868, Branimirova obala 17,21000 Split,Hrvatski Telekom d.d., OIB 81793146560, Roberta Frangeša Mihanovića 9,10000 Zagreb,RH MINISTARSTVO FINANCIJA, OIB 18683136487, Katančićeva 5,10000 Zagreb,FINANCIJSKA AGENCIJA, OIB 85821130368, Vrtni put 3,10000 Zagreb,GS1 Croatia-Hrvatsko udruženje za automatsku identifikaciju, elektroničku razmjenu podataka i upravljanje poslovnim procesima, OIB 03365973101, Tuškanac 14,10000 Zagreb,NOTES BIRO društvo s ograničenom odgovornošću za knjigovodstveno računovodstvene usluge, turistička agencija, OIB 24129680882, Ulica Slobode 33,21000 Split,ZAGREBAČKI HOLDING, društvo s ograničenom odgovornošću za javni prijevoz, opskrbu vodom, održavanje čistoće, putnička a, OIB 85584865987, Šubićeva 40/III,10000 Zagreb,HRVATSKI ZAVOD ZA JAVNO ZDRAVSTVO, OIB 75297532041, Rockefellerova 7,10000 Zagreb,Robert Tafra, OIB 56936345049, Ivana Meštrovića 68,21000 Split,Ljubica Tafra Đokić, OIB 17080548073, Čiovska 8,21000 Split,Fedra Grbić, OIB 59864008810, Čiovska 8,21000 Split</derivirana_varijabla>
  </DomainObject.Predmet.StrankaWithAdressOIB>
  <DomainObject.Predmet.StrankaNazivFormated>
    <izvorni_sadrzaj>Fina Split,GRAD SPLIT,Hrvatski Telekom d.d.,RH MINISTARSTVO FINANCIJA,FINANCIJSKA AGENCIJA,GS1 Croatia-Hrvatsko udruženje za automatsku identifikaciju, elektroničku razmjenu podataka i upravljanje poslovnim procesima,NOTES BIRO društvo s ograničenom odgovornošću za knjigovodstveno računovodstvene usluge, turistička agencija,ZAGREBAČKI HOLDING, društvo s ograničenom odgovornošću za javni prijevoz, opskrbu vodom, održavanje čistoće, putnička a,HRVATSKI ZAVOD ZA JAVNO ZDRAVSTVO,Robert Tafra,Ljubica Tafra Đokić,Fedra Grbić</izvorni_sadrzaj>
    <derivirana_varijabla naziv="DomainObject.Predmet.StrankaNazivFormated_1">Fina Split,GRAD SPLIT,Hrvatski Telekom d.d.,RH MINISTARSTVO FINANCIJA,FINANCIJSKA AGENCIJA,GS1 Croatia-Hrvatsko udruženje za automatsku identifikaciju, elektroničku razmjenu podataka i upravljanje poslovnim procesima,NOTES BIRO društvo s ograničenom odgovornošću za knjigovodstveno računovodstvene usluge, turistička agencija,ZAGREBAČKI HOLDING, društvo s ograničenom odgovornošću za javni prijevoz, opskrbu vodom, održavanje čistoće, putnička a,HRVATSKI ZAVOD ZA JAVNO ZDRAVSTVO,Robert Tafra,Ljubica Tafra Đokić,Fedra Grbić</derivirana_varijabla>
  </DomainObject.Predmet.StrankaNazivFormated>
  <DomainObject.Predmet.StrankaNazivFormatedOIB>
    <izvorni_sadrzaj>Fina Split, OIB 85821130368,GRAD SPLIT, OIB 78755598868,Hrvatski Telekom d.d., OIB 81793146560,RH MINISTARSTVO FINANCIJA, OIB 18683136487,FINANCIJSKA AGENCIJA, OIB 85821130368,GS1 Croatia-Hrvatsko udruženje za automatsku identifikaciju, elektroničku razmjenu podataka i upravljanje poslovnim procesima, OIB 03365973101,NOTES BIRO društvo s ograničenom odgovornošću za knjigovodstveno računovodstvene usluge, turistička agencija, OIB 24129680882,ZAGREBAČKI HOLDING, društvo s ograničenom odgovornošću za javni prijevoz, opskrbu vodom, održavanje čistoće, putnička a, OIB 85584865987,HRVATSKI ZAVOD ZA JAVNO ZDRAVSTVO, OIB 75297532041,Robert Tafra, OIB 56936345049,Ljubica Tafra Đokić, OIB 17080548073,Fedra Grbić, OIB 59864008810</izvorni_sadrzaj>
    <derivirana_varijabla naziv="DomainObject.Predmet.StrankaNazivFormatedOIB_1">Fina Split, OIB 85821130368,GRAD SPLIT, OIB 78755598868,Hrvatski Telekom d.d., OIB 81793146560,RH MINISTARSTVO FINANCIJA, OIB 18683136487,FINANCIJSKA AGENCIJA, OIB 85821130368,GS1 Croatia-Hrvatsko udruženje za automatsku identifikaciju, elektroničku razmjenu podataka i upravljanje poslovnim procesima, OIB 03365973101,NOTES BIRO društvo s ograničenom odgovornošću za knjigovodstveno računovodstvene usluge, turistička agencija, OIB 24129680882,ZAGREBAČKI HOLDING, društvo s ograničenom odgovornošću za javni prijevoz, opskrbu vodom, održavanje čistoće, putnička a, OIB 85584865987,HRVATSKI ZAVOD ZA JAVNO ZDRAVSTVO, OIB 75297532041,Robert Tafra, OIB 56936345049,Ljubica Tafra Đokić, OIB 17080548073,Fedra Grbić, OIB 59864008810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3373308.25</izvorni_sadrzaj>
    <derivirana_varijabla naziv="DomainObject.Predmet.TrenutnaVrijednost_1">3373308.25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GRAD SPLIT</item>
      <item>Hrvatski Telekom d.d.</item>
      <item>RH MINISTARSTVO FINANCIJA zastupanog po punomoćniku Županijsko državno odvjetništvo u Splitu</item>
      <item>FINANCIJSKA AGENCIJA</item>
      <item>GS1 Croatia-Hrvatsko udruženje za automatsku identifikaciju, elektroničku razmjenu podataka i upravljanje poslovnim procesima zastupanog po punomoćniku Milan Vončina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izvorni_sadrzaj>
    <derivirana_varijabla naziv="DomainObject.Predmet.StrankaListFormated_1">
      <item>Fina Split</item>
      <item>GRAD SPLIT</item>
      <item>Hrvatski Telekom d.d.</item>
      <item>RH MINISTARSTVO FINANCIJA zastupanog po punomoćniku Županijsko državno odvjetništvo u Splitu</item>
      <item>FINANCIJSKA AGENCIJA</item>
      <item>GS1 Croatia-Hrvatsko udruženje za automatsku identifikaciju, elektroničku razmjenu podataka i upravljanje poslovnim procesima zastupanog po punomoćniku Milan Vončina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derivirana_varijabla>
  </DomainObject.Predmet.StrankaListFormated>
  <DomainObject.Predmet.StrankaListFormatedOIB>
    <izvorni_sadrzaj>
      <item>Fina Split, OIB 85821130368</item>
      <item>GRAD SPLIT, OIB 78755598868</item>
      <item>Hrvatski Telekom d.d., OIB 81793146560</item>
      <item>RH MINISTARSTVO FINANCIJA, OIB 18683136487 zastupanog po punomoćniku Županijsko državno odvjetništvo u Splitu</item>
      <item>FINANCIJSKA AGENCIJA, OIB 85821130368</item>
      <item>GS1 Croatia-Hrvatsko udruženje za automatsku identifikaciju, elektroničku razmjenu podataka i upravljanje poslovnim procesima, OIB 03365973101 zastupanog po punomoćniku Milan Vončina</item>
      <item>NOTES BIRO društvo s ograničenom odgovornošću za knjigovodstveno računovodstvene usluge, turistička agencija, OIB 24129680882</item>
      <item>ZAGREBAČKI HOLDING, društvo s ograničenom odgovornošću za javni prijevoz, opskrbu vodom, održavanje čistoće, putnička a, OIB 85584865987</item>
      <item>HRVATSKI ZAVOD ZA JAVNO ZDRAVSTVO, OIB 75297532041</item>
      <item>Robert Tafra, OIB 56936345049</item>
      <item>Ljubica Tafra Đokić, OIB 17080548073</item>
      <item>Fedra Grbić, OIB 59864008810</item>
    </izvorni_sadrzaj>
    <derivirana_varijabla naziv="DomainObject.Predmet.StrankaListFormatedOIB_1">
      <item>Fina Split, OIB 85821130368</item>
      <item>GRAD SPLIT, OIB 78755598868</item>
      <item>Hrvatski Telekom d.d., OIB 81793146560</item>
      <item>RH MINISTARSTVO FINANCIJA, OIB 18683136487 zastupanog po punomoćniku Županijsko državno odvjetništvo u Splitu</item>
      <item>FINANCIJSKA AGENCIJA, OIB 85821130368</item>
      <item>GS1 Croatia-Hrvatsko udruženje za automatsku identifikaciju, elektroničku razmjenu podataka i upravljanje poslovnim procesima, OIB 03365973101 zastupanog po punomoćniku Milan Vončina</item>
      <item>NOTES BIRO društvo s ograničenom odgovornošću za knjigovodstveno računovodstvene usluge, turistička agencija, OIB 24129680882</item>
      <item>ZAGREBAČKI HOLDING, društvo s ograničenom odgovornošću za javni prijevoz, opskrbu vodom, održavanje čistoće, putnička a, OIB 85584865987</item>
      <item>HRVATSKI ZAVOD ZA JAVNO ZDRAVSTVO, OIB 75297532041</item>
      <item>Robert Tafra, OIB 56936345049</item>
      <item>Ljubica Tafra Đokić, OIB 17080548073</item>
      <item>Fedra Grbić, OIB 59864008810</item>
    </derivirana_varijabla>
  </DomainObject.Predmet.StrankaListFormatedOIB>
  <DomainObject.Predmet.StrankaListFormatedWithAdress>
    <izvorni_sadrzaj>
      <item>Fina Split, Mažuran.šetalište 24b, 21000 Split</item>
      <item>GRAD SPLIT, Branimirova obala 17, 21000 Split</item>
      <item>Hrvatski Telekom d.d., Roberta Frangeša Mihanovića 9, 10000 Zagreb</item>
      <item>RH MINISTARSTVO FINANCIJA, Katančićeva 5, 10000 Zagreb zastupanog po punomoćniku Županijsko državno odvjetništvo u Splitu</item>
      <item>FINANCIJSKA AGENCIJA, Vrtni put 3, 10000 Zagreb</item>
      <item>GS1 Croatia-Hrvatsko udruženje za automatsku identifikaciju, elektroničku razmjenu podataka i upravljanje poslovnim procesima, Tuškanac 14, 10000 Zagreb zastupanog po punomoćniku Milan Vončina</item>
      <item>NOTES BIRO društvo s ograničenom odgovornošću za knjigovodstveno računovodstvene usluge, turistička agencija, Ulica Slobode 33, 21000 Split</item>
      <item>ZAGREBAČKI HOLDING, društvo s ograničenom odgovornošću za javni prijevoz, opskrbu vodom, održavanje čistoće, putnička a, Šubićeva 40/III, 10000 Zagreb</item>
      <item>HRVATSKI ZAVOD ZA JAVNO ZDRAVSTVO, Rockefellerova 7, 10000 Zagreb</item>
      <item>Robert Tafra, Ivana Meštrovića 68, 21000 Split</item>
      <item>Ljubica Tafra Đokić, Čiovska 8, 21000 Split</item>
      <item>Fedra Grbić, Čiovska 8, 21000 Split</item>
    </izvorni_sadrzaj>
    <derivirana_varijabla naziv="DomainObject.Predmet.StrankaListFormatedWithAdress_1">
      <item>Fina Split, Mažuran.šetalište 24b, 21000 Split</item>
      <item>GRAD SPLIT, Branimirova obala 17, 21000 Split</item>
      <item>Hrvatski Telekom d.d., Roberta Frangeša Mihanovića 9, 10000 Zagreb</item>
      <item>RH MINISTARSTVO FINANCIJA, Katančićeva 5, 10000 Zagreb zastupanog po punomoćniku Županijsko državno odvjetništvo u Splitu</item>
      <item>FINANCIJSKA AGENCIJA, Vrtni put 3, 10000 Zagreb</item>
      <item>GS1 Croatia-Hrvatsko udruženje za automatsku identifikaciju, elektroničku razmjenu podataka i upravljanje poslovnim procesima, Tuškanac 14, 10000 Zagreb zastupanog po punomoćniku Milan Vončina</item>
      <item>NOTES BIRO društvo s ograničenom odgovornošću za knjigovodstveno računovodstvene usluge, turistička agencija, Ulica Slobode 33, 21000 Split</item>
      <item>ZAGREBAČKI HOLDING, društvo s ograničenom odgovornošću za javni prijevoz, opskrbu vodom, održavanje čistoće, putnička a, Šubićeva 40/III, 10000 Zagreb</item>
      <item>HRVATSKI ZAVOD ZA JAVNO ZDRAVSTVO, Rockefellerova 7, 10000 Zagreb</item>
      <item>Robert Tafra, Ivana Meštrovića 68, 21000 Split</item>
      <item>Ljubica Tafra Đokić, Čiovska 8, 21000 Split</item>
      <item>Fedra Grbić, Čiovska 8, 21000 Split</item>
    </derivirana_varijabla>
  </DomainObject.Predmet.StrankaListFormatedWithAdress>
  <DomainObject.Predmet.StrankaListFormatedWithAdressOIB>
    <izvorni_sadrzaj>
      <item>Fina Split, OIB 85821130368, Mažuran.šetalište 24b, 21000 Split</item>
      <item>GRAD SPLIT, OIB 78755598868, Branimirova obala 17, 21000 Split</item>
      <item>Hrvatski Telekom d.d., OIB 81793146560, Roberta Frangeša Mihanovića 9, 10000 Zagreb</item>
      <item>RH MINISTARSTVO FINANCIJA, OIB 18683136487, Katančićeva 5, 10000 Zagreb zastupanog po punomoćniku Županijsko državno odvjetništvo u Splitu</item>
      <item>FINANCIJSKA AGENCIJA, OIB 85821130368, Vrtni put 3, 10000 Zagreb</item>
      <item>GS1 Croatia-Hrvatsko udruženje za automatsku identifikaciju, elektroničku razmjenu podataka i upravljanje poslovnim procesima, OIB 03365973101, Tuškanac 14, 10000 Zagreb zastupanog po punomoćniku Milan Vončina</item>
      <item>NOTES BIRO društvo s ograničenom odgovornošću za knjigovodstveno računovodstvene usluge, turistička agencija, OIB 24129680882, Ulica Slobode 33, 21000 Split</item>
      <item>ZAGREBAČKI HOLDING, društvo s ograničenom odgovornošću za javni prijevoz, opskrbu vodom, održavanje čistoće, putnička a, OIB 85584865987, Šubićeva 40/III, 10000 Zagreb</item>
      <item>HRVATSKI ZAVOD ZA JAVNO ZDRAVSTVO, OIB 75297532041, Rockefellerova 7, 10000 Zagreb</item>
      <item>Robert Tafra, OIB 56936345049, Ivana Meštrovića 68, 21000 Split</item>
      <item>Ljubica Tafra Đokić, OIB 17080548073, Čiovska 8, 21000 Split</item>
      <item>Fedra Grbić, OIB 59864008810, Čiovska 8, 21000 Split</item>
    </izvorni_sadrzaj>
    <derivirana_varijabla naziv="DomainObject.Predmet.StrankaListFormatedWithAdressOIB_1">
      <item>Fina Split, OIB 85821130368, Mažuran.šetalište 24b, 21000 Split</item>
      <item>GRAD SPLIT, OIB 78755598868, Branimirova obala 17, 21000 Split</item>
      <item>Hrvatski Telekom d.d., OIB 81793146560, Roberta Frangeša Mihanovića 9, 10000 Zagreb</item>
      <item>RH MINISTARSTVO FINANCIJA, OIB 18683136487, Katančićeva 5, 10000 Zagreb zastupanog po punomoćniku Županijsko državno odvjetništvo u Splitu</item>
      <item>FINANCIJSKA AGENCIJA, OIB 85821130368, Vrtni put 3, 10000 Zagreb</item>
      <item>GS1 Croatia-Hrvatsko udruženje za automatsku identifikaciju, elektroničku razmjenu podataka i upravljanje poslovnim procesima, OIB 03365973101, Tuškanac 14, 10000 Zagreb zastupanog po punomoćniku Milan Vončina</item>
      <item>NOTES BIRO društvo s ograničenom odgovornošću za knjigovodstveno računovodstvene usluge, turistička agencija, OIB 24129680882, Ulica Slobode 33, 21000 Split</item>
      <item>ZAGREBAČKI HOLDING, društvo s ograničenom odgovornošću za javni prijevoz, opskrbu vodom, održavanje čistoće, putnička a, OIB 85584865987, Šubićeva 40/III, 10000 Zagreb</item>
      <item>HRVATSKI ZAVOD ZA JAVNO ZDRAVSTVO, OIB 75297532041, Rockefellerova 7, 10000 Zagreb</item>
      <item>Robert Tafra, OIB 56936345049, Ivana Meštrovića 68, 21000 Split</item>
      <item>Ljubica Tafra Đokić, OIB 17080548073, Čiovska 8, 21000 Split</item>
      <item>Fedra Grbić, OIB 59864008810, Čiovska 8, 21000 Split</item>
    </derivirana_varijabla>
  </DomainObject.Predmet.StrankaListFormatedWithAdressOIB>
  <DomainObject.Predmet.StrankaListNazivFormated>
    <izvorni_sadrzaj>
      <item>Fina Split</item>
      <item>GRAD SPLIT</item>
      <item>Hrvatski Telekom d.d.</item>
      <item>RH MINISTARSTVO FINANCIJA</item>
      <item>FINANCIJSKA AGENCIJA</item>
      <item>GS1 Croatia-Hrvatsko udruženje za automatsku identifikaciju, elektroničku razmjenu podataka i upravljanje poslovnim procesima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izvorni_sadrzaj>
    <derivirana_varijabla naziv="DomainObject.Predmet.StrankaListNazivFormated_1">
      <item>Fina Split</item>
      <item>GRAD SPLIT</item>
      <item>Hrvatski Telekom d.d.</item>
      <item>RH MINISTARSTVO FINANCIJA</item>
      <item>FINANCIJSKA AGENCIJA</item>
      <item>GS1 Croatia-Hrvatsko udruženje za automatsku identifikaciju, elektroničku razmjenu podataka i upravljanje poslovnim procesima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derivirana_varijabla>
  </DomainObject.Predmet.StrankaListNazivFormated>
  <DomainObject.Predmet.StrankaListNazivFormatedOIB>
    <izvorni_sadrzaj>
      <item>Fina Split, OIB 85821130368</item>
      <item>GRAD SPLIT, OIB 78755598868</item>
      <item>Hrvatski Telekom d.d., OIB 81793146560</item>
      <item>RH MINISTARSTVO FINANCIJA, OIB 18683136487</item>
      <item>FINANCIJSKA AGENCIJA, OIB 85821130368</item>
      <item>GS1 Croatia-Hrvatsko udruženje za automatsku identifikaciju, elektroničku razmjenu podataka i upravljanje poslovnim procesima, OIB 03365973101</item>
      <item>NOTES BIRO društvo s ograničenom odgovornošću za knjigovodstveno računovodstvene usluge, turistička agencija, OIB 24129680882</item>
      <item>ZAGREBAČKI HOLDING, društvo s ograničenom odgovornošću za javni prijevoz, opskrbu vodom, održavanje čistoće, putnička a, OIB 85584865987</item>
      <item>HRVATSKI ZAVOD ZA JAVNO ZDRAVSTVO, OIB 75297532041</item>
      <item>Robert Tafra, OIB 56936345049</item>
      <item>Ljubica Tafra Đokić, OIB 17080548073</item>
      <item>Fedra Grbić, OIB 59864008810</item>
    </izvorni_sadrzaj>
    <derivirana_varijabla naziv="DomainObject.Predmet.StrankaListNazivFormatedOIB_1">
      <item>Fina Split, OIB 85821130368</item>
      <item>GRAD SPLIT, OIB 78755598868</item>
      <item>Hrvatski Telekom d.d., OIB 81793146560</item>
      <item>RH MINISTARSTVO FINANCIJA, OIB 18683136487</item>
      <item>FINANCIJSKA AGENCIJA, OIB 85821130368</item>
      <item>GS1 Croatia-Hrvatsko udruženje za automatsku identifikaciju, elektroničku razmjenu podataka i upravljanje poslovnim procesima, OIB 03365973101</item>
      <item>NOTES BIRO društvo s ograničenom odgovornošću za knjigovodstveno računovodstvene usluge, turistička agencija, OIB 24129680882</item>
      <item>ZAGREBAČKI HOLDING, društvo s ograničenom odgovornošću za javni prijevoz, opskrbu vodom, održavanje čistoće, putnička a, OIB 85584865987</item>
      <item>HRVATSKI ZAVOD ZA JAVNO ZDRAVSTVO, OIB 75297532041</item>
      <item>Robert Tafra, OIB 56936345049</item>
      <item>Ljubica Tafra Đokić, OIB 17080548073</item>
      <item>Fedra Grbić, OIB 59864008810</item>
    </derivirana_varijabla>
  </DomainObject.Predmet.StrankaListNazivFormatedOIB>
  <DomainObject.Predmet.ProtuStrankaListFormated>
    <izvorni_sadrzaj>
      <item>ORNO, društvo s ograničenom odgovornošću za trgovinu i promet nekretninama u stečaju</item>
    </izvorni_sadrzaj>
    <derivirana_varijabla naziv="DomainObject.Predmet.ProtuStrankaListFormated_1">
      <item>ORNO, društvo s ograničenom odgovornošću za trgovinu i promet nekretninama u stečaju</item>
    </derivirana_varijabla>
  </DomainObject.Predmet.ProtuStrankaListFormated>
  <DomainObject.Predmet.ProtuStrankaListFormatedOIB>
    <izvorni_sadrzaj>
      <item>ORNO, društvo s ograničenom odgovornošću za trgovinu i promet nekretninama u stečaju, OIB 55514972429</item>
    </izvorni_sadrzaj>
    <derivirana_varijabla naziv="DomainObject.Predmet.ProtuStrankaListFormatedOIB_1">
      <item>ORNO, društvo s ograničenom odgovornošću za trgovinu i promet nekretninama u stečaju, OIB 55514972429</item>
    </derivirana_varijabla>
  </DomainObject.Predmet.ProtuStrankaListFormatedOIB>
  <DomainObject.Predmet.ProtuStrankaListFormatedWithAdress>
    <izvorni_sadrzaj>
      <item>ORNO, društvo s ograničenom odgovornošću za trgovinu i promet nekretninama u stečaju, Sarajevska 48/a, 21000 Split</item>
    </izvorni_sadrzaj>
    <derivirana_varijabla naziv="DomainObject.Predmet.ProtuStrankaListFormatedWithAdress_1">
      <item>ORNO, društvo s ograničenom odgovornošću za trgovinu i promet nekretninama u stečaju, Sarajevska 48/a, 21000 Split</item>
    </derivirana_varijabla>
  </DomainObject.Predmet.ProtuStrankaListFormatedWithAdress>
  <DomainObject.Predmet.ProtuStrankaListFormatedWithAdressOIB>
    <izvorni_sadrzaj>
      <item>ORNO, društvo s ograničenom odgovornošću za trgovinu i promet nekretninama u stečaju, OIB 55514972429, Sarajevska 48/a, 21000 Split</item>
    </izvorni_sadrzaj>
    <derivirana_varijabla naziv="DomainObject.Predmet.ProtuStrankaListFormatedWithAdressOIB_1">
      <item>ORNO, društvo s ograničenom odgovornošću za trgovinu i promet nekretninama u stečaju, OIB 55514972429, Sarajevska 48/a, 21000 Split</item>
    </derivirana_varijabla>
  </DomainObject.Predmet.ProtuStrankaListFormatedWithAdressOIB>
  <DomainObject.Predmet.ProtuStrankaListNazivFormated>
    <izvorni_sadrzaj>
      <item>ORNO, društvo s ograničenom odgovornošću za trgovinu i promet nekretninama u stečaju</item>
    </izvorni_sadrzaj>
    <derivirana_varijabla naziv="DomainObject.Predmet.ProtuStrankaListNazivFormated_1">
      <item>ORNO, društvo s ograničenom odgovornošću za trgovinu i promet nekretninama u stečaju</item>
    </derivirana_varijabla>
  </DomainObject.Predmet.ProtuStrankaListNazivFormated>
  <DomainObject.Predmet.ProtuStrankaListNazivFormatedOIB>
    <izvorni_sadrzaj>
      <item>ORNO, društvo s ograničenom odgovornošću za trgovinu i promet nekretninama u stečaju, OIB 55514972429</item>
    </izvorni_sadrzaj>
    <derivirana_varijabla naziv="DomainObject.Predmet.ProtuStrankaListNazivFormatedOIB_1">
      <item>ORNO, društvo s ograničenom odgovornošću za trgovinu i promet nekretninama u stečaju, OIB 55514972429</item>
    </derivirana_varijabla>
  </DomainObject.Predmet.ProtuStrankaListNazivFormatedOIB>
  <DomainObject.Predmet.OstaliListFormated>
    <izvorni_sadrzaj>
      <item>ROBERTA TAFRA</item>
      <item>Anči Bašić</item>
      <item>Županijsko državno odvjetništvo u Splitu punomoćnik sudionika u postupku RH MINISTARSTVO FINANCIJA</item>
      <item>Milan Vončina punomoćnik sudionika u postupku GS1 Croatia-Hrvatsko udruženje za automatsku identifikaciju, elektroničku razmjenu podataka i upravljanje poslovnim procesima</item>
    </izvorni_sadrzaj>
    <derivirana_varijabla naziv="DomainObject.Predmet.OstaliListFormated_1">
      <item>ROBERTA TAFRA</item>
      <item>Anči Bašić</item>
      <item>Županijsko državno odvjetništvo u Splitu punomoćnik sudionika u postupku RH MINISTARSTVO FINANCIJA</item>
      <item>Milan Vončina punomoćnik sudionika u postupku GS1 Croatia-Hrvatsko udruženje za automatsku identifikaciju, elektroničku razmjenu podataka i upravljanje poslovnim procesima</item>
    </derivirana_varijabla>
  </DomainObject.Predmet.OstaliListFormated>
  <DomainObject.Predmet.OstaliListFormatedOIB>
    <izvorni_sadrzaj>
      <item>ROBERTA TAFRA, OIB 70009271441</item>
      <item>Anči Bašić, OIB 38874953663</item>
      <item>Županijsko državno odvjetništvo u Splitu punomoćnik sudionika u postupku RH MINISTARSTVO FINANCIJA</item>
      <item>Milan Vončina punomoćnik sudionika u postupku GS1 Croatia-Hrvatsko udruženje za automatsku identifikaciju, elektroničku razmjenu podataka i upravljanje poslovnim procesima</item>
    </izvorni_sadrzaj>
    <derivirana_varijabla naziv="DomainObject.Predmet.OstaliListFormatedOIB_1">
      <item>ROBERTA TAFRA, OIB 70009271441</item>
      <item>Anči Bašić, OIB 38874953663</item>
      <item>Županijsko državno odvjetništvo u Splitu punomoćnik sudionika u postupku RH MINISTARSTVO FINANCIJA</item>
      <item>Milan Vončina punomoćnik sudionika u postupku GS1 Croatia-Hrvatsko udruženje za automatsku identifikaciju, elektroničku razmjenu podataka i upravljanje poslovnim procesima</item>
    </derivirana_varijabla>
  </DomainObject.Predmet.OstaliListFormatedOIB>
  <DomainObject.Predmet.OstaliListFormatedWithAdress>
    <izvorni_sadrzaj>
      <item>ROBERTA TAFRA, Sukoišanska 14, 21000 Split</item>
      <item>Anči Bašić, Mažuranićevo Šetalište 35, 21000 Split</item>
      <item>Županijsko državno odvjetništvo u Splitu, Gundulićeva 29A, 21000 Split punomoćnik sudionika u postupku RH MINISTARSTVO FINANCIJA</item>
      <item>Milan Vončina, Preradovićeva 13, 10000 Zagreb punomoćnik sudionika u postupku GS1 Croatia-Hrvatsko udruženje za automatsku identifikaciju, elektroničku razmjenu podataka i upravljanje poslovnim procesima</item>
    </izvorni_sadrzaj>
    <derivirana_varijabla naziv="DomainObject.Predmet.OstaliListFormatedWithAdress_1">
      <item>ROBERTA TAFRA, Sukoišanska 14, 21000 Split</item>
      <item>Anči Bašić, Mažuranićevo Šetalište 35, 21000 Split</item>
      <item>Županijsko državno odvjetništvo u Splitu, Gundulićeva 29A, 21000 Split punomoćnik sudionika u postupku RH MINISTARSTVO FINANCIJA</item>
      <item>Milan Vončina, Preradovićeva 13, 10000 Zagreb punomoćnik sudionika u postupku GS1 Croatia-Hrvatsko udruženje za automatsku identifikaciju, elektroničku razmjenu podataka i upravljanje poslovnim procesima</item>
    </derivirana_varijabla>
  </DomainObject.Predmet.OstaliListFormatedWithAdress>
  <DomainObject.Predmet.OstaliListFormatedWithAdressOIB>
    <izvorni_sadrzaj>
      <item>ROBERTA TAFRA, OIB 70009271441, Sukoišanska 14, 21000 Split</item>
      <item>Anči Bašić, OIB 38874953663, Mažuranićevo Šetalište 35, 21000 Split</item>
      <item>Županijsko državno odvjetništvo u Splitu, Gundulićeva 29A, 21000 Split punomoćnik sudionika u postupku RH MINISTARSTVO FINANCIJA</item>
      <item>Milan Vončina, Preradovićeva 13, 10000 Zagreb punomoćnik sudionika u postupku GS1 Croatia-Hrvatsko udruženje za automatsku identifikaciju, elektroničku razmjenu podataka i upravljanje poslovnim procesima</item>
    </izvorni_sadrzaj>
    <derivirana_varijabla naziv="DomainObject.Predmet.OstaliListFormatedWithAdressOIB_1">
      <item>ROBERTA TAFRA, OIB 70009271441, Sukoišanska 14, 21000 Split</item>
      <item>Anči Bašić, OIB 38874953663, Mažuranićevo Šetalište 35, 21000 Split</item>
      <item>Županijsko državno odvjetništvo u Splitu, Gundulićeva 29A, 21000 Split punomoćnik sudionika u postupku RH MINISTARSTVO FINANCIJA</item>
      <item>Milan Vončina, Preradovićeva 13, 10000 Zagreb punomoćnik sudionika u postupku GS1 Croatia-Hrvatsko udruženje za automatsku identifikaciju, elektroničku razmjenu podataka i upravljanje poslovnim procesima</item>
    </derivirana_varijabla>
  </DomainObject.Predmet.OstaliListFormatedWithAdressOIB>
  <DomainObject.Predmet.OstaliListNazivFormated>
    <izvorni_sadrzaj>
      <item>ROBERTA TAFRA</item>
      <item>Anči Bašić</item>
      <item>Županijsko državno odvjetništvo u Splitu</item>
      <item>Milan Vončina</item>
    </izvorni_sadrzaj>
    <derivirana_varijabla naziv="DomainObject.Predmet.OstaliListNazivFormated_1">
      <item>ROBERTA TAFRA</item>
      <item>Anči Bašić</item>
      <item>Županijsko državno odvjetništvo u Splitu</item>
      <item>Milan Vončina</item>
    </derivirana_varijabla>
  </DomainObject.Predmet.OstaliListNazivFormated>
  <DomainObject.Predmet.OstaliListNazivFormatedOIB>
    <izvorni_sadrzaj>
      <item>ROBERTA TAFRA, OIB 70009271441</item>
      <item>Anči Bašić, OIB 38874953663</item>
      <item>Županijsko državno odvjetništvo u Splitu</item>
      <item>Milan Vončina</item>
    </izvorni_sadrzaj>
    <derivirana_varijabla naziv="DomainObject.Predmet.OstaliListNazivFormatedOIB_1">
      <item>ROBERTA TAFRA, OIB 70009271441</item>
      <item>Anči Bašić, OIB 38874953663</item>
      <item>Županijsko državno odvjetništvo u Splitu</item>
      <item>Milan Vončina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ORNO, društvo s ograničenom odgovornošću za trgovinu i promet nekretninama u stečaju</izvorni_sadrzaj>
    <derivirana_varijabla naziv="DomainObject.Predmet.ProtustrankaIDrugi_1">ORNO, društvo s ograničenom odgovornošću za trgovinu i promet nekretninama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ORNO, društvo s ograničenom odgovornošću za trgovinu i promet nekretninama u stečaju, OIB 55514972429, Sarajevska 48/a, 21000 Split</izvorni_sadrzaj>
    <derivirana_varijabla naziv="DomainObject.Predmet.ProtustrankaIDrugiAdressOIB_1">ORNO, društvo s ograničenom odgovornošću za trgovinu i promet nekretninama u stečaju, OIB 55514972429, Sarajevska 48/a,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ORNO, društvo s ograničenom odgovornošću za trgovinu i promet nekretninama u stečaju</item>
      <item>Fina Split</item>
      <item>ROBERTA TAFRA</item>
      <item>Anči Bašić</item>
      <item>GRAD SPLIT</item>
      <item>Hrvatski Telekom d.d.</item>
      <item>RH MINISTARSTVO FINANCIJA</item>
      <item>Županijsko državno odvjetništvo u Splitu</item>
      <item>FINANCIJSKA AGENCIJA</item>
      <item>GS1 Croatia-Hrvatsko udruženje za automatsku identifikaciju, elektroničku razmjenu podataka i upravljanje poslovnim procesima</item>
      <item>Milan Vončina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izvorni_sadrzaj>
    <derivirana_varijabla naziv="DomainObject.Predmet.SudioniciListNaziv_1">
      <item>ORNO, društvo s ograničenom odgovornošću za trgovinu i promet nekretninama u stečaju</item>
      <item>Fina Split</item>
      <item>ROBERTA TAFRA</item>
      <item>Anči Bašić</item>
      <item>GRAD SPLIT</item>
      <item>Hrvatski Telekom d.d.</item>
      <item>RH MINISTARSTVO FINANCIJA</item>
      <item>Županijsko državno odvjetništvo u Splitu</item>
      <item>FINANCIJSKA AGENCIJA</item>
      <item>GS1 Croatia-Hrvatsko udruženje za automatsku identifikaciju, elektroničku razmjenu podataka i upravljanje poslovnim procesima</item>
      <item>Milan Vončina</item>
      <item>NOTES BIRO društvo s ograničenom odgovornošću za knjigovodstveno računovodstvene usluge, turistička agencija</item>
      <item>ZAGREBAČKI HOLDING, društvo s ograničenom odgovornošću za javni prijevoz, opskrbu vodom, održavanje čistoće, putnička a</item>
      <item>HRVATSKI ZAVOD ZA JAVNO ZDRAVSTVO</item>
      <item>Robert Tafra</item>
      <item>Ljubica Tafra Đokić</item>
      <item>Fedra Grbić</item>
    </derivirana_varijabla>
  </DomainObject.Predmet.SudioniciListNaziv>
  <DomainObject.Predmet.SudioniciListAdressOIB>
    <izvorni_sadrzaj>
      <item>ORNO, društvo s ograničenom odgovornošću za trgovinu i promet nekretninama u stečaju, OIB 55514972429, Sarajevska 48/a,21000 Split</item>
      <item>Fina Split, OIB 85821130368, Mažuran.šetalište 24b,21000 Split</item>
      <item>ROBERTA TAFRA, OIB 70009271441, Sukoišanska 14,21000 Split</item>
      <item>Anči Bašić, OIB 38874953663, Mažuranićevo Šetalište 35,21000 Split</item>
      <item>GRAD SPLIT, OIB 78755598868, Branimirova obala 17,21000 Split</item>
      <item>Hrvatski Telekom d.d., OIB 81793146560, Roberta Frangeša Mihanovića 9,10000 Zagreb</item>
      <item>RH MINISTARSTVO FINANCIJA, OIB 18683136487, Katančićeva 5,10000 Zagreb</item>
      <item>Županijsko državno odvjetništvo u Splitu, Gundulićeva 29A,21000 Split</item>
      <item>FINANCIJSKA AGENCIJA, OIB 85821130368, Vrtni put 3,10000 Zagreb</item>
      <item>GS1 Croatia-Hrvatsko udruženje za automatsku identifikaciju, elektroničku razmjenu podataka i upravljanje poslovnim procesima, OIB 03365973101, Tuškanac 14,10000 Zagreb</item>
      <item>Milan Vončina, Preradovićeva 13,10000 Zagreb</item>
      <item>NOTES BIRO društvo s ograničenom odgovornošću za knjigovodstveno računovodstvene usluge, turistička agencija, OIB 24129680882, Ulica Slobode 33,21000 Split</item>
      <item>ZAGREBAČKI HOLDING, društvo s ograničenom odgovornošću za javni prijevoz, opskrbu vodom, održavanje čistoće, putnička a, OIB 85584865987, Šubićeva 40/III,10000 Zagreb</item>
      <item>HRVATSKI ZAVOD ZA JAVNO ZDRAVSTVO, OIB 75297532041, Rockefellerova 7,10000 Zagreb</item>
      <item>Robert Tafra, OIB 56936345049, Ivana Meštrovića 68,21000 Split</item>
      <item>Ljubica Tafra Đokić, OIB 17080548073, Čiovska 8,21000 Split</item>
      <item>Fedra Grbić, OIB 59864008810, Čiovska 8,21000 Split</item>
    </izvorni_sadrzaj>
    <derivirana_varijabla naziv="DomainObject.Predmet.SudioniciListAdressOIB_1">
      <item>ORNO, društvo s ograničenom odgovornošću za trgovinu i promet nekretninama u stečaju, OIB 55514972429, Sarajevska 48/a,21000 Split</item>
      <item>Fina Split, OIB 85821130368, Mažuran.šetalište 24b,21000 Split</item>
      <item>ROBERTA TAFRA, OIB 70009271441, Sukoišanska 14,21000 Split</item>
      <item>Anči Bašić, OIB 38874953663, Mažuranićevo Šetalište 35,21000 Split</item>
      <item>GRAD SPLIT, OIB 78755598868, Branimirova obala 17,21000 Split</item>
      <item>Hrvatski Telekom d.d., OIB 81793146560, Roberta Frangeša Mihanovića 9,10000 Zagreb</item>
      <item>RH MINISTARSTVO FINANCIJA, OIB 18683136487, Katančićeva 5,10000 Zagreb</item>
      <item>Županijsko državno odvjetništvo u Splitu, Gundulićeva 29A,21000 Split</item>
      <item>FINANCIJSKA AGENCIJA, OIB 85821130368, Vrtni put 3,10000 Zagreb</item>
      <item>GS1 Croatia-Hrvatsko udruženje za automatsku identifikaciju, elektroničku razmjenu podataka i upravljanje poslovnim procesima, OIB 03365973101, Tuškanac 14,10000 Zagreb</item>
      <item>Milan Vončina, Preradovićeva 13,10000 Zagreb</item>
      <item>NOTES BIRO društvo s ograničenom odgovornošću za knjigovodstveno računovodstvene usluge, turistička agencija, OIB 24129680882, Ulica Slobode 33,21000 Split</item>
      <item>ZAGREBAČKI HOLDING, društvo s ograničenom odgovornošću za javni prijevoz, opskrbu vodom, održavanje čistoće, putnička a, OIB 85584865987, Šubićeva 40/III,10000 Zagreb</item>
      <item>HRVATSKI ZAVOD ZA JAVNO ZDRAVSTVO, OIB 75297532041, Rockefellerova 7,10000 Zagreb</item>
      <item>Robert Tafra, OIB 56936345049, Ivana Meštrovića 68,21000 Split</item>
      <item>Ljubica Tafra Đokić, OIB 17080548073, Čiovska 8,21000 Split</item>
      <item>Fedra Grbić, OIB 59864008810, Čiovska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55514972429</item>
      <item>, OIB 85821130368</item>
      <item>, OIB 70009271441</item>
      <item>, OIB 38874953663</item>
      <item>, OIB 78755598868</item>
      <item>, OIB 81793146560</item>
      <item>, OIB 18683136487</item>
      <item>, OIB null</item>
      <item>, OIB 85821130368</item>
      <item>, OIB 03365973101</item>
      <item>, OIB null</item>
      <item>, OIB 24129680882</item>
      <item>, OIB 85584865987</item>
      <item>, OIB 75297532041</item>
      <item>, OIB 56936345049</item>
      <item>, OIB 17080548073</item>
      <item>, OIB 59864008810</item>
    </izvorni_sadrzaj>
    <derivirana_varijabla naziv="DomainObject.Predmet.SudioniciListNazivOIB_1">
      <item>, OIB 55514972429</item>
      <item>, OIB 85821130368</item>
      <item>, OIB 70009271441</item>
      <item>, OIB 38874953663</item>
      <item>, OIB 78755598868</item>
      <item>, OIB 81793146560</item>
      <item>, OIB 18683136487</item>
      <item>, OIB null</item>
      <item>, OIB 85821130368</item>
      <item>, OIB 03365973101</item>
      <item>, OIB null</item>
      <item>, OIB 24129680882</item>
      <item>, OIB 85584865987</item>
      <item>, OIB 75297532041</item>
      <item>, OIB 56936345049</item>
      <item>, OIB 17080548073</item>
      <item>, OIB 59864008810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601636-5E1B-4FDA-A802-A349ED91AA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309</properties:Words>
  <properties:Characters>1700</properties:Characters>
  <properties:Lines>64</properties:Lines>
  <properties:Paragraphs>25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2017-01-23T12:49:00Z</dcterms:created>
  <dc:creator>Trgovački sud Split</dc:creator>
  <cp:lastModifiedBy>Katarina Mikulić</cp:lastModifiedBy>
  <cp:lastPrinted>2017-01-25T14:02:00Z</cp:lastPrinted>
  <dcterms:modified xmlns:xsi="http://www.w3.org/2001/XMLSchema-instance" xsi:type="dcterms:W3CDTF">2017-01-25T14:13:00Z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