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e745" w14:paraId="0d9e745" w:rsidRDefault="00011F2C" w:rsidP="008615FD" w:rsidR="00011F2C" w:rsidRPr="00B84ED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84ED9">
      <w:r w:rsidRPr="00B84ED9">
        <w:rPr>
          <w:rStyle w:val="Naglaeno"/>
        </w:rPr>
        <w:t xml:space="preserve">             </w:t>
      </w:r>
      <w:r w:rsidR="00574060" w:rsidRPr="00B84ED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84ED9"/>
    <w:p w:rsidRDefault="008615FD" w:rsidP="008615FD" w:rsidR="008615FD" w:rsidRPr="00B84ED9">
      <w:pPr>
        <w:ind w:hanging="720" w:left="360"/>
        <w:rPr>
          <w:b/>
        </w:rPr>
      </w:pPr>
      <w:r w:rsidRPr="00B84ED9">
        <w:rPr>
          <w:b/>
        </w:rPr>
        <w:t xml:space="preserve">     </w:t>
      </w:r>
      <w:r w:rsidR="00A8162D" w:rsidRPr="00B84ED9">
        <w:rPr>
          <w:b/>
        </w:rPr>
        <w:t xml:space="preserve">   </w:t>
      </w:r>
      <w:r w:rsidRPr="00B84ED9">
        <w:rPr>
          <w:b/>
        </w:rPr>
        <w:t>REPUBLIKA HRVATSKA</w:t>
      </w:r>
    </w:p>
    <w:p w:rsidRDefault="008615FD" w:rsidP="00D61455" w:rsidR="00614EE3" w:rsidRPr="00B84ED9">
      <w:pPr>
        <w:ind w:hanging="720" w:left="360"/>
      </w:pPr>
      <w:r w:rsidRPr="00B84ED9">
        <w:t xml:space="preserve">     TRGOVAČKI SUD U OSIJEKU</w:t>
      </w:r>
    </w:p>
    <w:p w:rsidRDefault="00D27785" w:rsidP="008615FD" w:rsidR="00D27785" w:rsidRPr="00B84ED9"/>
    <w:p w:rsidRDefault="00614EE3" w:rsidP="00614EE3" w:rsidR="00614EE3" w:rsidRPr="00B84ED9">
      <w:pPr>
        <w:jc w:val="center"/>
      </w:pPr>
      <w:r w:rsidRPr="00B84ED9">
        <w:rPr>
          <w:color w:val="000000"/>
        </w:rPr>
        <w:t>REPUBLIKA HRVATSKA</w:t>
      </w:r>
    </w:p>
    <w:p w:rsidRDefault="00614EE3" w:rsidP="00614EE3" w:rsidR="00614EE3" w:rsidRPr="00B84ED9">
      <w:pPr>
        <w:jc w:val="center"/>
      </w:pPr>
      <w:r w:rsidRPr="00B84ED9">
        <w:rPr>
          <w:color w:val="000000"/>
        </w:rPr>
        <w:t>R J E Š E N J E</w:t>
      </w:r>
    </w:p>
    <w:p w:rsidRDefault="00D27785" w:rsidP="00D61455" w:rsidR="00D27785" w:rsidRPr="00B84ED9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B84ED9">
      <w:pPr>
        <w:rPr>
          <w:b/>
          <w:bCs/>
        </w:rPr>
      </w:pPr>
    </w:p>
    <w:p w:rsidRDefault="00DE157E" w:rsidP="00DE157E" w:rsidR="00DE157E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Osijek, Podružnica Osijek, L. Jägera 3, Osijek, OIB: 85821130368 za otvaranje stečajnog postupka nad dužnikom FOX-MONT j.d.o.o., Đakovo, Nikole Tesle 21, MBS: 030150001, OIB: 41186318486, dana 30. travnja 2018.</w:t>
      </w:r>
    </w:p>
    <w:p w:rsidRDefault="00461ED5" w:rsidP="00461ED5" w:rsidR="00461ED5" w:rsidRPr="00B84ED9">
      <w:pPr>
        <w:ind w:firstLine="708"/>
        <w:jc w:val="both"/>
      </w:pPr>
    </w:p>
    <w:p w:rsidRDefault="009642D8" w:rsidP="009642D8" w:rsidR="009642D8" w:rsidRPr="00B84ED9">
      <w:pPr>
        <w:autoSpaceDE w:val="false"/>
        <w:autoSpaceDN w:val="false"/>
        <w:adjustRightInd w:val="false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r i j e š i o  j 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35DD0" w:rsidR="00935DD0" w:rsidRPr="00B84ED9">
      <w:pPr>
        <w:numPr>
          <w:ilvl w:val="0"/>
          <w:numId w:val="13"/>
        </w:numPr>
        <w:jc w:val="both"/>
      </w:pPr>
      <w:r w:rsidRPr="00B84ED9">
        <w:t xml:space="preserve">Privremenom stečajnom upravitelju </w:t>
      </w:r>
      <w:r w:rsidR="00461ED5" w:rsidRPr="00B84ED9">
        <w:t xml:space="preserve">Milanu Stanić sa sjedištem i poslovnom adresom u Slavonskom Brodu, Matije Gupca 28 i adresom prebivališta u Slavonskom Brodu, Vinogradska cesta 78, OIB: 01567983373 </w:t>
      </w:r>
      <w:r w:rsidRPr="00B84ED9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935DD0" w:rsidP="00935DD0" w:rsidR="00935DD0" w:rsidRPr="00B84ED9">
      <w:pPr>
        <w:ind w:left="360"/>
        <w:jc w:val="both"/>
      </w:pPr>
    </w:p>
    <w:p w:rsidRDefault="009642D8" w:rsidP="00935DD0" w:rsidR="009642D8" w:rsidRPr="00B84ED9">
      <w:pPr>
        <w:numPr>
          <w:ilvl w:val="0"/>
          <w:numId w:val="13"/>
        </w:numPr>
        <w:jc w:val="both"/>
      </w:pPr>
      <w:r w:rsidRPr="00B84ED9">
        <w:rPr>
          <w:lang w:eastAsia="x-none" w:val="x-none"/>
        </w:rPr>
        <w:t>Nalaže se računovodstvu ovoga suda da iz Fonda za namirenje troškova stečajnog postupka izvrši isplatu privremenom stečajnom upravi</w:t>
      </w:r>
      <w:r w:rsidR="00935DD0" w:rsidRPr="00B84ED9">
        <w:rPr>
          <w:lang w:eastAsia="x-none" w:val="x-none"/>
        </w:rPr>
        <w:t>telju na njegov žiro-račun broj</w:t>
      </w:r>
      <w:r w:rsidR="00935DD0" w:rsidRPr="00B84ED9">
        <w:rPr>
          <w:lang w:eastAsia="x-none"/>
        </w:rPr>
        <w:t xml:space="preserve"> </w:t>
      </w:r>
      <w:r w:rsidR="00461ED5" w:rsidRPr="00B84ED9">
        <w:t>HR6523400093103030708 kod Privredne banke Zagreb d.d.</w:t>
      </w:r>
      <w:r w:rsidR="00A14B6C" w:rsidRPr="00B84ED9">
        <w:t xml:space="preserve"> </w:t>
      </w:r>
      <w:r w:rsidRPr="00B84ED9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B84ED9">
      <w:pPr>
        <w:ind w:left="708"/>
      </w:pPr>
    </w:p>
    <w:p w:rsidRDefault="009642D8" w:rsidP="009642D8" w:rsidR="009642D8" w:rsidRPr="00B84ED9">
      <w:pPr>
        <w:numPr>
          <w:ilvl w:val="0"/>
          <w:numId w:val="13"/>
        </w:numPr>
      </w:pPr>
      <w:r w:rsidRPr="00B84ED9">
        <w:t>Ovo rješenje objaviti će se na mrežnoj stranici e-Oglasna ploča sudova.</w:t>
      </w:r>
    </w:p>
    <w:p w:rsidRDefault="009642D8" w:rsidP="009642D8" w:rsidR="009642D8" w:rsidRPr="00B84ED9">
      <w:pPr>
        <w:ind w:left="1065"/>
        <w:jc w:val="both"/>
        <w:rPr>
          <w:lang w:eastAsia="x-none" w:val="x-none"/>
        </w:rPr>
      </w:pPr>
    </w:p>
    <w:p w:rsidRDefault="009642D8" w:rsidP="009642D8" w:rsidR="009642D8" w:rsidRPr="00B84ED9">
      <w:pPr>
        <w:ind w:firstLine="1418"/>
        <w:jc w:val="both"/>
      </w:pPr>
    </w:p>
    <w:p w:rsidRDefault="009642D8" w:rsidP="009642D8" w:rsidR="009642D8" w:rsidRPr="00B84ED9">
      <w:pPr>
        <w:jc w:val="center"/>
        <w:rPr>
          <w:bCs/>
        </w:rPr>
      </w:pPr>
      <w:r w:rsidRPr="00B84ED9">
        <w:rPr>
          <w:bCs/>
        </w:rPr>
        <w:t>Obrazloženje</w:t>
      </w:r>
    </w:p>
    <w:p w:rsidRDefault="009642D8" w:rsidP="009642D8" w:rsidR="009642D8" w:rsidRPr="00B84ED9">
      <w:pPr>
        <w:jc w:val="center"/>
        <w:rPr>
          <w:bCs/>
        </w:rPr>
      </w:pPr>
    </w:p>
    <w:p w:rsidRDefault="002C000F" w:rsidP="009642D8" w:rsidR="002C000F" w:rsidRPr="00B84ED9">
      <w:pPr>
        <w:jc w:val="center"/>
        <w:rPr>
          <w:bCs/>
        </w:rPr>
      </w:pPr>
    </w:p>
    <w:p w:rsidRDefault="009642D8" w:rsidP="009642D8" w:rsidR="009642D8" w:rsidRPr="00B84ED9">
      <w:pPr>
        <w:pStyle w:val="Tijeloteksta"/>
        <w:rPr>
          <w:sz w:val="24"/>
        </w:rPr>
      </w:pPr>
      <w:r w:rsidRPr="00B84ED9">
        <w:rPr>
          <w:bCs/>
          <w:sz w:val="24"/>
        </w:rPr>
        <w:tab/>
      </w:r>
      <w:r w:rsidRPr="00B84ED9">
        <w:rPr>
          <w:sz w:val="24"/>
        </w:rPr>
        <w:t xml:space="preserve">Rješenjem ovoga suda broj </w:t>
      </w:r>
      <w:r w:rsidR="002C000F" w:rsidRPr="00B84ED9">
        <w:rPr>
          <w:sz w:val="24"/>
        </w:rPr>
        <w:t xml:space="preserve">7 </w:t>
      </w:r>
      <w:r w:rsidR="009A7F14" w:rsidRPr="00B84ED9">
        <w:rPr>
          <w:sz w:val="24"/>
        </w:rPr>
        <w:t>St-</w:t>
      </w:r>
      <w:r w:rsidR="00DE157E">
        <w:rPr>
          <w:sz w:val="24"/>
        </w:rPr>
        <w:t>2684</w:t>
      </w:r>
      <w:r w:rsidR="009A7F14" w:rsidRPr="00B84ED9">
        <w:rPr>
          <w:sz w:val="24"/>
        </w:rPr>
        <w:t>/16-</w:t>
      </w:r>
      <w:r w:rsidR="00461ED5" w:rsidRPr="00B84ED9">
        <w:rPr>
          <w:sz w:val="24"/>
        </w:rPr>
        <w:t>8</w:t>
      </w:r>
      <w:r w:rsidRPr="00B84ED9">
        <w:rPr>
          <w:sz w:val="24"/>
        </w:rPr>
        <w:t xml:space="preserve"> od </w:t>
      </w:r>
      <w:r w:rsidR="00DE157E">
        <w:rPr>
          <w:sz w:val="24"/>
        </w:rPr>
        <w:t>23</w:t>
      </w:r>
      <w:r w:rsidR="007D04DC" w:rsidRPr="00B84ED9">
        <w:rPr>
          <w:sz w:val="24"/>
        </w:rPr>
        <w:t>. siječnja 2018</w:t>
      </w:r>
      <w:r w:rsidR="002C000F" w:rsidRPr="00B84ED9">
        <w:rPr>
          <w:sz w:val="24"/>
        </w:rPr>
        <w:t>. godine</w:t>
      </w:r>
      <w:r w:rsidRPr="00B84ED9">
        <w:rPr>
          <w:sz w:val="24"/>
        </w:rPr>
        <w:t xml:space="preserve"> pokrenut je prethodni postupak nad dužnikom </w:t>
      </w:r>
      <w:r w:rsidR="00DE157E">
        <w:t xml:space="preserve">FOX-MONT j.d.o.o., Đakovo, Nikole Tesle 21, MBS: 030150001, OIB: 41186318486 </w:t>
      </w:r>
      <w:r w:rsidRPr="00B84ED9">
        <w:rPr>
          <w:sz w:val="24"/>
        </w:rPr>
        <w:t xml:space="preserve">i imenovan je </w:t>
      </w:r>
      <w:r w:rsidR="00461ED5" w:rsidRPr="00B84ED9">
        <w:rPr>
          <w:sz w:val="24"/>
        </w:rPr>
        <w:t>Milan Stanić sa sjedištem i poslovnom adresom u Slavonskom Brodu, Matije Gupca 28 i adresom prebivališta u Slavonskom Brodu, Vinogradska cesta 78, OIB: 01567983373,</w:t>
      </w:r>
      <w:r w:rsidR="00E067A5" w:rsidRPr="00B84ED9">
        <w:rPr>
          <w:sz w:val="24"/>
        </w:rPr>
        <w:t xml:space="preserve"> </w:t>
      </w:r>
      <w:r w:rsidRPr="00B84ED9">
        <w:rPr>
          <w:sz w:val="24"/>
        </w:rPr>
        <w:t xml:space="preserve">za privremenog stečajnog upravitelja, sa zadatkom da u roku 15 dana </w:t>
      </w:r>
      <w:r w:rsidR="00863AA9" w:rsidRPr="00B84ED9">
        <w:rPr>
          <w:sz w:val="24"/>
        </w:rPr>
        <w:t xml:space="preserve"> </w:t>
      </w:r>
      <w:r w:rsidRPr="00B84ED9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9642D8" w:rsidP="009642D8" w:rsidR="009642D8" w:rsidRPr="00B84ED9">
      <w:pPr>
        <w:pStyle w:val="Tijeloteksta"/>
        <w:rPr>
          <w:sz w:val="24"/>
        </w:rPr>
      </w:pPr>
    </w:p>
    <w:p w:rsidRDefault="006169FC" w:rsidP="006169FC" w:rsidR="006169FC">
      <w:pPr>
        <w:pStyle w:val="Tijeloteksta"/>
        <w:ind w:firstLine="708"/>
        <w:rPr>
          <w:sz w:val="24"/>
        </w:rPr>
      </w:pPr>
      <w:r>
        <w:rPr>
          <w:sz w:val="24"/>
        </w:rPr>
        <w:t>Privremeni stečajni upravitelj obavio je sve potrebne radnje, te je sastavio i dostavio svoje pisano izvješće i sudjelovao na ročištu radi izjašnjenja o prijedlogu za otvaranje stečajnog postupka i ročištu radi rasprave o uvjetima za otvaranje stečajnog postupka, a dana 4. travnja 2018. godine zaprimljen je zahtjev za određivanje nagrade, te je sud vodeći računa o složenosti poslova koje je obavio privremeni stečajni upravitelj, odlučio kao u izreci temeljem čl. 119. st. 6. u vezi s čl. 94. Stečajnog zakona („Narodne novine“ broj 71/15 i 104/17) te čl. 2., čl. 4. i čl. 15. Uredbe o kriterijima i načinu obračuna i plaćanja nagrade stečajnim upraviteljima (NN 105/15).</w:t>
      </w:r>
    </w:p>
    <w:p w:rsidRDefault="009B4A86" w:rsidP="00FE3F69" w:rsidR="009B4A86" w:rsidRPr="00B84ED9">
      <w:pPr>
        <w:jc w:val="both"/>
      </w:pPr>
    </w:p>
    <w:p w:rsidRDefault="00A4057E" w:rsidP="00FE3F69" w:rsidR="00A4057E" w:rsidRPr="00B84ED9">
      <w:pPr>
        <w:jc w:val="both"/>
      </w:pPr>
    </w:p>
    <w:p w:rsidRDefault="009B4A86" w:rsidP="00F37FD9" w:rsidR="009B4A86" w:rsidRPr="00B84ED9">
      <w:pPr>
        <w:jc w:val="center"/>
        <w:rPr>
          <w:bCs/>
        </w:rPr>
      </w:pPr>
      <w:r w:rsidRPr="00B84ED9">
        <w:rPr>
          <w:bCs/>
        </w:rPr>
        <w:t xml:space="preserve">U Osijeku </w:t>
      </w:r>
      <w:r w:rsidR="004715C2">
        <w:rPr>
          <w:bCs/>
        </w:rPr>
        <w:t>30</w:t>
      </w:r>
      <w:r w:rsidR="00D6773D" w:rsidRPr="00B84ED9">
        <w:rPr>
          <w:bCs/>
        </w:rPr>
        <w:t>. travnja</w:t>
      </w:r>
      <w:r w:rsidR="0006653F" w:rsidRPr="00B84ED9">
        <w:rPr>
          <w:bCs/>
        </w:rPr>
        <w:t xml:space="preserve"> 2018.</w:t>
      </w:r>
      <w:r w:rsidRPr="00B84ED9">
        <w:rPr>
          <w:bCs/>
        </w:rPr>
        <w:t xml:space="preserve">                </w:t>
      </w:r>
    </w:p>
    <w:p w:rsidRDefault="009B4A86" w:rsidP="009B4A86" w:rsidR="009B4A86" w:rsidRPr="00B84ED9">
      <w:pPr>
        <w:jc w:val="center"/>
        <w:rPr>
          <w:bCs/>
        </w:rPr>
      </w:pPr>
    </w:p>
    <w:p w:rsidRDefault="00D30FEE" w:rsidP="009B4A86" w:rsidR="009B4A86" w:rsidRPr="00B84ED9">
      <w:pPr>
        <w:ind w:left="5580"/>
        <w:jc w:val="center"/>
      </w:pPr>
      <w:r w:rsidRPr="00B84ED9">
        <w:rPr>
          <w:bCs/>
        </w:rPr>
        <w:t>STEČAJNI SUDAC</w:t>
      </w:r>
    </w:p>
    <w:p w:rsidRDefault="009B4A86" w:rsidP="00FE3F69" w:rsidR="00CD7F07" w:rsidRPr="00B84ED9">
      <w:pPr>
        <w:ind w:left="5580"/>
        <w:jc w:val="center"/>
      </w:pPr>
      <w:r w:rsidRPr="00B84ED9">
        <w:t>mr.</w:t>
      </w:r>
      <w:r w:rsidR="00FE3F69" w:rsidRPr="00B84ED9">
        <w:t xml:space="preserve"> </w:t>
      </w:r>
      <w:r w:rsidRPr="00B84ED9">
        <w:t>sc. Boris Vuković</w:t>
      </w:r>
    </w:p>
    <w:p w:rsidRDefault="001A3183" w:rsidP="00FE3F69" w:rsidR="001A3183" w:rsidRPr="00B84ED9">
      <w:pPr>
        <w:ind w:left="5580"/>
        <w:jc w:val="center"/>
      </w:pPr>
    </w:p>
    <w:p w:rsidRDefault="00B47E69" w:rsidP="00FE3F69" w:rsidR="00B47E69" w:rsidRPr="00B84ED9">
      <w:pPr>
        <w:ind w:left="5580"/>
        <w:jc w:val="center"/>
      </w:pPr>
    </w:p>
    <w:p w:rsidRDefault="00482511" w:rsidP="00E91C27" w:rsidR="00482511" w:rsidRPr="00B84ED9"/>
    <w:p w:rsidRDefault="00CD7F07" w:rsidP="00CD7F07" w:rsidR="00CD7F07" w:rsidRPr="00B84ED9">
      <w:r w:rsidRPr="00B84ED9">
        <w:t>Zapisničar Danijela Špeletić</w:t>
      </w:r>
    </w:p>
    <w:p w:rsidRDefault="00476AA5" w:rsidP="00FE3F69" w:rsidR="00476AA5" w:rsidRPr="00B84ED9"/>
    <w:p w:rsidRDefault="00D6773D" w:rsidP="00FE3F69" w:rsidR="00D6773D" w:rsidRPr="00B84ED9"/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UPUTA O PRAVNOM LIJEKU:</w:t>
      </w:r>
    </w:p>
    <w:p w:rsidRDefault="00E21329" w:rsidP="00E21329" w:rsidR="00E21329" w:rsidRPr="00B84ED9">
      <w:pPr>
        <w:pStyle w:val="Tijeloteksta"/>
        <w:rPr>
          <w:bCs/>
          <w:sz w:val="24"/>
        </w:rPr>
      </w:pPr>
      <w:r w:rsidRPr="00B84ED9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B84ED9">
      <w:pPr>
        <w:pStyle w:val="Tijeloteksta"/>
        <w:rPr>
          <w:sz w:val="24"/>
        </w:rPr>
      </w:pPr>
    </w:p>
    <w:p w:rsidRDefault="009B4A86" w:rsidP="009B4A86" w:rsidR="009B4A86" w:rsidRPr="00B84ED9">
      <w:pPr>
        <w:ind w:left="5580"/>
        <w:jc w:val="center"/>
      </w:pPr>
    </w:p>
    <w:p w:rsidRDefault="009B4A86" w:rsidP="00D1116B" w:rsidR="009B4A86" w:rsidRPr="00B84ED9">
      <w:pPr>
        <w:rPr>
          <w:bCs/>
        </w:rPr>
      </w:pPr>
    </w:p>
    <w:p w:rsidRDefault="00E21329" w:rsidP="00E21329" w:rsidR="00E21329" w:rsidRPr="00B84ED9">
      <w:pPr>
        <w:pStyle w:val="Tijeloteksta"/>
        <w:rPr>
          <w:sz w:val="24"/>
        </w:rPr>
      </w:pPr>
      <w:r w:rsidRPr="00B84ED9">
        <w:rPr>
          <w:sz w:val="24"/>
        </w:rPr>
        <w:t>D N A :</w:t>
      </w:r>
    </w:p>
    <w:p w:rsidRDefault="00E21329" w:rsidP="00B84ED9" w:rsidR="00B84ED9" w:rsidRPr="00B84ED9">
      <w:pPr>
        <w:pStyle w:val="Odlomakpopisa"/>
        <w:numPr>
          <w:ilvl w:val="0"/>
          <w:numId w:val="14"/>
        </w:numPr>
        <w:jc w:val="both"/>
      </w:pPr>
      <w:r w:rsidRPr="00B84ED9">
        <w:t xml:space="preserve">privremeni stečajni upravitelj </w:t>
      </w:r>
      <w:r w:rsidR="00B84ED9" w:rsidRPr="00B84ED9">
        <w:t>Milan Stanić, Slavonski Brod, Matije Gupca 28</w:t>
      </w:r>
    </w:p>
    <w:p w:rsidRDefault="00B84ED9" w:rsidP="00B84ED9" w:rsidR="00E21329" w:rsidRPr="00B84ED9">
      <w:pPr>
        <w:pStyle w:val="Tijeloteksta"/>
        <w:numPr>
          <w:ilvl w:val="0"/>
          <w:numId w:val="14"/>
        </w:numPr>
        <w:rPr>
          <w:sz w:val="24"/>
        </w:rPr>
      </w:pPr>
      <w:r w:rsidRPr="00B84ED9">
        <w:rPr>
          <w:sz w:val="24"/>
        </w:rPr>
        <w:t xml:space="preserve"> </w:t>
      </w:r>
      <w:r w:rsidR="00E21329" w:rsidRPr="00B84ED9">
        <w:rPr>
          <w:sz w:val="24"/>
        </w:rPr>
        <w:t xml:space="preserve">mrežna stranica e-Oglasna ploča sudova </w:t>
      </w:r>
    </w:p>
    <w:p w:rsidRDefault="00A51288" w:rsidP="00E21329" w:rsidR="00A51288" w:rsidRPr="00B84ED9">
      <w:pPr>
        <w:numPr>
          <w:ilvl w:val="0"/>
          <w:numId w:val="14"/>
        </w:numPr>
        <w:jc w:val="both"/>
      </w:pPr>
      <w:r w:rsidRPr="00B84ED9">
        <w:t>računovodstvo</w:t>
      </w:r>
    </w:p>
    <w:p w:rsidRDefault="00FE10AB" w:rsidP="008D2A85" w:rsidR="001F4920" w:rsidRPr="00B84ED9">
      <w:pPr>
        <w:numPr>
          <w:ilvl w:val="0"/>
          <w:numId w:val="14"/>
        </w:numPr>
        <w:jc w:val="both"/>
      </w:pPr>
      <w:r w:rsidRPr="00B84ED9">
        <w:t xml:space="preserve">kal. </w:t>
      </w:r>
      <w:r w:rsidR="006169FC">
        <w:t>30</w:t>
      </w:r>
      <w:r w:rsidRPr="00B84ED9">
        <w:t>.05</w:t>
      </w:r>
      <w:r w:rsidR="00D6773D" w:rsidRPr="00B84ED9">
        <w:t>.20</w:t>
      </w:r>
      <w:r w:rsidR="008D2A85" w:rsidRPr="00B84ED9">
        <w:t>18.</w:t>
      </w: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84ED9"/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</w:t>
      </w:r>
      <w:r w:rsidRPr="00B84ED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 xml:space="preserve">                                                                                                                                </w:t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</w:r>
      <w:r w:rsidRPr="00B84ED9">
        <w:rPr>
          <w:sz w:val="24"/>
        </w:rPr>
        <w:tab/>
        <w:t xml:space="preserve">   </w:t>
      </w:r>
      <w:r w:rsidRPr="00B84ED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84ED9">
      <w:pPr>
        <w:pStyle w:val="Tijeloteksta"/>
        <w:jc w:val="left"/>
        <w:rPr>
          <w:sz w:val="24"/>
        </w:rPr>
      </w:pPr>
    </w:p>
    <w:p w:rsidRDefault="006D3C3F" w:rsidP="008615FD" w:rsidR="006D3C3F" w:rsidRPr="00B84ED9"/>
    <w:sectPr w:rsidSect="00606835" w:rsidR="006D3C3F" w:rsidRPr="00B84ED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3751" w:rsidR="00F23751">
      <w:r>
        <w:separator/>
      </w:r>
    </w:p>
  </w:endnote>
  <w:endnote w:id="0" w:type="continuationSeparator">
    <w:p w:rsidRDefault="00F23751" w:rsidR="00F23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3751" w:rsidR="00F23751">
      <w:r>
        <w:separator/>
      </w:r>
    </w:p>
  </w:footnote>
  <w:footnote w:id="0" w:type="continuationSeparator">
    <w:p w:rsidRDefault="00F23751" w:rsidR="00F237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30B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75DA5" w:rsidR="00B75DA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75DA5">
      <w:t>7 St-2684/16-19</w:t>
    </w: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653A7" w:rsidR="00F653A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653A7">
      <w:t>7 St-2684/16-19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0B3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751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75DA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0B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30B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30B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0B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0B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75DA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E30B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30B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30B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0B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0B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2684</izvorni_sadrzaj>
    <derivirana_varijabla naziv="DomainObject.Predmet.Broj_1">2684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2018.</izvorni_sadrzaj>
    <derivirana_varijabla naziv="DomainObject.Predmet.DatumRjesavanja_1">30.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St-2684/2016</izvorni_sadrzaj>
    <derivirana_varijabla naziv="DomainObject.Predmet.OznakaBroj_1">St-2684/2016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FOX-MONT j.d.o.o. za proizvodnju zastupanog po punomoćniku Jasna Liović</izvorni_sadrzaj>
    <derivirana_varijabla naziv="DomainObject.Predmet.ProtustrankaFormated_1">  FOX-MONT j.d.o.o. za proizvodnju zastupanog po punomoćniku Jasna Liović</derivirana_varijabla>
  </DomainObject.Predmet.ProtustrankaFormated>
  <DomainObject.Predmet.ProtustrankaFormatedOIB>
    <izvorni_sadrzaj>  FOX-MONT j.d.o.o. za proizvodnju, OIB 41186318486 zastupanog po punomoćniku Jasna Liović</izvorni_sadrzaj>
    <derivirana_varijabla naziv="DomainObject.Predmet.ProtustrankaFormatedOIB_1">  FOX-MONT j.d.o.o. za proizvodnju, OIB 41186318486 zastupanog po punomoćniku Jasna Liović</derivirana_varijabla>
  </DomainObject.Predmet.ProtustrankaFormatedOIB>
  <DomainObject.Predmet.ProtustrankaFormatedWithAdress>
    <izvorni_sadrzaj> FOX-MONT j.d.o.o. za proizvodnju, Nikole Tesle 21, 31400 Đakovo zastupanog po punomoćniku Jasna Liović</izvorni_sadrzaj>
    <derivirana_varijabla naziv="DomainObject.Predmet.ProtustrankaFormatedWithAdress_1"> FOX-MONT j.d.o.o. za proizvodnju, Nikole Tesle 21, 31400 Đakovo zastupanog po punomoćniku Jasna Liović</derivirana_varijabla>
  </DomainObject.Predmet.ProtustrankaFormatedWithAdress>
  <DomainObject.Predmet.ProtustrankaFormatedWithAdressOIB>
    <izvorni_sadrzaj> FOX-MONT j.d.o.o. za proizvodnju, OIB 41186318486, Nikole Tesle 21, 31400 Đakovo zastupanog po punomoćniku Jasna Liović</izvorni_sadrzaj>
    <derivirana_varijabla naziv="DomainObject.Predmet.ProtustrankaFormatedWithAdressOIB_1"> FOX-MONT j.d.o.o. za proizvodnju, OIB 41186318486, Nikole Tesle 21, 31400 Đakovo zastupanog po punomoćniku Jasna Liović</derivirana_varijabla>
  </DomainObject.Predmet.ProtustrankaFormatedWithAdressOIB>
  <DomainObject.Predmet.ProtustrankaWithAdress>
    <izvorni_sadrzaj>FOX-MONT j.d.o.o. za proizvodnju Nikole Tesle 21, 31400 Đakovo</izvorni_sadrzaj>
    <derivirana_varijabla naziv="DomainObject.Predmet.ProtustrankaWithAdress_1">FOX-MONT j.d.o.o. za proizvodnju Nikole Tesle 21, 31400 Đakovo</derivirana_varijabla>
  </DomainObject.Predmet.ProtustrankaWithAdress>
  <DomainObject.Predmet.ProtustrankaWithAdressOIB>
    <izvorni_sadrzaj>FOX-MONT j.d.o.o. za proizvodnju, OIB 41186318486, Nikole Tesle 21, 31400 Đakovo</izvorni_sadrzaj>
    <derivirana_varijabla naziv="DomainObject.Predmet.ProtustrankaWithAdressOIB_1">FOX-MONT j.d.o.o. za proizvodnju, OIB 41186318486, Nikole Tesle 21, 31400 Đakovo</derivirana_varijabla>
  </DomainObject.Predmet.ProtustrankaWithAdressOIB>
  <DomainObject.Predmet.ProtustrankaNazivFormated>
    <izvorni_sadrzaj>FOX-MONT j.d.o.o. za proizvodnju</izvorni_sadrzaj>
    <derivirana_varijabla naziv="DomainObject.Predmet.ProtustrankaNazivFormated_1">FOX-MONT j.d.o.o. za proizvodnju</derivirana_varijabla>
  </DomainObject.Predmet.ProtustrankaNazivFormated>
  <DomainObject.Predmet.ProtustrankaNazivFormatedOIB>
    <izvorni_sadrzaj>FOX-MONT j.d.o.o. za proizvodnju, OIB 41186318486</izvorni_sadrzaj>
    <derivirana_varijabla naziv="DomainObject.Predmet.ProtustrankaNazivFormatedOIB_1">FOX-MONT j.d.o.o. za proizvodnju, OIB 41186318486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FOX-MONT j.d.o.o. za proizvodnju zastupanog po punomoćniku Jasna Liović</item>
    </izvorni_sadrzaj>
    <derivirana_varijabla naziv="DomainObject.Predmet.ProtuStrankaListFormated_1">
      <item>FOX-MONT j.d.o.o. za proizvodnju zastupanog po punomoćniku Jasna Liović</item>
    </derivirana_varijabla>
  </DomainObject.Predmet.ProtuStrankaListFormated>
  <DomainObject.Predmet.ProtuStrankaListFormatedOIB>
    <izvorni_sadrzaj>
      <item>FOX-MONT j.d.o.o. za proizvodnju, OIB 41186318486 zastupanog po punomoćniku Jasna Liović</item>
    </izvorni_sadrzaj>
    <derivirana_varijabla naziv="DomainObject.Predmet.ProtuStrankaListFormatedOIB_1">
      <item>FOX-MONT j.d.o.o. za proizvodnju, OIB 41186318486 zastupanog po punomoćniku Jasna Liović</item>
    </derivirana_varijabla>
  </DomainObject.Predmet.ProtuStrankaListFormatedOIB>
  <DomainObject.Predmet.ProtuStrankaListFormatedWithAdress>
    <izvorni_sadrzaj>
      <item>FOX-MONT j.d.o.o. za proizvodnju, Nikole Tesle 21, 31400 Đakovo zastupanog po punomoćniku Jasna Liović</item>
    </izvorni_sadrzaj>
    <derivirana_varijabla naziv="DomainObject.Predmet.ProtuStrankaListFormatedWithAdress_1">
      <item>FOX-MONT j.d.o.o. za proizvodnju, Nikole Tesle 21, 31400 Đakovo zastupanog po punomoćniku Jasna Liović</item>
    </derivirana_varijabla>
  </DomainObject.Predmet.ProtuStrankaListFormatedWithAdress>
  <DomainObject.Predmet.ProtuStrankaListFormatedWithAdressOIB>
    <izvorni_sadrzaj>
      <item>FOX-MONT j.d.o.o. za proizvodnju, OIB 41186318486, Nikole Tesle 21, 31400 Đakovo zastupanog po punomoćniku Jasna Liović</item>
    </izvorni_sadrzaj>
    <derivirana_varijabla naziv="DomainObject.Predmet.ProtuStrankaListFormatedWithAdressOIB_1">
      <item>FOX-MONT j.d.o.o. za proizvodnju, OIB 41186318486, Nikole Tesle 21, 31400 Đakovo zastupanog po punomoćniku Jasna Liović</item>
    </derivirana_varijabla>
  </DomainObject.Predmet.ProtuStrankaListFormatedWithAdressOIB>
  <DomainObject.Predmet.ProtuStrankaListNazivFormated>
    <izvorni_sadrzaj>
      <item>FOX-MONT j.d.o.o. za proizvodnju</item>
    </izvorni_sadrzaj>
    <derivirana_varijabla naziv="DomainObject.Predmet.ProtuStrankaListNazivFormated_1">
      <item>FOX-MONT j.d.o.o. za proizvodnju</item>
    </derivirana_varijabla>
  </DomainObject.Predmet.ProtuStrankaListNazivFormated>
  <DomainObject.Predmet.ProtuStrankaListNazivFormatedOIB>
    <izvorni_sadrzaj>
      <item>FOX-MONT j.d.o.o. za proizvodnju, OIB 41186318486</item>
    </izvorni_sadrzaj>
    <derivirana_varijabla naziv="DomainObject.Predmet.ProtuStrankaListNazivFormatedOIB_1">
      <item>FOX-MONT j.d.o.o. za proizvodnju, OIB 41186318486</item>
    </derivirana_varijabla>
  </DomainObject.Predmet.ProtuStrankaListNazivFormatedOIB>
  <DomainObject.Predmet.OstaliListFormated>
    <izvorni_sadrzaj>
      <item>Jasna Liović punomoćnik sudionika u postupku FOX-MONT j.d.o.o. za proizvodnju</item>
    </izvorni_sadrzaj>
    <derivirana_varijabla naziv="DomainObject.Predmet.OstaliListFormated_1">
      <item>Jasna Liović punomoćnik sudionika u postupku FOX-MONT j.d.o.o. za proizvodnju</item>
    </derivirana_varijabla>
  </DomainObject.Predmet.OstaliListFormated>
  <DomainObject.Predmet.OstaliListFormatedOIB>
    <izvorni_sadrzaj>
      <item>Jasna Liović, OIB 61749857758 punomoćnik sudionika u postupku FOX-MONT j.d.o.o. za proizvodnju</item>
    </izvorni_sadrzaj>
    <derivirana_varijabla naziv="DomainObject.Predmet.OstaliListFormatedOIB_1">
      <item>Jasna Liović, OIB 61749857758 punomoćnik sudionika u postupku FOX-MONT j.d.o.o. za proizvodnju</item>
    </derivirana_varijabla>
  </DomainObject.Predmet.OstaliListFormatedOIB>
  <DomainObject.Predmet.OstaliListFormatedWithAdress>
    <izvorni_sadrzaj>
      <item>Jasna Liović, Nikole Tesle 21, 31400 Đakovo punomoćnik sudionika u postupku FOX-MONT j.d.o.o. za proizvodnju</item>
    </izvorni_sadrzaj>
    <derivirana_varijabla naziv="DomainObject.Predmet.OstaliListFormatedWithAdress_1">
      <item>Jasna Liović, Nikole Tesle 21, 31400 Đakovo punomoćnik sudionika u postupku FOX-MONT j.d.o.o. za proizvodnju</item>
    </derivirana_varijabla>
  </DomainObject.Predmet.OstaliListFormatedWithAdress>
  <DomainObject.Predmet.OstaliListFormatedWithAdressOIB>
    <izvorni_sadrzaj>
      <item>Jasna Liović, OIB 61749857758, Nikole Tesle 21, 31400 Đakovo punomoćnik sudionika u postupku FOX-MONT j.d.o.o. za proizvodnju</item>
    </izvorni_sadrzaj>
    <derivirana_varijabla naziv="DomainObject.Predmet.OstaliListFormatedWithAdressOIB_1">
      <item>Jasna Liović, OIB 61749857758, Nikole Tesle 21, 31400 Đakovo punomoćnik sudionika u postupku FOX-MONT j.d.o.o. za proizvodnju</item>
    </derivirana_varijabla>
  </DomainObject.Predmet.OstaliListFormatedWithAdressOIB>
  <DomainObject.Predmet.OstaliListNazivFormated>
    <izvorni_sadrzaj>
      <item>Jasna Liović</item>
    </izvorni_sadrzaj>
    <derivirana_varijabla naziv="DomainObject.Predmet.OstaliListNazivFormated_1">
      <item>Jasna Liović</item>
    </derivirana_varijabla>
  </DomainObject.Predmet.OstaliListNazivFormated>
  <DomainObject.Predmet.OstaliListNazivFormatedOIB>
    <izvorni_sadrzaj>
      <item>Jasna Liović, OIB 61749857758</item>
    </izvorni_sadrzaj>
    <derivirana_varijabla naziv="DomainObject.Predmet.OstaliListNazivFormatedOIB_1">
      <item>Jasna Liović, OIB 61749857758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FOX-MONT j.d.o.o. za proizvodnju</izvorni_sadrzaj>
    <derivirana_varijabla naziv="DomainObject.Predmet.ProtustrankaIDrugi_1">FOX-MONT j.d.o.o.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FOX-MONT j.d.o.o. za proizvodnju, OIB 41186318486, Nikole Tesle 21, 31400 Đakovo</izvorni_sadrzaj>
    <derivirana_varijabla naziv="DomainObject.Predmet.ProtustrankaIDrugiAdressOIB_1">FOX-MONT j.d.o.o. za proizvodnju, OIB 41186318486, Nikole Tesle 21,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2018.</izvorni_sadrzaj>
    <derivirana_varijabla naziv="DomainObject.Predmet.OdlukaRjesenje.DatumDonosenjaOdluke_1">30.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St-2684/2016-18</izvorni_sadrzaj>
    <derivirana_varijabla naziv="DomainObject.Predmet.OdlukaRjesenje.Oznaka_1">St-2684/2016-18</derivirana_varijabla>
  </DomainObject.Predmet.OdlukaRjesenje.Oznaka>
  <DomainObject.Predmet.SudioniciListNaziv>
    <izvorni_sadrzaj>
      <item>FINA RC OSIJEK</item>
      <item>FOX-MONT j.d.o.o. za proizvodnju</item>
      <item>Jasna Liović</item>
    </izvorni_sadrzaj>
    <derivirana_varijabla naziv="DomainObject.Predmet.SudioniciListNaziv_1">
      <item>FINA RC OSIJEK</item>
      <item>FOX-MONT j.d.o.o. za proizvodnju</item>
      <item>Jasna Liović</item>
    </derivirana_varijabla>
  </DomainObject.Predmet.SudioniciListNaziv>
  <DomainObject.Predmet.SudioniciListAdressOIB>
    <izvorni_sadrzaj>
      <item>FINA RC OSIJEK, OIB 85821130368</item>
      <item>FOX-MONT j.d.o.o. za proizvodnju, OIB 41186318486, Nikole Tesle 21,31400 Đakovo</item>
      <item>Jasna Liović, OIB 61749857758, Nikole Tesle 21,31400 Đakovo</item>
    </izvorni_sadrzaj>
    <derivirana_varijabla naziv="DomainObject.Predmet.SudioniciListAdressOIB_1">
      <item>FINA RC OSIJEK, OIB 85821130368</item>
      <item>FOX-MONT j.d.o.o. za proizvodnju, OIB 41186318486, Nikole Tesle 21,31400 Đakovo</item>
      <item>Jasna Liović, OIB 61749857758, Nikole Tesle 21,31400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41186318486</item>
      <item>, OIB 61749857758</item>
    </izvorni_sadrzaj>
    <derivirana_varijabla naziv="DomainObject.Predmet.SudioniciListNazivOIB_1">
      <item>, OIB 85821130368</item>
      <item>, OIB 41186318486</item>
      <item>, OIB 61749857758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0C95F8-4EF4-44C9-BC79-5A4D737BA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472</properties:Words>
  <properties:Characters>2617</properties:Characters>
  <properties:Lines>145</properties:Lines>
  <properties:Paragraphs>23</properties:Paragraphs>
  <properties:TotalTime>576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2018-04-30T10:00:00Z</dcterms:modified>
  <cp:revision>458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(2684-16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