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7e37" w14:paraId="3ab7e37" w:rsidRDefault="00AE649C" w:rsidP="00FA5B5E" w:rsidR="00AE649C" w:rsidRPr="00B76F3C">
      <w:pPr>
        <w:pStyle w:val="Naslov3"/>
        <w15:collapsed w:val="false"/>
      </w:pPr>
    </w:p>
    <w:p w:rsidRDefault="00F92F6A" w:rsidP="00F92F6A" w:rsidR="00F92F6A" w:rsidRPr="00F92F6A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5387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                  5 St-62/2015-3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b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Body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X“, Bjelovar, A. Mohorovičića 0, OIB: 00422914578,</w:t>
      </w:r>
      <w:r w:rsidRPr="00F92F6A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Spaja se spis St-92/2015 na spis St-62/2015, radi provođenja jedinstvenog postupka i donošenja zajedničke odluke.  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18. rujna 2015. zahtjev za provedbu skraćenog stečajnog postupka nad dužnikom 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Body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F92F6A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F92F6A">
        <w:rPr>
          <w:rFonts w:cs="Times New Roman" w:eastAsia="Times New Roman"/>
          <w:szCs w:val="20"/>
          <w:lang w:eastAsia="hr-HR"/>
        </w:rPr>
        <w:t xml:space="preserve"> X“, Bjelovar</w:t>
      </w:r>
      <w:r w:rsidRPr="00F92F6A">
        <w:rPr>
          <w:rFonts w:cs="Times New Roman" w:eastAsia="Times New Roman"/>
          <w:noProof/>
          <w:szCs w:val="20"/>
          <w:lang w:eastAsia="hr-HR"/>
        </w:rPr>
        <w:t>. Po navedenom je zahtjevu u tijeku postupak koji se vodi pod brojem St-62/2015.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92F6A">
        <w:rPr>
          <w:rFonts w:cs="Times New Roman" w:eastAsia="Times New Roman"/>
          <w:szCs w:val="20"/>
          <w:lang w:eastAsia="hr-HR"/>
        </w:rPr>
        <w:t>POUKA O PRAVNOM LIJEKU</w:t>
      </w:r>
      <w:r w:rsidRPr="00F92F6A">
        <w:rPr>
          <w:rFonts w:cs="Times New Roman" w:eastAsia="Times New Roman"/>
          <w:b/>
          <w:szCs w:val="20"/>
          <w:lang w:eastAsia="hr-HR"/>
        </w:rPr>
        <w:t>:</w:t>
      </w:r>
      <w:r w:rsidRPr="00F92F6A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F92F6A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F92F6A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Rj.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 xml:space="preserve">    e-oglasna ploča suda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lastRenderedPageBreak/>
        <w:t>2. Sc pravomoćnost</w:t>
      </w:r>
    </w:p>
    <w:p w:rsidRDefault="00F92F6A" w:rsidP="00F92F6A" w:rsidR="00F92F6A" w:rsidRPr="00F92F6A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  <w:r w:rsidRPr="00F92F6A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F6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St-62/2015-3</izvorni_sadrzaj>
    <derivirana_varijabla naziv="DomainObject.Oznaka_1">St-62/2015-3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i Fitness klub "Fitness X", Bjelovar</izvorni_sadrzaj>
    <derivirana_varijabla naziv="DomainObject.Predmet.ProtustrankaFormated_1">  Body Building i Fitness klub "Fitness X", Bjelovar</derivirana_varijabla>
  </DomainObject.Predmet.ProtustrankaFormated>
  <DomainObject.Predmet.ProtustrankaFormatedOIB>
    <izvorni_sadrzaj>  Body Building i Fitness klub "Fitness X", Bjelovar, OIB 00422914578</izvorni_sadrzaj>
    <derivirana_varijabla naziv="DomainObject.Predmet.ProtustrankaFormatedOIB_1">  Body Building i Fitness klub "Fitness X", Bjelovar, OIB 00422914578</derivirana_varijabla>
  </DomainObject.Predmet.ProtustrankaFormatedOIB>
  <DomainObject.Predmet.ProtustrankaFormatedWithAdress>
    <izvorni_sadrzaj> Body Building i Fitness klub "Fitness X", Bjelovar, A. Mohorovičića 0, 43000 Bjelovar</izvorni_sadrzaj>
    <derivirana_varijabla naziv="DomainObject.Predmet.ProtustrankaFormatedWithAdress_1"> Body Building i Fitness klub "Fitness X", Bjelovar, A. Mohorovičića 0, 43000 Bjelovar</derivirana_varijabla>
  </DomainObject.Predmet.ProtustrankaFormatedWithAdress>
  <DomainObject.Predmet.ProtustrankaFormatedWithAdressOIB>
    <izvorni_sadrzaj> Body Building i Fitness klub "Fitness X", Bjelovar, OIB 00422914578, A. Mohorovičića 0, 43000 Bjelovar</izvorni_sadrzaj>
    <derivirana_varijabla naziv="DomainObject.Predmet.ProtustrankaFormatedWithAdressOIB_1"> Body Building i Fitness klub "Fitness X", Bjelovar, OIB 00422914578, A. Mohorovičića 0, 43000 Bjelovar</derivirana_varijabla>
  </DomainObject.Predmet.ProtustrankaFormatedWithAdressOIB>
  <DomainObject.Predmet.ProtustrankaWithAdress>
    <izvorni_sadrzaj>Body Building i Fitness klub "Fitness X", Bjelovar A. Mohorovičića 0, 43000 Bjelovar</izvorni_sadrzaj>
    <derivirana_varijabla naziv="DomainObject.Predmet.ProtustrankaWithAdress_1">Body Building i Fitness klub "Fitness X", Bjelovar A. Mohorovičića 0, 43000 Bjelovar</derivirana_varijabla>
  </DomainObject.Predmet.ProtustrankaWithAdress>
  <DomainObject.Predmet.ProtustrankaWithAdressOIB>
    <izvorni_sadrzaj>Body Building i Fitness klub "Fitness X", Bjelovar, OIB 00422914578, A. Mohorovičića 0, 43000 Bjelovar</izvorni_sadrzaj>
    <derivirana_varijabla naziv="DomainObject.Predmet.ProtustrankaWithAdressOIB_1">Body Building i Fitness klub "Fitness X", Bjelovar, OIB 00422914578, A. Mohorovičića 0, 43000 Bjelovar</derivirana_varijabla>
  </DomainObject.Predmet.ProtustrankaWithAdressOIB>
  <DomainObject.Predmet.ProtustrankaNazivFormated>
    <izvorni_sadrzaj>Body Building i Fitness klub "Fitness X", Bjelovar</izvorni_sadrzaj>
    <derivirana_varijabla naziv="DomainObject.Predmet.ProtustrankaNazivFormated_1">Body Building i Fitness klub "Fitness X", Bjelovar</derivirana_varijabla>
  </DomainObject.Predmet.ProtustrankaNazivFormated>
  <DomainObject.Predmet.ProtustrankaNazivFormatedOIB>
    <izvorni_sadrzaj>Body Building i Fitness klub "Fitness X", Bjelovar, OIB 00422914578</izvorni_sadrzaj>
    <derivirana_varijabla naziv="DomainObject.Predmet.ProtustrankaNazivFormatedOIB_1">Body Building i Fitness klub "Fitness X", Bjelovar, OIB 00422914578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Body Building i Fitness klub "Fitness X", Bjelovar</item>
    </izvorni_sadrzaj>
    <derivirana_varijabla naziv="DomainObject.Predmet.ProtuStrankaListFormated_1">
      <item>Body Building i Fitness klub "Fitness X", Bjelovar</item>
    </derivirana_varijabla>
  </DomainObject.Predmet.ProtuStrankaListFormated>
  <DomainObject.Predmet.ProtuStrankaListFormatedOIB>
    <izvorni_sadrzaj>
      <item>Body Building i Fitness klub "Fitness X", Bjelovar, OIB 00422914578</item>
    </izvorni_sadrzaj>
    <derivirana_varijabla naziv="DomainObject.Predmet.ProtuStrankaListFormatedOIB_1">
      <item>Body Building i Fitness klub "Fitness X", Bjelovar, OIB 00422914578</item>
    </derivirana_varijabla>
  </DomainObject.Predmet.ProtuStrankaListFormatedOIB>
  <DomainObject.Predmet.ProtuStrankaListFormatedWithAdress>
    <izvorni_sadrzaj>
      <item>Body Building i Fitness klub "Fitness X", Bjelovar, A. Mohorovičića 0, 43000 Bjelovar</item>
    </izvorni_sadrzaj>
    <derivirana_varijabla naziv="DomainObject.Predmet.ProtuStrankaListFormatedWithAdress_1">
      <item>Body Building i Fitness klub "Fitness X", Bjelovar, A. Mohorovičića 0, 43000 Bjelovar</item>
    </derivirana_varijabla>
  </DomainObject.Predmet.ProtuStrankaListFormatedWithAdress>
  <DomainObject.Predmet.ProtuStrankaListFormatedWithAdressOIB>
    <izvorni_sadrzaj>
      <item>Body Building i Fitness klub "Fitness X", Bjelovar, OIB 00422914578, A. Mohorovičića 0, 43000 Bjelovar</item>
    </izvorni_sadrzaj>
    <derivirana_varijabla naziv="DomainObject.Predmet.ProtuStrankaListFormatedWithAdressOIB_1">
      <item>Body Building i Fitness klub "Fitness X", Bjelovar, OIB 00422914578, A. Mohorovičića 0, 43000 Bjelovar</item>
    </derivirana_varijabla>
  </DomainObject.Predmet.ProtuStrankaListFormatedWithAdressOIB>
  <DomainObject.Predmet.ProtuStrankaListNazivFormated>
    <izvorni_sadrzaj>
      <item>Body Building i Fitness klub "Fitness X", Bjelovar</item>
    </izvorni_sadrzaj>
    <derivirana_varijabla naziv="DomainObject.Predmet.ProtuStrankaListNazivFormated_1">
      <item>Body Building i Fitness klub "Fitness X", Bjelovar</item>
    </derivirana_varijabla>
  </DomainObject.Predmet.ProtuStrankaListNazivFormated>
  <DomainObject.Predmet.ProtuStrankaListNazivFormatedOIB>
    <izvorni_sadrzaj>
      <item>Body Building i Fitness klub "Fitness X", Bjelovar, OIB 00422914578</item>
    </izvorni_sadrzaj>
    <derivirana_varijabla naziv="DomainObject.Predmet.ProtuStrankaListNazivFormatedOIB_1">
      <item>Body Building i Fitness klub "Fitness X", Bjelovar, OIB 00422914578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St-62/2015-3</izvorni_sadrzaj>
    <derivirana_varijabla naziv="DomainObject.PoslovniBrojDokumenta_1">St-62/2015-3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Body Building i Fitness klub "Fitness X", Bjelovar</izvorni_sadrzaj>
    <derivirana_varijabla naziv="DomainObject.Predmet.ProtustrankaIDrugi_1">Body Building i Fitness klub "Fitness X",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Body Building i Fitness klub "Fitness X", Bjelovar, OIB 00422914578, A. Mohorovičića 0, 43000 Bjelovar</izvorni_sadrzaj>
    <derivirana_varijabla naziv="DomainObject.Predmet.ProtustrankaIDrugiAdressOIB_1">Body Building i Fitness klub "Fitness X", Bjelovar, OIB 00422914578, A. Mohorovičića 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Body Building i Fitness klub "Fitness X", Bjelovar</item>
    </izvorni_sadrzaj>
    <derivirana_varijabla naziv="DomainObject.Predmet.SudioniciListNaziv_1">
      <item>FINANCIJSKA AGENCIJA, RC ZAGREB, Podružnica Bjelovar</item>
      <item>Body Building i Fitness klub "Fitness X", Bjelovar</item>
    </derivirana_varijabla>
  </DomainObject.Predmet.SudioniciListNaziv>
  <DomainObject.Predmet.SudioniciListAdressOIB>
    <izvorni_sadrzaj>
      <item>FINANCIJSKA AGENCIJA, RC ZAGREB, Podružnica Bjelovar, F. Supila 4,43000 Bjelovar</item>
      <item>Body Building i Fitness klub "Fitness X", Bjelovar, OIB 00422914578, A. Mohorovičića 0,43000 Bjelovar</item>
    </izvorni_sadrzaj>
    <derivirana_varijabla naziv="DomainObject.Predmet.SudioniciListAdressOIB_1">
      <item>FINANCIJSKA AGENCIJA, RC ZAGREB, Podružnica Bjelovar, F. Supila 4,43000 Bjelovar</item>
      <item>Body Building i Fitness klub "Fitness X", Bjelovar, OIB 00422914578, A. Mohorovičića 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4A57F-4B85-4FE2-8030-4E9EF3998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1213</properties:Characters>
  <properties:Lines>51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2015-11-12T13:40:00Z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