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070cc" w14:paraId="55070cc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8949BF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BB4A6C">
        <w:t>23 ST</w:t>
      </w:r>
      <w:r w:rsidR="007D2C14">
        <w:t>-</w:t>
      </w:r>
      <w:r w:rsidR="00F807B9">
        <w:t>765</w:t>
      </w:r>
      <w:r w:rsidR="009715B0" w:rsidRPr="009715B0">
        <w:t>/2015</w:t>
      </w:r>
    </w:p>
    <w:p w:rsidRDefault="00950AA9" w:rsidR="00950AA9"/>
    <w:p w:rsidRDefault="009715B0" w:rsidR="009715B0"/>
    <w:p w:rsidRDefault="009715B0" w:rsidR="009715B0" w:rsidRPr="009715B0"/>
    <w:p w:rsidRDefault="007D2C14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715B0">
      <w:pPr>
        <w:jc w:val="center"/>
      </w:pPr>
    </w:p>
    <w:p w:rsidRDefault="00950AA9" w:rsidP="00950AA9" w:rsidR="00950AA9" w:rsidRPr="009715B0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4838FB">
        <w:t>om savjetniku Lariji Glavaša, odlučujući o</w:t>
      </w:r>
      <w:r w:rsidR="009715B0">
        <w:t xml:space="preserve"> zahtjevu </w:t>
      </w:r>
      <w:r w:rsidR="004838FB" w:rsidRPr="004838FB">
        <w:t xml:space="preserve">Financijske agencije, RC Split, Mažuranićevo šetalište 24 b, Split </w:t>
      </w:r>
      <w:r w:rsidR="009715B0">
        <w:t>za provedbu skraćenog stečajnog postupka</w:t>
      </w:r>
      <w:r>
        <w:t xml:space="preserve"> nad dužnikom </w:t>
      </w:r>
      <w:r w:rsidR="0001099F">
        <w:t>ARAN BUŠIĆ d.o.o., Stobreč, Ivekovićeva 1, OIB: 31610110890</w:t>
      </w:r>
      <w:r w:rsidR="007D2C14">
        <w:t xml:space="preserve">, </w:t>
      </w:r>
      <w:r>
        <w:t xml:space="preserve">dana </w:t>
      </w:r>
      <w:r w:rsidR="0001099F">
        <w:t>27</w:t>
      </w:r>
      <w:r w:rsidR="007D2C14">
        <w:t>. studenoga</w:t>
      </w:r>
      <w:r w:rsidR="009715B0">
        <w:t xml:space="preserve"> 2015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7D2C14" w:rsidP="00706888" w:rsidR="00950AA9">
      <w:pPr>
        <w:jc w:val="both"/>
      </w:pPr>
      <w:r>
        <w:t>Predlagatelj je 29. listopada</w:t>
      </w:r>
      <w:r w:rsidR="009715B0">
        <w:t xml:space="preserve"> 2015</w:t>
      </w:r>
      <w:r w:rsidR="00B43A09">
        <w:t>. god</w:t>
      </w:r>
      <w:r w:rsidR="000F1016">
        <w:t>ine podnio zahtjev za provedbu</w:t>
      </w:r>
      <w:r w:rsidR="00B43A09">
        <w:t xml:space="preserve"> skraćenog stečajnog postupka</w:t>
      </w:r>
      <w:r w:rsidR="00950AA9">
        <w:t xml:space="preserve"> nad dužnikom </w:t>
      </w:r>
      <w:r w:rsidR="0001099F" w:rsidRPr="0001099F">
        <w:t>ARAN BUŠIĆ d.o.o., Stobreč, Ivekovićeva 1, OIB: 31610110890</w:t>
      </w:r>
      <w:r w:rsidR="0001099F">
        <w:t>.</w:t>
      </w:r>
    </w:p>
    <w:p w:rsidRDefault="00950AA9" w:rsidP="00706888" w:rsidR="00C60F12">
      <w:pPr>
        <w:jc w:val="both"/>
      </w:pPr>
      <w:r>
        <w:t>Nako</w:t>
      </w:r>
      <w:r w:rsidR="000F1016">
        <w:t xml:space="preserve">n primanja </w:t>
      </w:r>
      <w:r w:rsidR="007D2C14">
        <w:t xml:space="preserve">predmetnog </w:t>
      </w:r>
      <w:r w:rsidR="000F1016">
        <w:t>zahtjeva za provedbu</w:t>
      </w:r>
      <w:r>
        <w:t xml:space="preserve"> skraćenog stečajnog postupka, </w:t>
      </w:r>
      <w:r w:rsidR="00C60F12">
        <w:t xml:space="preserve">sud </w:t>
      </w:r>
      <w:r w:rsidR="000F1016">
        <w:t>je u skladu s odredbom članka</w:t>
      </w:r>
      <w:r w:rsidR="009715B0">
        <w:t xml:space="preserve"> 430</w:t>
      </w:r>
      <w:r w:rsidR="000F1016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 izvadak iz sudskog regist</w:t>
      </w:r>
      <w:r w:rsidR="007D2C14">
        <w:t xml:space="preserve">ra za uvodno naznačenog dužnika, te je dana 11. studenoga </w:t>
      </w:r>
      <w:r w:rsidR="007D2C14">
        <w:lastRenderedPageBreak/>
        <w:t>2015. godine objavio oglas na e-oglasnoj ploči suda s podatcima za identifikaciju dužnika, ukupnom iznosu duga koji je evidentiran na temelju neizvršenih osnova za plaćanje, poziv ovlaštenoj osobi dužnika za podnošenje javnobilježnički ovjerenog popisa imovine i obveza na propisanom obrascu poziv vjerovnicima za podnošenje prijedloga za otvaranje stečajnog postupka uz upozorenje o pravnim posljedicama nepodnošenja prijedloga za otvaranje stečajnog postupka temeljem odredbi članka 430. SZ-a.</w:t>
      </w:r>
    </w:p>
    <w:p w:rsidRDefault="007D2C14" w:rsidP="00706888" w:rsidR="007D2C14">
      <w:pPr>
        <w:jc w:val="both"/>
      </w:pPr>
    </w:p>
    <w:p w:rsidRDefault="007D2C14" w:rsidP="00706888" w:rsidR="007D2C14">
      <w:pPr>
        <w:jc w:val="both"/>
      </w:pPr>
      <w:r>
        <w:t>Po objavljeno</w:t>
      </w:r>
      <w:r w:rsidR="0001099F">
        <w:t>m oglasu ovog suda, povjerenik predstečajne nagodbe Pavao Mrkonjić iz Zagreba,</w:t>
      </w:r>
      <w:r>
        <w:t xml:space="preserve"> obavijestio</w:t>
      </w:r>
      <w:r w:rsidR="0001099F">
        <w:t xml:space="preserve"> je</w:t>
      </w:r>
      <w:r>
        <w:t xml:space="preserve"> ovaj sud da je</w:t>
      </w:r>
      <w:r w:rsidR="0001099F">
        <w:t xml:space="preserve"> navedeni dužnik dana 18. kolovoza</w:t>
      </w:r>
      <w:r>
        <w:t xml:space="preserve"> 2015. godine podnio prijedlog za otvaranje postupka predstečajne nagodbe, </w:t>
      </w:r>
      <w:r w:rsidR="0001099F">
        <w:t xml:space="preserve">a </w:t>
      </w:r>
      <w:r>
        <w:t xml:space="preserve">da je </w:t>
      </w:r>
      <w:r w:rsidR="0001099F">
        <w:t>rješenjem Regionalnog centra FINA-e u Zagrebu, od 11. studenoga 2015. godine otvoren postupak predstečajne nagodbe za što dostavlja predmetni prijedlog kao i rješenje Nagodbenog vijeća HR02, od 11.studenoga 2015. godine. K</w:t>
      </w:r>
      <w:r>
        <w:t>ako je prijedlog za otvaranje postupka predstečajne nagodbe podnesen prije prijedloga za otvaranje stečaj</w:t>
      </w:r>
      <w:r w:rsidR="0001099F">
        <w:t>nog postupka, p</w:t>
      </w:r>
      <w:r>
        <w:t xml:space="preserve">oziva </w:t>
      </w:r>
      <w:r w:rsidR="0001099F">
        <w:t xml:space="preserve">se </w:t>
      </w:r>
      <w:r>
        <w:t>na odredbu članka 39. stavak 3. Zakona o financijskom poslovanju i predstečajnoj nagodbi</w:t>
      </w:r>
      <w:r w:rsidR="000F0071">
        <w:t>,</w:t>
      </w:r>
      <w:r>
        <w:t xml:space="preserve"> kojom odredbom je propisano da do okončanja postupka predstečajne nagodbe nje dopušteno pokretati stečajni postupak.</w:t>
      </w:r>
    </w:p>
    <w:p w:rsidRDefault="007D2C14" w:rsidP="00706888" w:rsidR="007D2C14">
      <w:pPr>
        <w:jc w:val="both"/>
      </w:pPr>
    </w:p>
    <w:p w:rsidRDefault="00673BFB" w:rsidP="00673BFB" w:rsidR="00673BFB">
      <w:pPr>
        <w:jc w:val="both"/>
        <w:rPr>
          <w:lang w:val="hr-HR"/>
        </w:rPr>
      </w:pPr>
      <w:r>
        <w:t>Prema odredbama članka</w:t>
      </w:r>
      <w:r w:rsidRPr="00673BFB">
        <w:rPr>
          <w:lang w:val="hr-HR"/>
        </w:rPr>
        <w:t xml:space="preserve"> 39.</w:t>
      </w:r>
      <w:r>
        <w:rPr>
          <w:lang w:val="hr-HR"/>
        </w:rPr>
        <w:t xml:space="preserve"> </w:t>
      </w:r>
      <w:r w:rsidRPr="00673BFB">
        <w:rPr>
          <w:lang w:val="hr-HR"/>
        </w:rPr>
        <w:t>Zakon</w:t>
      </w:r>
      <w:r w:rsidR="00D03BFF">
        <w:rPr>
          <w:lang w:val="hr-HR"/>
        </w:rPr>
        <w:t>a</w:t>
      </w:r>
      <w:r w:rsidRPr="00673BFB">
        <w:rPr>
          <w:lang w:val="hr-HR"/>
        </w:rPr>
        <w:t xml:space="preserve"> o financijskom poslovanju i predstečajnoj nagodbi</w:t>
      </w:r>
      <w:r>
        <w:rPr>
          <w:lang w:val="hr-HR"/>
        </w:rPr>
        <w:t xml:space="preserve"> (</w:t>
      </w:r>
      <w:r w:rsidRPr="00673BFB">
        <w:rPr>
          <w:lang w:val="hr-HR"/>
        </w:rPr>
        <w:t xml:space="preserve">NN </w:t>
      </w:r>
      <w:r>
        <w:rPr>
          <w:bCs/>
          <w:lang w:val="hr-HR"/>
        </w:rPr>
        <w:t>108/12, 144/12, 81/13, 112/13</w:t>
      </w:r>
      <w:r w:rsidR="00B14189">
        <w:rPr>
          <w:bCs/>
          <w:lang w:val="hr-HR"/>
        </w:rPr>
        <w:t>, dalje: ZFPPN</w:t>
      </w:r>
      <w:r>
        <w:rPr>
          <w:bCs/>
          <w:lang w:val="hr-HR"/>
        </w:rPr>
        <w:t xml:space="preserve">), </w:t>
      </w:r>
      <w:r w:rsidRPr="00673BFB">
        <w:rPr>
          <w:lang w:val="hr-HR"/>
        </w:rPr>
        <w:t xml:space="preserve"> </w:t>
      </w:r>
      <w:r>
        <w:rPr>
          <w:lang w:val="hr-HR"/>
        </w:rPr>
        <w:t>koje su važile u trenutku podnošenja prijedloga za otvaranje postupka predstečajne nagodbe, propisano je da je d</w:t>
      </w:r>
      <w:r w:rsidRPr="00673BFB">
        <w:rPr>
          <w:lang w:val="hr-HR"/>
        </w:rPr>
        <w:t>užnik u stanju nelikvidno</w:t>
      </w:r>
      <w:r>
        <w:rPr>
          <w:lang w:val="hr-HR"/>
        </w:rPr>
        <w:t xml:space="preserve">sti ili insolventnosti dužan </w:t>
      </w:r>
      <w:r w:rsidRPr="00673BFB">
        <w:rPr>
          <w:lang w:val="hr-HR"/>
        </w:rPr>
        <w:t>predložiti otvaranje postupka predstečajne nagodbe, sukladno odredbama ovoga Zakona.</w:t>
      </w:r>
      <w:r>
        <w:rPr>
          <w:lang w:val="hr-HR"/>
        </w:rPr>
        <w:t xml:space="preserve"> </w:t>
      </w:r>
      <w:r w:rsidRPr="00673BFB">
        <w:rPr>
          <w:lang w:val="hr-HR"/>
        </w:rPr>
        <w:t>Iznimno od odredbe iz stavka 1. ovoga članka, dužnik koji nema imovine ili je njegova imovina male ili neznatne vrijednosti i nema zaposlenih, a u stanju je nelikvidnosti ili insolventnosti, može predložiti otvaranje postupka predstečajne nagodbe.</w:t>
      </w:r>
      <w:r>
        <w:rPr>
          <w:lang w:val="hr-HR"/>
        </w:rPr>
        <w:t xml:space="preserve"> </w:t>
      </w:r>
      <w:r w:rsidRPr="00673BFB">
        <w:rPr>
          <w:lang w:val="hr-HR"/>
        </w:rPr>
        <w:t>Do okončanja postupka predstečajne nagodbe nije dopušteno pokrenuti stečajni postupak.</w:t>
      </w:r>
    </w:p>
    <w:p w:rsidRDefault="00673BFB" w:rsidP="00673BFB" w:rsidR="00673BFB">
      <w:pPr>
        <w:jc w:val="both"/>
        <w:rPr>
          <w:lang w:val="hr-HR"/>
        </w:rPr>
      </w:pPr>
    </w:p>
    <w:p w:rsidRDefault="00673BFB" w:rsidP="00673BFB" w:rsidR="00673BFB">
      <w:pPr>
        <w:jc w:val="both"/>
        <w:rPr>
          <w:lang w:val="hr-HR"/>
        </w:rPr>
      </w:pPr>
      <w:r>
        <w:rPr>
          <w:lang w:val="hr-HR"/>
        </w:rPr>
        <w:t xml:space="preserve">Nadalje, odredbom članka 15. </w:t>
      </w:r>
      <w:r w:rsidR="00D03BFF">
        <w:rPr>
          <w:lang w:val="hr-HR"/>
        </w:rPr>
        <w:t>stavak 3. SZ-a, propisano je, a</w:t>
      </w:r>
      <w:r w:rsidRPr="00673BFB">
        <w:rPr>
          <w:lang w:val="hr-HR"/>
        </w:rPr>
        <w:t>ko je pokrenut predstečajni postupak, do njegova završetka nije dopušteno pokretanje stečajnoga postupka</w:t>
      </w:r>
      <w:r w:rsidR="00D03BFF">
        <w:rPr>
          <w:lang w:val="hr-HR"/>
        </w:rPr>
        <w:t>.</w:t>
      </w:r>
    </w:p>
    <w:p w:rsidRDefault="00D03BFF" w:rsidP="00673BFB" w:rsidR="00D03BFF">
      <w:pPr>
        <w:jc w:val="both"/>
        <w:rPr>
          <w:lang w:val="hr-HR"/>
        </w:rPr>
      </w:pPr>
    </w:p>
    <w:p w:rsidRDefault="00D03BFF" w:rsidP="00673BFB" w:rsidR="00B14189">
      <w:pPr>
        <w:jc w:val="both"/>
        <w:rPr>
          <w:lang w:val="hr-HR"/>
        </w:rPr>
      </w:pPr>
      <w:r>
        <w:rPr>
          <w:lang w:val="hr-HR"/>
        </w:rPr>
        <w:t xml:space="preserve">S obzirom da je </w:t>
      </w:r>
      <w:r w:rsidR="0001099F">
        <w:rPr>
          <w:lang w:val="hr-HR"/>
        </w:rPr>
        <w:t xml:space="preserve">dužnik podnio </w:t>
      </w:r>
      <w:r>
        <w:rPr>
          <w:lang w:val="hr-HR"/>
        </w:rPr>
        <w:t xml:space="preserve">prijedlog za otvaranje postupka predstečajne nagodbe </w:t>
      </w:r>
      <w:r w:rsidR="0001099F">
        <w:rPr>
          <w:lang w:val="hr-HR"/>
        </w:rPr>
        <w:t xml:space="preserve">dana 18. kolovoza 2015. godine, te je isti </w:t>
      </w:r>
      <w:r>
        <w:rPr>
          <w:lang w:val="hr-HR"/>
        </w:rPr>
        <w:t xml:space="preserve">podnesen prije prijedloga za otvaranje stečajnog postupka, </w:t>
      </w:r>
      <w:r w:rsidR="0001099F">
        <w:rPr>
          <w:lang w:val="hr-HR"/>
        </w:rPr>
        <w:t xml:space="preserve">to prijedlog za provedbu skraćenog stečajnog postupka nije dopušten radi čega isti </w:t>
      </w:r>
      <w:r w:rsidR="00B14189">
        <w:rPr>
          <w:lang w:val="hr-HR"/>
        </w:rPr>
        <w:t xml:space="preserve">prijedlog valja odbaciti. </w:t>
      </w:r>
    </w:p>
    <w:p w:rsidRDefault="00B14189" w:rsidP="00673BFB" w:rsidR="00B14189">
      <w:pPr>
        <w:jc w:val="both"/>
        <w:rPr>
          <w:lang w:val="hr-HR"/>
        </w:rPr>
      </w:pPr>
    </w:p>
    <w:p w:rsidRDefault="00B14189" w:rsidP="00673BFB" w:rsidR="00B14189">
      <w:pPr>
        <w:jc w:val="both"/>
        <w:rPr>
          <w:lang w:val="hr-HR"/>
        </w:rPr>
      </w:pPr>
      <w:r>
        <w:rPr>
          <w:lang w:val="hr-HR"/>
        </w:rPr>
        <w:t>Cilj postupka predstečajne nagodbe je omogućiti dužniku koji je postao nelikvidan i/ili insolventan, financijsko restrukturiranje na temelju kojeg će postati likvidan i solventan, a vjerovnicima pa tako i predlagateljima iz ovog postupka, da se omoguće povoljniji uvjeti namirenja njihovih tražbina od uvjeta koje bi vjerovnik ostvario da je protiv dužnika pokrenut stečajni postupak (članak 20. ZFPPN-a). Ukoliko pokrenuti postupak predstečajne nagodbe bude okončan sklapanjem predstečajne nagodbe, odnosno ukoliko isti postupak bude okončan odbacivanjem prijedloga ili obustavom postupka, tada će i sama Financijska agencija, u slučaju da utvrdi da kod dužnika postoje stečajni razlozi, imati dužnost podnijeti sudu prijedlog za otvaranje stečajnog postupka nad dužnikom.</w:t>
      </w:r>
    </w:p>
    <w:p w:rsidRDefault="00B14189" w:rsidP="00673BFB" w:rsidR="00B14189">
      <w:pPr>
        <w:jc w:val="both"/>
        <w:rPr>
          <w:lang w:val="hr-HR"/>
        </w:rPr>
      </w:pPr>
    </w:p>
    <w:p w:rsidRDefault="00B14189" w:rsidP="00673BFB" w:rsidR="00D03BFF" w:rsidRPr="00673BFB">
      <w:pPr>
        <w:jc w:val="both"/>
        <w:rPr>
          <w:lang w:val="hr-HR"/>
        </w:rPr>
      </w:pPr>
      <w:r>
        <w:rPr>
          <w:lang w:val="hr-HR"/>
        </w:rPr>
        <w:t xml:space="preserve">Slijedom navedenog, </w:t>
      </w:r>
      <w:r w:rsidR="00D03BFF">
        <w:rPr>
          <w:lang w:val="hr-HR"/>
        </w:rPr>
        <w:t xml:space="preserve">ovaj sud je odlučio kao u izreci rješenja, temeljem odredbe članka 15. stavak 3. SZ-a. </w:t>
      </w:r>
    </w:p>
    <w:p w:rsidRDefault="00673BFB" w:rsidP="00673BFB" w:rsidR="00673BFB" w:rsidRPr="00673BFB">
      <w:pPr>
        <w:jc w:val="both"/>
        <w:rPr>
          <w:lang w:val="hr-HR"/>
        </w:rPr>
      </w:pPr>
    </w:p>
    <w:p w:rsidRDefault="005449A9" w:rsidP="00950AA9" w:rsidR="005449A9"/>
    <w:p w:rsidRDefault="00706888" w:rsidP="00E82D90" w:rsidR="00706888" w:rsidRPr="00046239">
      <w:pPr>
        <w:jc w:val="center"/>
      </w:pPr>
      <w:r w:rsidRPr="00046239">
        <w:t>Split,</w:t>
      </w:r>
      <w:r w:rsidR="00046239">
        <w:t xml:space="preserve"> </w:t>
      </w:r>
      <w:r w:rsidR="0001099F">
        <w:t>27</w:t>
      </w:r>
      <w:r w:rsidR="00B14189">
        <w:t>. studenoga</w:t>
      </w:r>
      <w:r w:rsidR="00046239">
        <w:t xml:space="preserve"> 2015</w:t>
      </w:r>
      <w:r w:rsidRPr="00046239">
        <w:t>. godine</w:t>
      </w:r>
    </w:p>
    <w:p w:rsidRDefault="00706888" w:rsidP="00706888" w:rsidR="00706888"/>
    <w:p w:rsidRDefault="00B14189" w:rsidP="00706888" w:rsidR="00B14189" w:rsidRPr="00046239"/>
    <w:p w:rsidRDefault="00706888" w:rsidP="00706888" w:rsidR="00706888" w:rsidRPr="00046239"/>
    <w:p w:rsidRDefault="00046239" w:rsidP="00706888" w:rsidR="007068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E82D90" w:rsidP="00706888" w:rsidR="00E82D90"/>
    <w:p w:rsidRDefault="00E82D90" w:rsidP="001B3378" w:rsidR="00706888" w:rsidRPr="00046239">
      <w:pPr>
        <w:ind w:firstLine="720" w:left="5760"/>
      </w:pPr>
      <w:r>
        <w:t>Lari Glavaš</w:t>
      </w:r>
    </w:p>
    <w:p w:rsidRDefault="00706888" w:rsidP="00706888" w:rsidR="00706888"/>
    <w:p w:rsidRDefault="00B14189" w:rsidP="00706888" w:rsidR="00B14189" w:rsidRPr="00046239"/>
    <w:p w:rsidRDefault="00706888" w:rsidP="00706888" w:rsidR="00706888" w:rsidRPr="00046239"/>
    <w:p w:rsidRDefault="00706888" w:rsidP="00706888" w:rsidR="00706888" w:rsidRPr="001B3378">
      <w:r w:rsidRPr="00046239">
        <w:t>POUKA O PRAVNOM LIJEKU:</w:t>
      </w: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</w:t>
      </w:r>
      <w:r w:rsidR="006F6D7A">
        <w:t>a primitka rješenja,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01099F" w:rsidR="0001099F">
      <w:pPr>
        <w:numPr>
          <w:ilvl w:val="0"/>
          <w:numId w:val="2"/>
        </w:numPr>
      </w:pPr>
      <w:r>
        <w:t>e-Oglasna ploča suda</w:t>
      </w:r>
    </w:p>
    <w:p w:rsidRDefault="0001099F" w:rsidP="0001099F" w:rsidR="0001099F">
      <w:pPr>
        <w:numPr>
          <w:ilvl w:val="0"/>
          <w:numId w:val="2"/>
        </w:numPr>
      </w:pPr>
      <w:r>
        <w:t>povjereniku predstečajne nagodbe Pavao Mrkonjić iz Zagreba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BB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 </w:t>
    </w:r>
    <w:r w:rsidR="007D2C14">
      <w:t xml:space="preserve">                               </w:t>
    </w:r>
    <w:r w:rsidR="00462F55">
      <w:t>23 ST-</w:t>
    </w:r>
    <w:r w:rsidR="00F807B9">
      <w:t>765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1099F"/>
    <w:rsid w:val="00046239"/>
    <w:rsid w:val="00047C4C"/>
    <w:rsid w:val="000E520C"/>
    <w:rsid w:val="000F0071"/>
    <w:rsid w:val="000F1016"/>
    <w:rsid w:val="001B3378"/>
    <w:rsid w:val="00207DE4"/>
    <w:rsid w:val="0024279B"/>
    <w:rsid w:val="002A4B4D"/>
    <w:rsid w:val="003B76E7"/>
    <w:rsid w:val="00462F55"/>
    <w:rsid w:val="004838FB"/>
    <w:rsid w:val="004A1B0C"/>
    <w:rsid w:val="005031FC"/>
    <w:rsid w:val="00507986"/>
    <w:rsid w:val="005449A9"/>
    <w:rsid w:val="006139CA"/>
    <w:rsid w:val="00673BFB"/>
    <w:rsid w:val="006F6D7A"/>
    <w:rsid w:val="00706888"/>
    <w:rsid w:val="00772F42"/>
    <w:rsid w:val="00777C0E"/>
    <w:rsid w:val="007D2C14"/>
    <w:rsid w:val="008832F3"/>
    <w:rsid w:val="008949BF"/>
    <w:rsid w:val="008B758A"/>
    <w:rsid w:val="0090366A"/>
    <w:rsid w:val="00950AA9"/>
    <w:rsid w:val="009715B0"/>
    <w:rsid w:val="009C2F6D"/>
    <w:rsid w:val="00A20061"/>
    <w:rsid w:val="00A533E2"/>
    <w:rsid w:val="00AC5A0E"/>
    <w:rsid w:val="00B14189"/>
    <w:rsid w:val="00B43A09"/>
    <w:rsid w:val="00BB288C"/>
    <w:rsid w:val="00BB4A6C"/>
    <w:rsid w:val="00C60F12"/>
    <w:rsid w:val="00CB1BB0"/>
    <w:rsid w:val="00D006D7"/>
    <w:rsid w:val="00D03BFF"/>
    <w:rsid w:val="00E65544"/>
    <w:rsid w:val="00E82D90"/>
    <w:rsid w:val="00ED599A"/>
    <w:rsid w:val="00F442A0"/>
    <w:rsid w:val="00F63B57"/>
    <w:rsid w:val="00F80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673BF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customStyle="true" w:styleId="Naslov1Char" w:type="character">
    <w:name w:val="Naslov 1 Char"/>
    <w:basedOn w:val="Zadanifontodlomka"/>
    <w:link w:val="Naslov1"/>
    <w:rsid w:val="00673BFB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 w:val="en-US"/>
    </w:rPr>
  </w:style>
  <w:style w:styleId="Hiperveza" w:type="character">
    <w:name w:val="Hyperlink"/>
    <w:basedOn w:val="Zadanifontodlomka"/>
    <w:rsid w:val="00673BFB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B1B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1BB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BB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BB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BB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673BF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customStyle="1" w:styleId="Naslov1Char" w:type="character">
    <w:name w:val="Naslov 1 Char"/>
    <w:basedOn w:val="Zadanifontodlomka"/>
    <w:link w:val="Naslov1"/>
    <w:rsid w:val="00673BFB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 w:val="en-US"/>
    </w:rPr>
  </w:style>
  <w:style w:styleId="Hiperveza" w:type="character">
    <w:name w:val="Hyperlink"/>
    <w:basedOn w:val="Zadanifontodlomka"/>
    <w:rsid w:val="00673BFB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B1B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1BB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BB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BB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BB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746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94021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7938581">
              <w:marLeft w:val="-225"/>
              <w:marRight w:val="-225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88472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St-765/2015</izvorni_sadrzaj>
    <derivirana_varijabla naziv="DomainObject.Predmet.OznakaBroj_1">St-765/2015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ARAN BUŠIĆ, d.o.o. za trgovinu, ugostiteljstvo i usluge</izvorni_sadrzaj>
    <derivirana_varijabla naziv="DomainObject.Predmet.ProtustrankaFormated_1">  ARAN BUŠIĆ, d.o.o. za trgovinu, ugostiteljstvo i usluge</derivirana_varijabla>
  </DomainObject.Predmet.ProtustrankaFormated>
  <DomainObject.Predmet.ProtustrankaFormatedOIB>
    <izvorni_sadrzaj>  ARAN BUŠIĆ, d.o.o. za trgovinu, ugostiteljstvo i usluge, OIB 31610110890</izvorni_sadrzaj>
    <derivirana_varijabla naziv="DomainObject.Predmet.ProtustrankaFormatedOIB_1">  ARAN BUŠIĆ, d.o.o. za trgovinu, ugostiteljstvo i usluge, OIB 31610110890</derivirana_varijabla>
  </DomainObject.Predmet.ProtustrankaFormatedOIB>
  <DomainObject.Predmet.ProtustrankaFormatedWithAdress>
    <izvorni_sadrzaj> ARAN BUŠIĆ, d.o.o. za trgovinu, ugostiteljstvo i usluge, Ivekovićeva 1, 21311 Stobreč</izvorni_sadrzaj>
    <derivirana_varijabla naziv="DomainObject.Predmet.ProtustrankaFormatedWithAdress_1"> ARAN BUŠIĆ, d.o.o. za trgovinu, ugostiteljstvo i usluge, Ivekovićeva 1, 21311 Stobreč</derivirana_varijabla>
  </DomainObject.Predmet.ProtustrankaFormatedWithAdress>
  <DomainObject.Predmet.ProtustrankaFormatedWithAdressOIB>
    <izvorni_sadrzaj> ARAN BUŠIĆ, d.o.o. za trgovinu, ugostiteljstvo i usluge, OIB 31610110890, Ivekovićeva 1, 21311 Stobreč</izvorni_sadrzaj>
    <derivirana_varijabla naziv="DomainObject.Predmet.ProtustrankaFormatedWithAdressOIB_1"> ARAN BUŠIĆ, d.o.o. za trgovinu, ugostiteljstvo i usluge, OIB 31610110890, Ivekovićeva 1, 21311 Stobreč</derivirana_varijabla>
  </DomainObject.Predmet.ProtustrankaFormatedWithAdressOIB>
  <DomainObject.Predmet.ProtustrankaWithAdress>
    <izvorni_sadrzaj>ARAN BUŠIĆ, d.o.o. za trgovinu, ugostiteljstvo i usluge Ivekovićeva 1, 21311 Stobreč</izvorni_sadrzaj>
    <derivirana_varijabla naziv="DomainObject.Predmet.ProtustrankaWithAdress_1">ARAN BUŠIĆ, d.o.o. za trgovinu, ugostiteljstvo i usluge Ivekovićeva 1, 21311 Stobreč</derivirana_varijabla>
  </DomainObject.Predmet.ProtustrankaWithAdress>
  <DomainObject.Predmet.ProtustrankaWithAdressOIB>
    <izvorni_sadrzaj>ARAN BUŠIĆ, d.o.o. za trgovinu, ugostiteljstvo i usluge, OIB 31610110890, Ivekovićeva 1, 21311 Stobreč</izvorni_sadrzaj>
    <derivirana_varijabla naziv="DomainObject.Predmet.ProtustrankaWithAdressOIB_1">ARAN BUŠIĆ, d.o.o. za trgovinu, ugostiteljstvo i usluge, OIB 31610110890, Ivekovićeva 1, 21311 Stobreč</derivirana_varijabla>
  </DomainObject.Predmet.ProtustrankaWithAdressOIB>
  <DomainObject.Predmet.ProtustrankaNazivFormated>
    <izvorni_sadrzaj>ARAN BUŠIĆ, d.o.o. za trgovinu, ugostiteljstvo i usluge</izvorni_sadrzaj>
    <derivirana_varijabla naziv="DomainObject.Predmet.ProtustrankaNazivFormated_1">ARAN BUŠIĆ, d.o.o. za trgovinu, ugostiteljstvo i usluge</derivirana_varijabla>
  </DomainObject.Predmet.ProtustrankaNazivFormated>
  <DomainObject.Predmet.ProtustrankaNazivFormatedOIB>
    <izvorni_sadrzaj>ARAN BUŠIĆ, d.o.o. za trgovinu, ugostiteljstvo i usluge, OIB 31610110890</izvorni_sadrzaj>
    <derivirana_varijabla naziv="DomainObject.Predmet.ProtustrankaNazivFormatedOIB_1">ARAN BUŠIĆ, d.o.o. za trgovinu, ugostiteljstvo i usluge, OIB 31610110890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27959650.10</izvorni_sadrzaj>
    <derivirana_varijabla naziv="DomainObject.Predmet.TrenutnaVrijednost_1">27959650.10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ARAN BUŠIĆ, d.o.o. za trgovinu, ugostiteljstvo i usluge</item>
    </izvorni_sadrzaj>
    <derivirana_varijabla naziv="DomainObject.Predmet.ProtuStrankaListFormated_1">
      <item>ARAN BUŠIĆ, d.o.o. za trgovinu, ugostiteljstvo i usluge</item>
    </derivirana_varijabla>
  </DomainObject.Predmet.ProtuStrankaListFormated>
  <DomainObject.Predmet.ProtuStrankaListFormatedOIB>
    <izvorni_sadrzaj>
      <item>ARAN BUŠIĆ, d.o.o. za trgovinu, ugostiteljstvo i usluge, OIB 31610110890</item>
    </izvorni_sadrzaj>
    <derivirana_varijabla naziv="DomainObject.Predmet.ProtuStrankaListFormatedOIB_1">
      <item>ARAN BUŠIĆ, d.o.o. za trgovinu, ugostiteljstvo i usluge, OIB 31610110890</item>
    </derivirana_varijabla>
  </DomainObject.Predmet.ProtuStrankaListFormatedOIB>
  <DomainObject.Predmet.ProtuStrankaListFormatedWithAdress>
    <izvorni_sadrzaj>
      <item>ARAN BUŠIĆ, d.o.o. za trgovinu, ugostiteljstvo i usluge, Ivekovićeva 1, 21311 Stobreč</item>
    </izvorni_sadrzaj>
    <derivirana_varijabla naziv="DomainObject.Predmet.ProtuStrankaListFormatedWithAdress_1">
      <item>ARAN BUŠIĆ, d.o.o. za trgovinu, ugostiteljstvo i usluge, Ivekovićeva 1, 21311 Stobreč</item>
    </derivirana_varijabla>
  </DomainObject.Predmet.ProtuStrankaListFormatedWithAdress>
  <DomainObject.Predmet.ProtuStrankaListFormatedWithAdressOIB>
    <izvorni_sadrzaj>
      <item>ARAN BUŠIĆ, d.o.o. za trgovinu, ugostiteljstvo i usluge, OIB 31610110890, Ivekovićeva 1, 21311 Stobreč</item>
    </izvorni_sadrzaj>
    <derivirana_varijabla naziv="DomainObject.Predmet.ProtuStrankaListFormatedWithAdressOIB_1">
      <item>ARAN BUŠIĆ, d.o.o. za trgovinu, ugostiteljstvo i usluge, OIB 31610110890, Ivekovićeva 1, 21311 Stobreč</item>
    </derivirana_varijabla>
  </DomainObject.Predmet.ProtuStrankaListFormatedWithAdressOIB>
  <DomainObject.Predmet.ProtuStrankaListNazivFormated>
    <izvorni_sadrzaj>
      <item>ARAN BUŠIĆ, d.o.o. za trgovinu, ugostiteljstvo i usluge</item>
    </izvorni_sadrzaj>
    <derivirana_varijabla naziv="DomainObject.Predmet.ProtuStrankaListNazivFormated_1">
      <item>ARAN BUŠIĆ, d.o.o. za trgovinu, ugostiteljstvo i usluge</item>
    </derivirana_varijabla>
  </DomainObject.Predmet.ProtuStrankaListNazivFormated>
  <DomainObject.Predmet.ProtuStrankaListNazivFormatedOIB>
    <izvorni_sadrzaj>
      <item>ARAN BUŠIĆ, d.o.o. za trgovinu, ugostiteljstvo i usluge, OIB 31610110890</item>
    </izvorni_sadrzaj>
    <derivirana_varijabla naziv="DomainObject.Predmet.ProtuStrankaListNazivFormatedOIB_1">
      <item>ARAN BUŠIĆ, d.o.o. za trgovinu, ugostiteljstvo i usluge, OIB 31610110890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ARAN BUŠIĆ, d.o.o. za trgovinu, ugostiteljstvo i usluge</izvorni_sadrzaj>
    <derivirana_varijabla naziv="DomainObject.Predmet.ProtustrankaIDrugi_1">ARAN BUŠIĆ, d.o.o. za trgovinu,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ARAN BUŠIĆ, d.o.o. za trgovinu, ugostiteljstvo i usluge, OIB 31610110890, Ivekovićeva 1, 21311 Stobreč</izvorni_sadrzaj>
    <derivirana_varijabla naziv="DomainObject.Predmet.ProtustrankaIDrugiAdressOIB_1">ARAN BUŠIĆ, d.o.o. za trgovinu, ugostiteljstvo i usluge, OIB 31610110890, Ivekovićeva 1,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ARAN BUŠIĆ, d.o.o. za trgovinu, ugostiteljstvo i usluge</item>
      <item>FINANCIJSKA AGENCIJA, RC SPLIT</item>
    </izvorni_sadrzaj>
    <derivirana_varijabla naziv="DomainObject.Predmet.SudioniciListNaziv_1">
      <item>ARAN BUŠIĆ, d.o.o. za trgovinu, ugostiteljstvo i usluge</item>
      <item>FINANCIJSKA AGENCIJA, RC SPLIT</item>
    </derivirana_varijabla>
  </DomainObject.Predmet.SudioniciListNaziv>
  <DomainObject.Predmet.SudioniciListAdressOIB>
    <izvorni_sadrzaj>
      <item>ARAN BUŠIĆ, d.o.o. za trgovinu, ugostiteljstvo i usluge, OIB 31610110890, Ivekovićeva 1,21311 Stobreč</item>
      <item>FINANCIJSKA AGENCIJA, RC SPLIT, OIB 85821130368, Mažuranićevo šetalište 24 b,21000 Split</item>
    </izvorni_sadrzaj>
    <derivirana_varijabla naziv="DomainObject.Predmet.SudioniciListAdressOIB_1">
      <item>ARAN BUŠIĆ, d.o.o. za trgovinu, ugostiteljstvo i usluge, OIB 31610110890, Ivekovićeva 1,21311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31610110890</item>
      <item>, OIB 85821130368</item>
    </izvorni_sadrzaj>
    <derivirana_varijabla naziv="DomainObject.Predmet.SudioniciListNazivOIB_1">
      <item>, OIB 31610110890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703</properties:Words>
  <properties:Characters>4105</properties:Characters>
  <properties:Lines>113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2015-11-30T07:19:00Z</dcterms:created>
  <dc:creator>Lari Glavaš</dc:creator>
  <cp:lastModifiedBy>Lari Glavaš</cp:lastModifiedBy>
  <cp:lastPrinted>2015-11-30T07:17:00Z</cp:lastPrinted>
  <dcterms:modified xmlns:xsi="http://www.w3.org/2001/XMLSchema-instance" xsi:type="dcterms:W3CDTF">2015-11-30T07:23:00Z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