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27e2" w14:paraId="45327e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464B1D">
        <w:t>18</w:t>
      </w:r>
      <w:r w:rsidR="00D17894">
        <w:t>5</w:t>
      </w:r>
      <w:r w:rsidR="00B823E5">
        <w:t>5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D17894">
        <w:t xml:space="preserve">IGS Izdavačka kuća forum knjiga društvo s ograničenom odgovornošću za izdavačku djelatnost i usluge, Zagreb, </w:t>
      </w:r>
      <w:proofErr w:type="spellStart"/>
      <w:r w:rsidR="00D17894">
        <w:t>Kamenarka</w:t>
      </w:r>
      <w:proofErr w:type="spellEnd"/>
      <w:r w:rsidR="00D17894">
        <w:t xml:space="preserve"> 25, OIB 57643637238, MBS 080895481, temel</w:t>
      </w:r>
      <w:r w:rsidR="00464B1D">
        <w:t>jem članka 430. Stečajnog zakona („Narodne novine“ 71/15, dalje SZ-a), dana 5. srpnja 2016. godine, objavljuje sljedeći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D17894">
        <w:t xml:space="preserve">IGS Izdavačka kuća forum knjiga društvo s ograničenom odgovornošću za izdavačku djelatnost i usluge, Zagreb, </w:t>
      </w:r>
      <w:proofErr w:type="spellStart"/>
      <w:r w:rsidR="00D17894">
        <w:t>Kamenarka</w:t>
      </w:r>
      <w:proofErr w:type="spellEnd"/>
      <w:r w:rsidR="00D17894">
        <w:t xml:space="preserve"> 25, OIB 57643637238, MBS 08089548</w:t>
      </w:r>
      <w:r w:rsidR="00D17894">
        <w:t xml:space="preserve"> </w:t>
      </w:r>
      <w:r>
        <w:t xml:space="preserve">iznosi </w:t>
      </w:r>
      <w:r w:rsidR="00D17894">
        <w:t>9.997,85</w:t>
      </w:r>
      <w:r>
        <w:t xml:space="preserve"> kn. </w:t>
      </w:r>
    </w:p>
    <w:p w:rsidRDefault="00464B1D" w:rsidP="00464B1D" w:rsidR="00464B1D">
      <w:pPr>
        <w:ind w:left="708"/>
        <w:jc w:val="both"/>
      </w:pPr>
      <w:r>
        <w:t>II. Poziva se osoba ovlaštena za zastupanje dužnika da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HR05 272-18</w:t>
      </w:r>
      <w:r w:rsidR="00D17894">
        <w:t>5</w:t>
      </w:r>
      <w:r w:rsidR="00B823E5">
        <w:t>5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>U Osijeku 5. srpnja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64B1D" w:rsidP="00464B1D" w:rsidR="00464B1D">
      <w:pPr>
        <w:ind w:left="6372"/>
        <w:jc w:val="both"/>
        <w:rPr>
          <w:bCs/>
        </w:rPr>
      </w:pPr>
    </w:p>
    <w:p w:rsidRDefault="00B823E5" w:rsidP="00D17894" w:rsidR="00532E0A">
      <w:r>
        <w:t xml:space="preserve"> </w:t>
      </w:r>
      <w:r w:rsidR="00BD2691">
        <w:t xml:space="preserve">   </w:t>
      </w:r>
      <w:r w:rsidR="00E5542A">
        <w:t xml:space="preserve"> </w:t>
      </w:r>
      <w:r w:rsidR="00904F73">
        <w:t xml:space="preserve">    </w:t>
      </w:r>
      <w:r w:rsidR="006C3F3A">
        <w:t xml:space="preserve">  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17894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7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7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St-1855/2016</izvorni_sadrzaj>
    <derivirana_varijabla naziv="DomainObject.Predmet.OznakaBroj_1">St-1855/2016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IGS Izdavačka kuća forum knjiga  d.o.o.</izvorni_sadrzaj>
    <derivirana_varijabla naziv="DomainObject.Predmet.ProtustrankaFormated_1">  IGS Izdavačka kuća forum knjiga  d.o.o.</derivirana_varijabla>
  </DomainObject.Predmet.ProtustrankaFormated>
  <DomainObject.Predmet.ProtustrankaFormatedOIB>
    <izvorni_sadrzaj>  IGS Izdavačka kuća forum knjiga  d.o.o., OIB 57643637238</izvorni_sadrzaj>
    <derivirana_varijabla naziv="DomainObject.Predmet.ProtustrankaFormatedOIB_1">  IGS Izdavačka kuća forum knjiga  d.o.o., OIB 57643637238</derivirana_varijabla>
  </DomainObject.Predmet.ProtustrankaFormatedOIB>
  <DomainObject.Predmet.ProtustrankaFormatedWithAdress>
    <izvorni_sadrzaj> IGS Izdavačka kuća forum knjiga  d.o.o., Kamenarka 25, 10000 Zagreb</izvorni_sadrzaj>
    <derivirana_varijabla naziv="DomainObject.Predmet.ProtustrankaFormatedWithAdress_1"> IGS Izdavačka kuća forum knjiga  d.o.o., Kamenarka 25, 10000 Zagreb</derivirana_varijabla>
  </DomainObject.Predmet.ProtustrankaFormatedWithAdress>
  <DomainObject.Predmet.ProtustrankaFormatedWithAdressOIB>
    <izvorni_sadrzaj> IGS Izdavačka kuća forum knjiga  d.o.o., OIB 57643637238, Kamenarka 25, 10000 Zagreb</izvorni_sadrzaj>
    <derivirana_varijabla naziv="DomainObject.Predmet.ProtustrankaFormatedWithAdressOIB_1"> IGS Izdavačka kuća forum knjiga  d.o.o., OIB 57643637238, Kamenarka 25, 10000 Zagreb</derivirana_varijabla>
  </DomainObject.Predmet.ProtustrankaFormatedWithAdressOIB>
  <DomainObject.Predmet.ProtustrankaWithAdress>
    <izvorni_sadrzaj>IGS Izdavačka kuća forum knjiga  d.o.o. Kamenarka 25, 10000 Zagreb</izvorni_sadrzaj>
    <derivirana_varijabla naziv="DomainObject.Predmet.ProtustrankaWithAdress_1">IGS Izdavačka kuća forum knjiga  d.o.o. Kamenarka 25, 10000 Zagreb</derivirana_varijabla>
  </DomainObject.Predmet.ProtustrankaWithAdress>
  <DomainObject.Predmet.ProtustrankaWithAdressOIB>
    <izvorni_sadrzaj>IGS Izdavačka kuća forum knjiga  d.o.o., OIB 57643637238, Kamenarka 25, 10000 Zagreb</izvorni_sadrzaj>
    <derivirana_varijabla naziv="DomainObject.Predmet.ProtustrankaWithAdressOIB_1">IGS Izdavačka kuća forum knjiga  d.o.o., OIB 57643637238, Kamenarka 25, 10000 Zagreb</derivirana_varijabla>
  </DomainObject.Predmet.ProtustrankaWithAdressOIB>
  <DomainObject.Predmet.ProtustrankaNazivFormated>
    <izvorni_sadrzaj>IGS Izdavačka kuća forum knjiga  d.o.o.</izvorni_sadrzaj>
    <derivirana_varijabla naziv="DomainObject.Predmet.ProtustrankaNazivFormated_1">IGS Izdavačka kuća forum knjiga  d.o.o.</derivirana_varijabla>
  </DomainObject.Predmet.ProtustrankaNazivFormated>
  <DomainObject.Predmet.ProtustrankaNazivFormatedOIB>
    <izvorni_sadrzaj>IGS Izdavačka kuća forum knjiga  d.o.o., OIB 57643637238</izvorni_sadrzaj>
    <derivirana_varijabla naziv="DomainObject.Predmet.ProtustrankaNazivFormatedOIB_1">IGS Izdavačka kuća forum knjiga  d.o.o., OIB 57643637238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IGS Izdavačka kuća forum knjiga  d.o.o.</item>
    </izvorni_sadrzaj>
    <derivirana_varijabla naziv="DomainObject.Predmet.ProtuStrankaListFormated_1">
      <item>IGS Izdavačka kuća forum knjiga  d.o.o.</item>
    </derivirana_varijabla>
  </DomainObject.Predmet.ProtuStrankaListFormated>
  <DomainObject.Predmet.ProtuStrankaListFormatedOIB>
    <izvorni_sadrzaj>
      <item>IGS Izdavačka kuća forum knjiga  d.o.o., OIB 57643637238</item>
    </izvorni_sadrzaj>
    <derivirana_varijabla naziv="DomainObject.Predmet.ProtuStrankaListFormatedOIB_1">
      <item>IGS Izdavačka kuća forum knjiga  d.o.o., OIB 57643637238</item>
    </derivirana_varijabla>
  </DomainObject.Predmet.ProtuStrankaListFormatedOIB>
  <DomainObject.Predmet.ProtuStrankaListFormatedWithAdress>
    <izvorni_sadrzaj>
      <item>IGS Izdavačka kuća forum knjiga  d.o.o., Kamenarka 25, 10000 Zagreb</item>
    </izvorni_sadrzaj>
    <derivirana_varijabla naziv="DomainObject.Predmet.ProtuStrankaListFormatedWithAdress_1">
      <item>IGS Izdavačka kuća forum knjiga  d.o.o., Kamenarka 25, 10000 Zagreb</item>
    </derivirana_varijabla>
  </DomainObject.Predmet.ProtuStrankaListFormatedWithAdress>
  <DomainObject.Predmet.ProtuStrankaListFormatedWithAdressOIB>
    <izvorni_sadrzaj>
      <item>IGS Izdavačka kuća forum knjiga  d.o.o., OIB 57643637238, Kamenarka 25, 10000 Zagreb</item>
    </izvorni_sadrzaj>
    <derivirana_varijabla naziv="DomainObject.Predmet.ProtuStrankaListFormatedWithAdressOIB_1">
      <item>IGS Izdavačka kuća forum knjiga  d.o.o., OIB 57643637238, Kamenarka 25, 10000 Zagreb</item>
    </derivirana_varijabla>
  </DomainObject.Predmet.ProtuStrankaListFormatedWithAdressOIB>
  <DomainObject.Predmet.ProtuStrankaListNazivFormated>
    <izvorni_sadrzaj>
      <item>IGS Izdavačka kuća forum knjiga  d.o.o.</item>
    </izvorni_sadrzaj>
    <derivirana_varijabla naziv="DomainObject.Predmet.ProtuStrankaListNazivFormated_1">
      <item>IGS Izdavačka kuća forum knjiga  d.o.o.</item>
    </derivirana_varijabla>
  </DomainObject.Predmet.ProtuStrankaListNazivFormated>
  <DomainObject.Predmet.ProtuStrankaListNazivFormatedOIB>
    <izvorni_sadrzaj>
      <item>IGS Izdavačka kuća forum knjiga  d.o.o., OIB 57643637238</item>
    </izvorni_sadrzaj>
    <derivirana_varijabla naziv="DomainObject.Predmet.ProtuStrankaListNazivFormatedOIB_1">
      <item>IGS Izdavačka kuća forum knjiga  d.o.o., OIB 57643637238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IGS Izdavačka kuća forum knjiga  d.o.o.</izvorni_sadrzaj>
    <derivirana_varijabla naziv="DomainObject.Predmet.ProtustrankaIDrugi_1">IGS Izdavačka kuća forum knjiga 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IGS Izdavačka kuća forum knjiga  d.o.o., OIB 57643637238, Kamenarka 25, 10000 Zagreb</izvorni_sadrzaj>
    <derivirana_varijabla naziv="DomainObject.Predmet.ProtustrankaIDrugiAdressOIB_1">IGS Izdavačka kuća forum knjiga  d.o.o., OIB 57643637238, Kamenarka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IGS Izdavačka kuća forum knjiga  d.o.o.</item>
      <item>FINA Regionalni centar Zagreb</item>
    </izvorni_sadrzaj>
    <derivirana_varijabla naziv="DomainObject.Predmet.SudioniciListNaziv_1">
      <item>IGS Izdavačka kuća forum knjiga  d.o.o.</item>
      <item>FINA Regionalni centar Zagreb</item>
    </derivirana_varijabla>
  </DomainObject.Predmet.SudioniciListNaziv>
  <DomainObject.Predmet.SudioniciListAdressOIB>
    <izvorni_sadrzaj>
      <item>IGS Izdavačka kuća forum knjiga  d.o.o., OIB 57643637238, Kamenarka 25,10000 Zagreb</item>
      <item>FINA Regionalni centar Zagreb, OIB 85821130368, Trg svibanjskih žrtava 1995. br 1,10000 Zagreb</item>
    </izvorni_sadrzaj>
    <derivirana_varijabla naziv="DomainObject.Predmet.SudioniciListAdressOIB_1">
      <item>IGS Izdavačka kuća forum knjiga  d.o.o., OIB 57643637238, Kamenarka 25,10000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57643637238</item>
      <item>, OIB 85821130368</item>
    </izvorni_sadrzaj>
    <derivirana_varijabla naziv="DomainObject.Predmet.SudioniciListNazivOIB_1">
      <item>, OIB 57643637238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AC7F2-166C-4F97-B0E9-4F6139E9A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1890</properties:Characters>
  <properties:Lines>48</properties:Lines>
  <properties:Paragraphs>13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2016-07-05T07:56:00Z</cp:lastPrinted>
  <dcterms:modified xmlns:xsi="http://www.w3.org/2001/XMLSchema-instance" xsi:type="dcterms:W3CDTF">2016-07-05T07:57:00Z</dcterms:modified>
  <cp:revision>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