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cc7e" w14:paraId="2e5cc7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33730E">
        <w:t>840</w:t>
      </w:r>
      <w:r w:rsidR="00BE59FA">
        <w:t>/201</w:t>
      </w:r>
      <w:r w:rsidR="00766DE9">
        <w:t>6</w:t>
      </w:r>
      <w:r w:rsidR="00BE59FA">
        <w:t>-</w:t>
      </w:r>
      <w:r w:rsidR="0033730E">
        <w:t>4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89500E">
        <w:t>Osijek</w:t>
      </w:r>
      <w:r w:rsidR="00766DE9">
        <w:t>,</w:t>
      </w:r>
      <w:r w:rsidR="004A0D7B">
        <w:t xml:space="preserve"> Podružnica </w:t>
      </w:r>
      <w:r w:rsidR="0033730E">
        <w:t>Osijek</w:t>
      </w:r>
      <w:r w:rsidR="004A0D7B">
        <w:t xml:space="preserve">, za pokretanje </w:t>
      </w:r>
      <w:r w:rsidR="0033730E">
        <w:t>skraćenog</w:t>
      </w:r>
      <w:r w:rsidR="004A0D7B">
        <w:t xml:space="preserve"> stečajnog postupka  nad dužnikom </w:t>
      </w:r>
      <w:r w:rsidR="002739F5">
        <w:t>TURISTIČKA ZAJEDNICA OPĆINE KUTJEVO, Kutjevo, R. Hrvatske 77,</w:t>
      </w:r>
      <w:r w:rsidR="00CC7B54">
        <w:t xml:space="preserve"> </w:t>
      </w:r>
      <w:r w:rsidR="004E1E18">
        <w:t xml:space="preserve"> OIB </w:t>
      </w:r>
      <w:r w:rsidR="00E554A9">
        <w:t>94752940648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475F4A">
        <w:t>1</w:t>
      </w:r>
      <w:r w:rsidR="00E554A9">
        <w:t>3</w:t>
      </w:r>
      <w:r w:rsidR="008D282E">
        <w:t>.</w:t>
      </w:r>
      <w:r w:rsidR="003036D5">
        <w:t xml:space="preserve"> </w:t>
      </w:r>
      <w:r w:rsidR="00A07381">
        <w:t>siječnja</w:t>
      </w:r>
      <w:r w:rsidR="008D282E">
        <w:t xml:space="preserve"> 201</w:t>
      </w:r>
      <w:r w:rsidR="00A07381">
        <w:t>7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475F4A">
        <w:t xml:space="preserve">TURISTIČKA ZAJEDNICA OPĆINE KUTJEVO, Kutjevo, R. Hrvatske 77,  OIB </w:t>
      </w:r>
      <w:r w:rsidR="00E554A9">
        <w:t>94752940648</w:t>
      </w:r>
      <w:r w:rsidR="004B5FBD">
        <w:t>,</w:t>
      </w:r>
      <w:r w:rsidR="00B55F13">
        <w:t xml:space="preserve"> 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475F4A">
        <w:t>262.097,24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475F4A">
        <w:t>osoba za zastupanje turističke zajednice</w:t>
      </w:r>
      <w:r w:rsidR="005D7780">
        <w:t xml:space="preserve"> </w:t>
      </w:r>
      <w:r w:rsidR="00475F4A">
        <w:t>Josip Budimir</w:t>
      </w:r>
      <w:r w:rsidR="004B5FBD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475F4A">
        <w:rPr>
          <w:b/>
        </w:rPr>
        <w:t>840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75F4A">
        <w:t>1</w:t>
      </w:r>
      <w:r w:rsidR="00E554A9">
        <w:t>3</w:t>
      </w:r>
      <w:r w:rsidR="008D282E">
        <w:t>.</w:t>
      </w:r>
      <w:r w:rsidR="000750EF">
        <w:t xml:space="preserve"> </w:t>
      </w:r>
      <w:r w:rsidR="00EA49DA">
        <w:t>siječnja</w:t>
      </w:r>
      <w:r w:rsidR="008D282E">
        <w:t xml:space="preserve"> 201</w:t>
      </w:r>
      <w:r w:rsidR="00EA49DA">
        <w:t>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715" w:rsidR="00D45715">
      <w:r>
        <w:separator/>
      </w:r>
    </w:p>
  </w:endnote>
  <w:endnote w:id="0" w:type="continuationSeparator">
    <w:p w:rsidRDefault="00D45715" w:rsidR="00D45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715" w:rsidR="00D45715">
      <w:r>
        <w:separator/>
      </w:r>
    </w:p>
  </w:footnote>
  <w:footnote w:id="0" w:type="continuationSeparator">
    <w:p w:rsidRDefault="00D45715" w:rsidR="00D457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350D"/>
    <w:rsid w:val="002544AB"/>
    <w:rsid w:val="00265AE7"/>
    <w:rsid w:val="00267D26"/>
    <w:rsid w:val="00270039"/>
    <w:rsid w:val="002739F5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E0300"/>
    <w:rsid w:val="002F4AAF"/>
    <w:rsid w:val="002F66FE"/>
    <w:rsid w:val="003036D5"/>
    <w:rsid w:val="00303761"/>
    <w:rsid w:val="003079EB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3730E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5F4A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1B18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1167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500E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381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52F1"/>
    <w:rsid w:val="00AB7B53"/>
    <w:rsid w:val="00AD46EF"/>
    <w:rsid w:val="00AE0578"/>
    <w:rsid w:val="00B023D3"/>
    <w:rsid w:val="00B10594"/>
    <w:rsid w:val="00B24625"/>
    <w:rsid w:val="00B24B41"/>
    <w:rsid w:val="00B32948"/>
    <w:rsid w:val="00B34089"/>
    <w:rsid w:val="00B43FC9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68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5715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554A9"/>
    <w:rsid w:val="00E60C19"/>
    <w:rsid w:val="00E77A6D"/>
    <w:rsid w:val="00E90472"/>
    <w:rsid w:val="00E96356"/>
    <w:rsid w:val="00EA028A"/>
    <w:rsid w:val="00EA2DB8"/>
    <w:rsid w:val="00EA49DA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33BD8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3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3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262097.24</izvorni_sadrzaj>
    <derivirana_varijabla naziv="DomainObject.Predmet.InicijalnaVrijednost_1">262097.24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St-2840/2016</izvorni_sadrzaj>
    <derivirana_varijabla naziv="DomainObject.Predmet.OznakaBroj_1">St-2840/2016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ZAJEDNICA OPĆINE KUTJEVO</izvorni_sadrzaj>
    <derivirana_varijabla naziv="DomainObject.Predmet.ProtustrankaFormated_1">  TURISTIČKA ZAJEDNICA OPĆINE KUTJEVO</derivirana_varijabla>
  </DomainObject.Predmet.ProtustrankaFormated>
  <DomainObject.Predmet.ProtustrankaFormatedOIB>
    <izvorni_sadrzaj>  TURISTIČKA ZAJEDNICA OPĆINE KUTJEVO, OIB 94752940648</izvorni_sadrzaj>
    <derivirana_varijabla naziv="DomainObject.Predmet.ProtustrankaFormatedOIB_1">  TURISTIČKA ZAJEDNICA OPĆINE KUTJEVO, OIB 94752940648</derivirana_varijabla>
  </DomainObject.Predmet.ProtustrankaFormatedOIB>
  <DomainObject.Predmet.ProtustrankaFormatedWithAdress>
    <izvorni_sadrzaj> TURISTIČKA ZAJEDNICA OPĆINE KUTJEVO, R. Hrvatske 77, 34340 Kutjevo</izvorni_sadrzaj>
    <derivirana_varijabla naziv="DomainObject.Predmet.ProtustrankaFormatedWithAdress_1"> TURISTIČKA ZAJEDNICA OPĆINE KUTJEVO, R. Hrvatske 77, 34340 Kutjevo</derivirana_varijabla>
  </DomainObject.Predmet.ProtustrankaFormatedWithAdress>
  <DomainObject.Predmet.ProtustrankaFormatedWithAdressOIB>
    <izvorni_sadrzaj> TURISTIČKA ZAJEDNICA OPĆINE KUTJEVO, OIB 94752940648, R. Hrvatske 77, 34340 Kutjevo</izvorni_sadrzaj>
    <derivirana_varijabla naziv="DomainObject.Predmet.ProtustrankaFormatedWithAdressOIB_1"> TURISTIČKA ZAJEDNICA OPĆINE KUTJEVO, OIB 94752940648, R. Hrvatske 77, 34340 Kutjevo</derivirana_varijabla>
  </DomainObject.Predmet.ProtustrankaFormatedWithAdressOIB>
  <DomainObject.Predmet.ProtustrankaWithAdress>
    <izvorni_sadrzaj>TURISTIČKA ZAJEDNICA OPĆINE KUTJEVO R. Hrvatske 77, 34340 Kutjevo</izvorni_sadrzaj>
    <derivirana_varijabla naziv="DomainObject.Predmet.ProtustrankaWithAdress_1">TURISTIČKA ZAJEDNICA OPĆINE KUTJEVO R. Hrvatske 77, 34340 Kutjevo</derivirana_varijabla>
  </DomainObject.Predmet.ProtustrankaWithAdress>
  <DomainObject.Predmet.ProtustrankaWithAdressOIB>
    <izvorni_sadrzaj>TURISTIČKA ZAJEDNICA OPĆINE KUTJEVO, OIB 94752940648, R. Hrvatske 77, 34340 Kutjevo</izvorni_sadrzaj>
    <derivirana_varijabla naziv="DomainObject.Predmet.ProtustrankaWithAdressOIB_1">TURISTIČKA ZAJEDNICA OPĆINE KUTJEVO, OIB 94752940648, R. Hrvatske 77, 34340 Kutjevo</derivirana_varijabla>
  </DomainObject.Predmet.ProtustrankaWithAdressOIB>
  <DomainObject.Predmet.ProtustrankaNazivFormated>
    <izvorni_sadrzaj>TURISTIČKA ZAJEDNICA OPĆINE KUTJEVO</izvorni_sadrzaj>
    <derivirana_varijabla naziv="DomainObject.Predmet.ProtustrankaNazivFormated_1">TURISTIČKA ZAJEDNICA OPĆINE KUTJEVO</derivirana_varijabla>
  </DomainObject.Predmet.ProtustrankaNazivFormated>
  <DomainObject.Predmet.ProtustrankaNazivFormatedOIB>
    <izvorni_sadrzaj>TURISTIČKA ZAJEDNICA OPĆINE KUTJEVO, OIB 94752940648</izvorni_sadrzaj>
    <derivirana_varijabla naziv="DomainObject.Predmet.ProtustrankaNazivFormatedOIB_1">TURISTIČKA ZAJEDNICA OPĆINE KUTJEVO, OIB 94752940648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TURISTIČKA ZAJEDNICA OPĆINE KUTJEVO</item>
    </izvorni_sadrzaj>
    <derivirana_varijabla naziv="DomainObject.Predmet.ProtuStrankaListFormated_1">
      <item>TURISTIČKA ZAJEDNICA OPĆINE KUTJEVO</item>
    </derivirana_varijabla>
  </DomainObject.Predmet.ProtuStrankaListFormated>
  <DomainObject.Predmet.ProtuStrankaListFormatedOIB>
    <izvorni_sadrzaj>
      <item>TURISTIČKA ZAJEDNICA OPĆINE KUTJEVO, OIB 94752940648</item>
    </izvorni_sadrzaj>
    <derivirana_varijabla naziv="DomainObject.Predmet.ProtuStrankaListFormatedOIB_1">
      <item>TURISTIČKA ZAJEDNICA OPĆINE KUTJEVO, OIB 94752940648</item>
    </derivirana_varijabla>
  </DomainObject.Predmet.ProtuStrankaListFormatedOIB>
  <DomainObject.Predmet.ProtuStrankaListFormatedWithAdress>
    <izvorni_sadrzaj>
      <item>TURISTIČKA ZAJEDNICA OPĆINE KUTJEVO, R. Hrvatske 77, 34340 Kutjevo</item>
    </izvorni_sadrzaj>
    <derivirana_varijabla naziv="DomainObject.Predmet.ProtuStrankaListFormatedWithAdress_1">
      <item>TURISTIČKA ZAJEDNICA OPĆINE KUTJEVO, R. Hrvatske 77, 34340 Kutjevo</item>
    </derivirana_varijabla>
  </DomainObject.Predmet.ProtuStrankaListFormatedWithAdress>
  <DomainObject.Predmet.ProtuStrankaListFormatedWithAdressOIB>
    <izvorni_sadrzaj>
      <item>TURISTIČKA ZAJEDNICA OPĆINE KUTJEVO, OIB 94752940648, R. Hrvatske 77, 34340 Kutjevo</item>
    </izvorni_sadrzaj>
    <derivirana_varijabla naziv="DomainObject.Predmet.ProtuStrankaListFormatedWithAdressOIB_1">
      <item>TURISTIČKA ZAJEDNICA OPĆINE KUTJEVO, OIB 94752940648, R. Hrvatske 77, 34340 Kutjevo</item>
    </derivirana_varijabla>
  </DomainObject.Predmet.ProtuStrankaListFormatedWithAdressOIB>
  <DomainObject.Predmet.ProtuStrankaListNazivFormated>
    <izvorni_sadrzaj>
      <item>TURISTIČKA ZAJEDNICA OPĆINE KUTJEVO</item>
    </izvorni_sadrzaj>
    <derivirana_varijabla naziv="DomainObject.Predmet.ProtuStrankaListNazivFormated_1">
      <item>TURISTIČKA ZAJEDNICA OPĆINE KUTJEVO</item>
    </derivirana_varijabla>
  </DomainObject.Predmet.ProtuStrankaListNazivFormated>
  <DomainObject.Predmet.ProtuStrankaListNazivFormatedOIB>
    <izvorni_sadrzaj>
      <item>TURISTIČKA ZAJEDNICA OPĆINE KUTJEVO, OIB 94752940648</item>
    </izvorni_sadrzaj>
    <derivirana_varijabla naziv="DomainObject.Predmet.ProtuStrankaListNazivFormatedOIB_1">
      <item>TURISTIČKA ZAJEDNICA OPĆINE KUTJEVO, OIB 94752940648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TURISTIČKA ZAJEDNICA OPĆINE KUTJEVO</izvorni_sadrzaj>
    <derivirana_varijabla naziv="DomainObject.Predmet.ProtustrankaIDrugi_1">TURISTIČKA ZAJEDNICA OPĆINE KUTJEVO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TURISTIČKA ZAJEDNICA OPĆINE KUTJEVO, OIB 94752940648, R. Hrvatske 77, 34340 Kutjevo</izvorni_sadrzaj>
    <derivirana_varijabla naziv="DomainObject.Predmet.ProtustrankaIDrugiAdressOIB_1">TURISTIČKA ZAJEDNICA OPĆINE KUTJEVO, OIB 94752940648, R. Hrvatske 77,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TURISTIČKA ZAJEDNICA OPĆINE KUTJEVO</item>
    </izvorni_sadrzaj>
    <derivirana_varijabla naziv="DomainObject.Predmet.SudioniciListNaziv_1">
      <item>Financijska agencija</item>
      <item>TURISTIČKA ZAJEDNICA OPĆINE KUTJEVO</item>
    </derivirana_varijabla>
  </DomainObject.Predmet.SudioniciListNaziv>
  <DomainObject.Predmet.SudioniciListAdressOIB>
    <izvorni_sadrzaj>
      <item>Financijska agencija, OIB 85821130368, Ulica grada Vukovara 70,10000 Zagreb</item>
      <item>TURISTIČKA ZAJEDNICA OPĆINE KUTJEVO, OIB 94752940648, R. Hrvatske 77,34340 Kutjevo</item>
    </izvorni_sadrzaj>
    <derivirana_varijabla naziv="DomainObject.Predmet.SudioniciListAdressOIB_1">
      <item>Financijska agencija, OIB 85821130368, Ulica grada Vukovara 70,10000 Zagreb</item>
      <item>TURISTIČKA ZAJEDNICA OPĆINE KUTJEVO, OIB 94752940648, R. Hrvatske 77,34340 Kutjevo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94752940648</item>
    </izvorni_sadrzaj>
    <derivirana_varijabla naziv="DomainObject.Predmet.SudioniciListNazivOIB_1">
      <item>, OIB 85821130368</item>
      <item>, OIB 94752940648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1933</properties:Characters>
  <properties:Lines>51</properties:Lines>
  <properties:Paragraphs>17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2017-01-12T08:40:00Z</dcterms:created>
  <dc:creator>Korisnik</dc:creator>
  <cp:lastModifiedBy>wsadmin</cp:lastModifiedBy>
  <cp:lastPrinted>2017-01-12T12:45:00Z</cp:lastPrinted>
  <dcterms:modified xmlns:xsi="http://www.w3.org/2001/XMLSchema-instance" xsi:type="dcterms:W3CDTF">2017-01-13T07:22:00Z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