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0a2c" w14:paraId="40f0a2c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CF2327">
        <w:rPr>
          <w:lang w:val="hr-HR"/>
        </w:rPr>
        <w:t>St-450/15-4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CF2327">
        <w:t>BELLA LUCIJA d.o.o., OIB: 52070286174 sa sjedištem u Kolodvorska 52 D, 40320 Donji Kraljevec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CF2327">
        <w:t>BELLA LUCIJA d.o.o., OIB: 52070286174 sa sjedištem u Kolodvorska 52 D, 40320 Donji Kraljevec</w:t>
      </w:r>
      <w:r w:rsidR="0082762B">
        <w:t>,</w:t>
      </w:r>
      <w:r w:rsidR="008C35DC">
        <w:rPr>
          <w:lang w:val="hr-HR"/>
        </w:rPr>
        <w:t xml:space="preserve"> na dan </w:t>
      </w:r>
      <w:r w:rsidR="00CF2327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CF2327">
        <w:rPr>
          <w:lang w:val="hr-HR"/>
        </w:rPr>
        <w:t>306.084,75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CF2327">
        <w:t>BELLA LUCIJA d.o.o., OIB: 52070286174 sa sjedištem u Kolodvorska 52 D, 40320 Donji Kraljevec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CF2327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CF2327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CF2327">
        <w:t>BELLA LUCIJA d.o.o., OIB: 52070286174 sa sjedištem u Kolodvorska 52 D, 40320 Donji Kraljevec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CF2327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CF2327">
        <w:rPr>
          <w:lang w:val="hr-HR"/>
        </w:rPr>
        <w:t>306.084,75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E35" w:rsidP="007F64E0" w:rsidR="002C1E35">
      <w:r>
        <w:separator/>
      </w:r>
    </w:p>
  </w:endnote>
  <w:endnote w:id="0" w:type="continuationSeparator">
    <w:p w:rsidRDefault="002C1E35" w:rsidP="007F64E0" w:rsidR="002C1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E35" w:rsidP="007F64E0" w:rsidR="002C1E35">
      <w:r>
        <w:separator/>
      </w:r>
    </w:p>
  </w:footnote>
  <w:footnote w:id="0" w:type="continuationSeparator">
    <w:p w:rsidRDefault="002C1E35" w:rsidP="007F64E0" w:rsidR="002C1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CF2327">
      <w:rPr>
        <w:lang w:val="hr-HR"/>
      </w:rPr>
      <w:t>St-450/15-4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33B1" w:rsidRPr="00BD33B1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1E35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D33B1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2327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3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3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 LUCIJA društvo s ograničenom odgovornošću za trgovinu i usluge</izvorni_sadrzaj>
    <derivirana_varijabla naziv="DomainObject.Predmet.ProtustrankaFormated_1">  BELLA LUCIJA društvo s ograničenom odgovornošću za trgovinu i usluge</derivirana_varijabla>
  </DomainObject.Predmet.ProtustrankaFormated>
  <DomainObject.Predmet.ProtustrankaFormatedOIB>
    <izvorni_sadrzaj>  BELLA LUCIJA društvo s ograničenom odgovornošću za trgovinu i usluge, OIB 52070286174</izvorni_sadrzaj>
    <derivirana_varijabla naziv="DomainObject.Predmet.ProtustrankaFormatedOIB_1">  BELLA LUCIJA društvo s ograničenom odgovornošću za trgovinu i usluge, OIB 52070286174</derivirana_varijabla>
  </DomainObject.Predmet.ProtustrankaFormatedOIB>
  <DomainObject.Predmet.ProtustrankaFormatedWithAdress>
    <izvorni_sadrzaj> BELLA LUCIJA društvo s ograničenom odgovornošću za trgovinu i usluge, Kolodvorska 52/D, 40320 Donji Kraljevec</izvorni_sadrzaj>
    <derivirana_varijabla naziv="DomainObject.Predmet.ProtustrankaFormatedWithAdress_1"> BELLA LUCIJA društvo s ograničenom odgovornošću za trgovinu i usluge, Kolodvorska 52/D, 40320 Donji Kraljevec</derivirana_varijabla>
  </DomainObject.Predmet.ProtustrankaFormatedWithAdress>
  <DomainObject.Predmet.ProtustrankaFormatedWithAdressOIB>
    <izvorni_sadrzaj> BELLA LUCIJA društvo s ograničenom odgovornošću za trgovinu i usluge, OIB 52070286174, Kolodvorska 52/D, 40320 Donji Kraljevec</izvorni_sadrzaj>
    <derivirana_varijabla naziv="DomainObject.Predmet.ProtustrankaFormatedWithAdressOIB_1"> BELLA LUCIJA društvo s ograničenom odgovornošću za trgovinu i usluge, OIB 52070286174, Kolodvorska 52/D, 40320 Donji Kraljevec</derivirana_varijabla>
  </DomainObject.Predmet.ProtustrankaFormatedWithAdressOIB>
  <DomainObject.Predmet.ProtustrankaWithAdress>
    <izvorni_sadrzaj>BELLA LUCIJA društvo s ograničenom odgovornošću za trgovinu i usluge Kolodvorska 52/D, 40320 Donji Kraljevec</izvorni_sadrzaj>
    <derivirana_varijabla naziv="DomainObject.Predmet.ProtustrankaWithAdress_1">BELLA LUCIJA društvo s ograničenom odgovornošću za trgovinu i usluge Kolodvorska 52/D, 40320 Donji Kraljevec</derivirana_varijabla>
  </DomainObject.Predmet.ProtustrankaWithAdress>
  <DomainObject.Predmet.ProtustrankaWithAdressOIB>
    <izvorni_sadrzaj>BELLA LUCIJA društvo s ograničenom odgovornošću za trgovinu i usluge, OIB 52070286174, Kolodvorska 52/D, 40320 Donji Kraljevec</izvorni_sadrzaj>
    <derivirana_varijabla naziv="DomainObject.Predmet.ProtustrankaWithAdressOIB_1">BELLA LUCIJA društvo s ograničenom odgovornošću za trgovinu i usluge, OIB 52070286174, Kolodvorska 52/D, 40320 Donji Kraljevec</derivirana_varijabla>
  </DomainObject.Predmet.ProtustrankaWithAdressOIB>
  <DomainObject.Predmet.ProtustrankaNazivFormated>
    <izvorni_sadrzaj>BELLA LUCIJA društvo s ograničenom odgovornošću za trgovinu i usluge</izvorni_sadrzaj>
    <derivirana_varijabla naziv="DomainObject.Predmet.ProtustrankaNazivFormated_1">BELLA LUCIJA društvo s ograničenom odgovornošću za trgovinu i usluge</derivirana_varijabla>
  </DomainObject.Predmet.ProtustrankaNazivFormated>
  <DomainObject.Predmet.ProtustrankaNazivFormatedOIB>
    <izvorni_sadrzaj>BELLA LUCIJA društvo s ograničenom odgovornošću za trgovinu i usluge, OIB 52070286174</izvorni_sadrzaj>
    <derivirana_varijabla naziv="DomainObject.Predmet.ProtustrankaNazivFormatedOIB_1">BELLA LUCIJA društvo s ograničenom odgovornošću za trgovinu i usluge, OIB 52070286174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306084.75</izvorni_sadrzaj>
    <derivirana_varijabla naziv="DomainObject.Predmet.TrenutnaVrijednost_1">306084.75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BELLA LUCIJA društvo s ograničenom odgovornošću za trgovinu i usluge</item>
    </izvorni_sadrzaj>
    <derivirana_varijabla naziv="DomainObject.Predmet.ProtuStrankaListFormated_1">
      <item>BELLA LUCIJA društvo s ograničenom odgovornošću za trgovinu i usluge</item>
    </derivirana_varijabla>
  </DomainObject.Predmet.ProtuStrankaListFormated>
  <DomainObject.Predmet.ProtuStrankaListFormatedOIB>
    <izvorni_sadrzaj>
      <item>BELLA LUCIJA društvo s ograničenom odgovornošću za trgovinu i usluge, OIB 52070286174</item>
    </izvorni_sadrzaj>
    <derivirana_varijabla naziv="DomainObject.Predmet.ProtuStrankaListFormatedOIB_1">
      <item>BELLA LUCIJA društvo s ograničenom odgovornošću za trgovinu i usluge, OIB 52070286174</item>
    </derivirana_varijabla>
  </DomainObject.Predmet.ProtuStrankaListFormatedOIB>
  <DomainObject.Predmet.ProtuStrankaListFormatedWithAdress>
    <izvorni_sadrzaj>
      <item>BELLA LUCIJA društvo s ograničenom odgovornošću za trgovinu i usluge, Kolodvorska 52/D, 40320 Donji Kraljevec</item>
    </izvorni_sadrzaj>
    <derivirana_varijabla naziv="DomainObject.Predmet.ProtuStrankaListFormatedWithAdress_1">
      <item>BELLA LUCIJA društvo s ograničenom odgovornošću za trgovinu i usluge, Kolodvorska 52/D, 40320 Donji Kraljevec</item>
    </derivirana_varijabla>
  </DomainObject.Predmet.ProtuStrankaListFormatedWithAdress>
  <DomainObject.Predmet.ProtuStrankaListFormatedWithAdressOIB>
    <izvorni_sadrzaj>
      <item>BELLA LUCIJA društvo s ograničenom odgovornošću za trgovinu i usluge, OIB 52070286174, Kolodvorska 52/D, 40320 Donji Kraljevec</item>
    </izvorni_sadrzaj>
    <derivirana_varijabla naziv="DomainObject.Predmet.ProtuStrankaListFormatedWithAdressOIB_1">
      <item>BELLA LUCIJA društvo s ograničenom odgovornošću za trgovinu i usluge, OIB 52070286174, Kolodvorska 52/D, 40320 Donji Kraljevec</item>
    </derivirana_varijabla>
  </DomainObject.Predmet.ProtuStrankaListFormatedWithAdressOIB>
  <DomainObject.Predmet.ProtuStrankaListNazivFormated>
    <izvorni_sadrzaj>
      <item>BELLA LUCIJA društvo s ograničenom odgovornošću za trgovinu i usluge</item>
    </izvorni_sadrzaj>
    <derivirana_varijabla naziv="DomainObject.Predmet.ProtuStrankaListNazivFormated_1">
      <item>BELLA LUCIJA društvo s ograničenom odgovornošću za trgovinu i usluge</item>
    </derivirana_varijabla>
  </DomainObject.Predmet.ProtuStrankaListNazivFormated>
  <DomainObject.Predmet.ProtuStrankaListNazivFormatedOIB>
    <izvorni_sadrzaj>
      <item>BELLA LUCIJA društvo s ograničenom odgovornošću za trgovinu i usluge, OIB 52070286174</item>
    </izvorni_sadrzaj>
    <derivirana_varijabla naziv="DomainObject.Predmet.ProtuStrankaListNazivFormatedOIB_1">
      <item>BELLA LUCIJA društvo s ograničenom odgovornošću za trgovinu i usluge, OIB 52070286174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BELLA LUCIJA društvo s ograničenom odgovornošću za trgovinu i usluge</izvorni_sadrzaj>
    <derivirana_varijabla naziv="DomainObject.Predmet.ProtustrankaIDrugi_1">BELLA LUCIJA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BELLA LUCIJA društvo s ograničenom odgovornošću za trgovinu i usluge, OIB 52070286174, Kolodvorska 52/D, 40320 Donji Kraljevec</izvorni_sadrzaj>
    <derivirana_varijabla naziv="DomainObject.Predmet.ProtustrankaIDrugiAdressOIB_1">BELLA LUCIJA društvo s ograničenom odgovornošću za trgovinu i usluge, OIB 52070286174, Kolodvorska 52/D,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BELLA LUCIJA društvo s ograničenom odgovornošću za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BELLA LUCIJA društvo s ograničenom odgovornošću za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BELLA LUCIJA društvo s ograničenom odgovornošću za trgovinu i usluge, OIB 52070286174, Kolodvorska 52/D,40320 Donji Kraljevec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BELLA LUCIJA društvo s ograničenom odgovornošću za trgovinu i usluge, OIB 52070286174, Kolodvorska 52/D,40320 Donji Kraljevec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52070286174</item>
      <item>, OIB null</item>
      <item>, OIB null</item>
    </izvorni_sadrzaj>
    <derivirana_varijabla naziv="DomainObject.Predmet.SudioniciListNazivOIB_1">
      <item>, OIB 85821130368</item>
      <item>, OIB 52070286174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2334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2015-11-06T11:19:00Z</dcterms:created>
  <dc:creator>user</dc:creator>
  <cp:lastModifiedBy>Marko Makaj</cp:lastModifiedBy>
  <cp:lastPrinted>2015-11-06T11:18:00Z</cp:lastPrinted>
  <dcterms:modified xmlns:xsi="http://www.w3.org/2001/XMLSchema-instance" xsi:type="dcterms:W3CDTF">2015-11-06T11:20:00Z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