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3097" w14:paraId="a733097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D26515">
        <w:rPr>
          <w:b/>
        </w:rPr>
        <w:t>850</w:t>
      </w:r>
      <w:r w:rsidRPr="008F7C03">
        <w:rPr>
          <w:b/>
        </w:rPr>
        <w:t>/201</w:t>
      </w:r>
      <w:r>
        <w:rPr>
          <w:b/>
        </w:rPr>
        <w:t>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D26515">
        <w:t xml:space="preserve">STO KOLURI SPLIT, HRVATSKA UDRUGA ZA PSIHOSOCIJALNO ZDRAVLJE, Split, Šibenska 27, </w:t>
      </w:r>
      <w:r w:rsidR="00D26515" w:rsidRPr="007303A9">
        <w:t xml:space="preserve">OIB: </w:t>
      </w:r>
      <w:r w:rsidR="00D26515">
        <w:t>35526489850</w:t>
      </w:r>
      <w:r w:rsidRPr="008F7C03">
        <w:t xml:space="preserve">, dana </w:t>
      </w:r>
      <w:r w:rsidR="00C86648">
        <w:t>17</w:t>
      </w:r>
      <w:r w:rsidRPr="008F7C03">
        <w:t xml:space="preserve">. </w:t>
      </w:r>
      <w:r w:rsidR="00C86648">
        <w:t>listopada</w:t>
      </w:r>
      <w:r w:rsidRPr="008F7C03">
        <w:t xml:space="preserve"> 2016.g.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D26515">
        <w:t xml:space="preserve">STO KOLURI SPLIT, HRVATSKA UDRUGA ZA PSIHOSOCIJALNO ZDRAVLJE, Split, Šibenska 27, </w:t>
      </w:r>
      <w:r w:rsidR="00D26515" w:rsidRPr="007303A9">
        <w:t xml:space="preserve">OIB: </w:t>
      </w:r>
      <w:r w:rsidR="00D26515">
        <w:t>35526489850</w:t>
      </w:r>
      <w:r w:rsidRPr="008F7C03">
        <w:t>, da u roku od 15 dana solidarno uplate na sudski depozit ovog suda br. HR1623900011300000664, otvoren kod Hrvatske poštanske banke d.d. Zagreb, pozivom na broj 10-</w:t>
      </w:r>
      <w:r w:rsidR="00D26515">
        <w:t>850</w:t>
      </w:r>
      <w:r w:rsidR="00C86648">
        <w:t>2</w:t>
      </w:r>
      <w:r>
        <w:t>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D26515">
        <w:t>850</w:t>
      </w:r>
      <w:r w:rsidRPr="00024555">
        <w:t>/2016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D26515" w:rsidP="00CF20E6" w:rsidR="00C86648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23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CF59F1">
        <w:t>STO KOLURI SPLIT, HRVATSKA UDRUGA ZA PSIHOSOCIJALNO ZDRAVLJE, Split, Šibenska 27, OIB: 35526489850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230</w:t>
      </w:r>
      <w:r w:rsidRPr="00AC3607">
        <w:t xml:space="preserve"> dana u ukupnom iznosu od </w:t>
      </w:r>
      <w:r>
        <w:t>44.049,60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Raiffeisenbank Austria d.d., Privredna banka Zagreb d.d. i Kreditna banka Zagreb d.d.</w:t>
      </w:r>
    </w:p>
    <w:p w:rsidRDefault="00A50CC5" w:rsidP="00CF20E6" w:rsidR="00A50CC5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D26515">
        <w:t>850</w:t>
      </w:r>
      <w:r>
        <w:t>/2016</w:t>
      </w:r>
      <w:r w:rsidRPr="008F7C03">
        <w:t xml:space="preserve"> od </w:t>
      </w:r>
      <w:r w:rsidR="00C86648">
        <w:t>22</w:t>
      </w:r>
      <w:r>
        <w:t xml:space="preserve">. </w:t>
      </w:r>
      <w:r w:rsidR="00C86648">
        <w:t>rujna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C86648">
        <w:t xml:space="preserve">17. listopada 2016.g. </w:t>
      </w:r>
      <w:r w:rsidR="00A50CC5">
        <w:t>ni</w:t>
      </w:r>
      <w:r w:rsidR="00D26515">
        <w:t>su pristupili zastupnici</w:t>
      </w:r>
      <w:r>
        <w:t xml:space="preserve"> po zakonu dužnika</w:t>
      </w:r>
      <w:r w:rsidR="00A50CC5">
        <w:t xml:space="preserve"> niti</w:t>
      </w:r>
      <w:r w:rsidR="00D26515">
        <w:t xml:space="preserve"> su postupili</w:t>
      </w:r>
      <w:r w:rsidR="00A50CC5">
        <w:t xml:space="preserve"> po toč. IV. rješenja od 22. rujna 2016. god. te je stoga sud  </w:t>
      </w:r>
      <w:r>
        <w:t xml:space="preserve">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D016E7" w:rsidP="00CF4226" w:rsidR="00D016E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D26515">
        <w:t>29-30</w:t>
      </w:r>
      <w:r>
        <w:t xml:space="preserve">) je vidljivo da dužnik nije evidentiran kao vlasnik nekretnine, iz podneska MUP (l.s. </w:t>
      </w:r>
      <w:r w:rsidR="00D26515">
        <w:t>26-27</w:t>
      </w:r>
      <w:r>
        <w:t>) je vidljivo da</w:t>
      </w:r>
      <w:r w:rsidR="00A50CC5">
        <w:t xml:space="preserve"> dužnik nije evidentiran kao vlasnik vozila.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D26515">
        <w:t>10</w:t>
      </w:r>
      <w:r w:rsidR="00C86648">
        <w:t>.10</w:t>
      </w:r>
      <w:r w:rsidRPr="008F7C03">
        <w:t xml:space="preserve">.2016.g. (l.s. </w:t>
      </w:r>
      <w:r w:rsidR="00D26515">
        <w:t>18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D26515">
        <w:t>631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C86648">
        <w:rPr>
          <w:b/>
        </w:rPr>
        <w:t>17. listopada</w:t>
      </w:r>
      <w:r w:rsidRPr="00024555">
        <w:rPr>
          <w:b/>
        </w:rPr>
        <w:t xml:space="preserve"> 2016.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15B" w:rsidR="00C9515B">
      <w:r>
        <w:separator/>
      </w:r>
    </w:p>
  </w:endnote>
  <w:endnote w:id="0" w:type="continuationSeparator">
    <w:p w:rsidRDefault="00C9515B" w:rsidR="00C95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15B" w:rsidR="00C9515B">
      <w:r>
        <w:separator/>
      </w:r>
    </w:p>
  </w:footnote>
  <w:footnote w:id="0" w:type="continuationSeparator">
    <w:p w:rsidRDefault="00C9515B" w:rsidR="00C95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B445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26515">
      <w:rPr>
        <w:rFonts w:hAnsi="Book Antiqua" w:ascii="Book Antiqua"/>
        <w:b/>
        <w:sz w:val="20"/>
        <w:szCs w:val="20"/>
      </w:rPr>
      <w:t>850</w:t>
    </w:r>
    <w:r>
      <w:rPr>
        <w:rFonts w:hAnsi="Book Antiqua" w:ascii="Book Antiqua"/>
        <w:b/>
        <w:sz w:val="20"/>
        <w:szCs w:val="20"/>
      </w:rPr>
      <w:t>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445B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4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4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4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4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4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4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4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4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4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4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KOLURI SPLIT, HRVATSKA UDRUGA ZA PSIHOSOCIJALNO ZDRAVLJE</izvorni_sadrzaj>
    <derivirana_varijabla naziv="DomainObject.Predmet.ProtustrankaFormated_1">  STO KOLURI SPLIT, HRVATSKA UDRUGA ZA PSIHOSOCIJALNO ZDRAVLJE</derivirana_varijabla>
  </DomainObject.Predmet.ProtustrankaFormated>
  <DomainObject.Predmet.ProtustrankaFormatedOIB>
    <izvorni_sadrzaj>  STO KOLURI SPLIT, HRVATSKA UDRUGA ZA PSIHOSOCIJALNO ZDRAVLJE, OIB 35526489850</izvorni_sadrzaj>
    <derivirana_varijabla naziv="DomainObject.Predmet.ProtustrankaFormatedOIB_1">  STO KOLURI SPLIT, HRVATSKA UDRUGA ZA PSIHOSOCIJALNO ZDRAVLJE, OIB 35526489850</derivirana_varijabla>
  </DomainObject.Predmet.ProtustrankaFormatedOIB>
  <DomainObject.Predmet.ProtustrankaFormatedWithAdress>
    <izvorni_sadrzaj> STO KOLURI SPLIT, HRVATSKA UDRUGA ZA PSIHOSOCIJALNO ZDRAVLJE, Šibenska 27, 21000 Split</izvorni_sadrzaj>
    <derivirana_varijabla naziv="DomainObject.Predmet.ProtustrankaFormatedWithAdress_1"> STO KOLURI SPLIT, HRVATSKA UDRUGA ZA PSIHOSOCIJALNO ZDRAVLJE, Šibenska 27, 21000 Split</derivirana_varijabla>
  </DomainObject.Predmet.ProtustrankaFormatedWithAdress>
  <DomainObject.Predmet.ProtustrankaFormatedWithAdressOIB>
    <izvorni_sadrzaj> STO KOLURI SPLIT, HRVATSKA UDRUGA ZA PSIHOSOCIJALNO ZDRAVLJE, OIB 35526489850, Šibenska 27, 21000 Split</izvorni_sadrzaj>
    <derivirana_varijabla naziv="DomainObject.Predmet.ProtustrankaFormatedWithAdressOIB_1"> STO KOLURI SPLIT, HRVATSKA UDRUGA ZA PSIHOSOCIJALNO ZDRAVLJE, OIB 35526489850, Šibenska 27, 21000 Split</derivirana_varijabla>
  </DomainObject.Predmet.ProtustrankaFormatedWithAdressOIB>
  <DomainObject.Predmet.ProtustrankaWithAdress>
    <izvorni_sadrzaj>STO KOLURI SPLIT, HRVATSKA UDRUGA ZA PSIHOSOCIJALNO ZDRAVLJE Šibenska 27, 21000 Split</izvorni_sadrzaj>
    <derivirana_varijabla naziv="DomainObject.Predmet.ProtustrankaWithAdress_1">STO KOLURI SPLIT, HRVATSKA UDRUGA ZA PSIHOSOCIJALNO ZDRAVLJE Šibenska 27, 21000 Split</derivirana_varijabla>
  </DomainObject.Predmet.ProtustrankaWithAdress>
  <DomainObject.Predmet.ProtustrankaWithAdressOIB>
    <izvorni_sadrzaj>STO KOLURI SPLIT, HRVATSKA UDRUGA ZA PSIHOSOCIJALNO ZDRAVLJE, OIB 35526489850, Šibenska 27, 21000 Split</izvorni_sadrzaj>
    <derivirana_varijabla naziv="DomainObject.Predmet.ProtustrankaWithAdressOIB_1">STO KOLURI SPLIT, HRVATSKA UDRUGA ZA PSIHOSOCIJALNO ZDRAVLJE, OIB 35526489850, Šibenska 27, 21000 Split</derivirana_varijabla>
  </DomainObject.Predmet.ProtustrankaWithAdressOIB>
  <DomainObject.Predmet.ProtustrankaNazivFormated>
    <izvorni_sadrzaj>STO KOLURI SPLIT, HRVATSKA UDRUGA ZA PSIHOSOCIJALNO ZDRAVLJE</izvorni_sadrzaj>
    <derivirana_varijabla naziv="DomainObject.Predmet.ProtustrankaNazivFormated_1">STO KOLURI SPLIT, HRVATSKA UDRUGA ZA PSIHOSOCIJALNO ZDRAVLJE</derivirana_varijabla>
  </DomainObject.Predmet.ProtustrankaNazivFormated>
  <DomainObject.Predmet.ProtustrankaNazivFormatedOIB>
    <izvorni_sadrzaj>STO KOLURI SPLIT, HRVATSKA UDRUGA ZA PSIHOSOCIJALNO ZDRAVLJE, OIB 35526489850</izvorni_sadrzaj>
    <derivirana_varijabla naziv="DomainObject.Predmet.ProtustrankaNazivFormatedOIB_1">STO KOLURI SPLIT, HRVATSKA UDRUGA ZA PSIHOSOCIJALNO ZDRAVLJE, OIB 35526489850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44049.60</izvorni_sadrzaj>
    <derivirana_varijabla naziv="DomainObject.Predmet.TrenutnaVrijednost_1">44049.60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STO KOLURI SPLIT, HRVATSKA UDRUGA ZA PSIHOSOCIJALNO ZDRAVLJE</item>
    </izvorni_sadrzaj>
    <derivirana_varijabla naziv="DomainObject.Predmet.ProtuStrankaListFormated_1">
      <item>STO KOLURI SPLIT, HRVATSKA UDRUGA ZA PSIHOSOCIJALNO ZDRAVLJE</item>
    </derivirana_varijabla>
  </DomainObject.Predmet.ProtuStrankaListFormated>
  <DomainObject.Predmet.ProtuStrankaListFormatedOIB>
    <izvorni_sadrzaj>
      <item>STO KOLURI SPLIT, HRVATSKA UDRUGA ZA PSIHOSOCIJALNO ZDRAVLJE, OIB 35526489850</item>
    </izvorni_sadrzaj>
    <derivirana_varijabla naziv="DomainObject.Predmet.ProtuStrankaListFormatedOIB_1">
      <item>STO KOLURI SPLIT, HRVATSKA UDRUGA ZA PSIHOSOCIJALNO ZDRAVLJE, OIB 35526489850</item>
    </derivirana_varijabla>
  </DomainObject.Predmet.ProtuStrankaListFormatedOIB>
  <DomainObject.Predmet.ProtuStrankaListFormatedWithAdress>
    <izvorni_sadrzaj>
      <item>STO KOLURI SPLIT, HRVATSKA UDRUGA ZA PSIHOSOCIJALNO ZDRAVLJE, Šibenska 27, 21000 Split</item>
    </izvorni_sadrzaj>
    <derivirana_varijabla naziv="DomainObject.Predmet.ProtuStrankaListFormatedWithAdress_1">
      <item>STO KOLURI SPLIT, HRVATSKA UDRUGA ZA PSIHOSOCIJALNO ZDRAVLJE, Šibenska 27, 21000 Split</item>
    </derivirana_varijabla>
  </DomainObject.Predmet.ProtuStrankaListFormatedWithAdress>
  <DomainObject.Predmet.ProtuStrankaListFormatedWithAdressOIB>
    <izvorni_sadrzaj>
      <item>STO KOLURI SPLIT, HRVATSKA UDRUGA ZA PSIHOSOCIJALNO ZDRAVLJE, OIB 35526489850, Šibenska 27, 21000 Split</item>
    </izvorni_sadrzaj>
    <derivirana_varijabla naziv="DomainObject.Predmet.ProtuStrankaListFormatedWithAdressOIB_1">
      <item>STO KOLURI SPLIT, HRVATSKA UDRUGA ZA PSIHOSOCIJALNO ZDRAVLJE, OIB 35526489850, Šibenska 27, 21000 Split</item>
    </derivirana_varijabla>
  </DomainObject.Predmet.ProtuStrankaListFormatedWithAdressOIB>
  <DomainObject.Predmet.ProtuStrankaListNazivFormated>
    <izvorni_sadrzaj>
      <item>STO KOLURI SPLIT, HRVATSKA UDRUGA ZA PSIHOSOCIJALNO ZDRAVLJE</item>
    </izvorni_sadrzaj>
    <derivirana_varijabla naziv="DomainObject.Predmet.ProtuStrankaListNazivFormated_1">
      <item>STO KOLURI SPLIT, HRVATSKA UDRUGA ZA PSIHOSOCIJALNO ZDRAVLJE</item>
    </derivirana_varijabla>
  </DomainObject.Predmet.ProtuStrankaListNazivFormated>
  <DomainObject.Predmet.ProtuStrankaListNazivFormatedOIB>
    <izvorni_sadrzaj>
      <item>STO KOLURI SPLIT, HRVATSKA UDRUGA ZA PSIHOSOCIJALNO ZDRAVLJE, OIB 35526489850</item>
    </izvorni_sadrzaj>
    <derivirana_varijabla naziv="DomainObject.Predmet.ProtuStrankaListNazivFormatedOIB_1">
      <item>STO KOLURI SPLIT, HRVATSKA UDRUGA ZA PSIHOSOCIJALNO ZDRAVLJE, OIB 35526489850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STO KOLURI SPLIT, HRVATSKA UDRUGA ZA PSIHOSOCIJALNO ZDRAVLJE</izvorni_sadrzaj>
    <derivirana_varijabla naziv="DomainObject.Predmet.ProtustrankaIDrugi_1">STO KOLURI SPLIT, HRVATSKA UDRUGA ZA PSIHOSOCIJALNO ZDRAVLJE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STO KOLURI SPLIT, HRVATSKA UDRUGA ZA PSIHOSOCIJALNO ZDRAVLJE, OIB 35526489850, Šibenska 27, 21000 Split</izvorni_sadrzaj>
    <derivirana_varijabla naziv="DomainObject.Predmet.ProtustrankaIDrugiAdressOIB_1">STO KOLURI SPLIT, HRVATSKA UDRUGA ZA PSIHOSOCIJALNO ZDRAVLJE, OIB 35526489850, Šibenska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 KOLURI SPLIT, HRVATSKA UDRUGA ZA PSIHOSOCIJALNO ZDRAVLJE</item>
      <item>FINANCIJSKA AGENCIJA, PODRUŽNICA SPLIT</item>
    </izvorni_sadrzaj>
    <derivirana_varijabla naziv="DomainObject.Predmet.SudioniciListNaziv_1">
      <item>STO KOLURI SPLIT, HRVATSKA UDRUGA ZA PSIHOSOCIJALNO ZDRAVLJE</item>
      <item>FINANCIJSKA AGENCIJA, PODRUŽNICA SPLIT</item>
    </derivirana_varijabla>
  </DomainObject.Predmet.SudioniciListNaziv>
  <DomainObject.Predmet.SudioniciListAdressOIB>
    <izvorni_sadrzaj>
      <item>STO KOLURI SPLIT, HRVATSKA UDRUGA ZA PSIHOSOCIJALNO ZDRAVLJE, OIB 35526489850, Šibenska 27,21000 Split</item>
      <item>FINANCIJSKA AGENCIJA, PODRUŽNICA SPLIT, OIB 85821130368, Mažuranićevo šetalište 24b,21000 Split</item>
    </izvorni_sadrzaj>
    <derivirana_varijabla naziv="DomainObject.Predmet.SudioniciListAdressOIB_1">
      <item>STO KOLURI SPLIT, HRVATSKA UDRUGA ZA PSIHOSOCIJALNO ZDRAVLJE, OIB 35526489850, Šibenska 27,21000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35526489850</item>
      <item>, OIB 85821130368</item>
    </izvorni_sadrzaj>
    <derivirana_varijabla naziv="DomainObject.Predmet.SudioniciListNazivOIB_1">
      <item>, OIB 35526489850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957</properties:Words>
  <properties:Characters>5430</properties:Characters>
  <properties:Lines>135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2016-10-17T08:44:00Z</dcterms:created>
  <dc:creator>Katarina Franković</dc:creator>
  <cp:lastModifiedBy>Paško Bačić</cp:lastModifiedBy>
  <cp:lastPrinted>2016-10-17T08:44:00Z</cp:lastPrinted>
  <dcterms:modified xmlns:xsi="http://www.w3.org/2001/XMLSchema-instance" xsi:type="dcterms:W3CDTF">2016-10-17T09:07:00Z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