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a703" w14:paraId="91ca703" w:rsidRDefault="00C70905" w:rsidP="00C70905" w:rsidR="00C7090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905" w:rsidP="00C70905" w:rsidR="00C70905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C70905" w:rsidP="00C70905" w:rsidR="00C709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C70905" w:rsidP="00C70905" w:rsidR="00C709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604D87" w:rsidP="00C70905" w:rsidR="00C709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</w:t>
      </w:r>
      <w:r w:rsidR="00C70905">
        <w:rPr>
          <w:b/>
          <w:sz w:val="22"/>
          <w:szCs w:val="22"/>
        </w:rPr>
        <w:t>Dr. Ante Starčevića 23</w:t>
      </w:r>
    </w:p>
    <w:p w:rsidRDefault="00C70905" w:rsidP="00C70905" w:rsidR="00C70905">
      <w:pPr>
        <w:pStyle w:val="Naslov1"/>
        <w:rPr>
          <w:sz w:val="24"/>
          <w:szCs w:val="24"/>
        </w:rPr>
      </w:pPr>
    </w:p>
    <w:p w:rsidRDefault="00C70905" w:rsidP="00C70905" w:rsidR="00C70905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6-St.2207/2015-6</w:t>
      </w:r>
    </w:p>
    <w:p w:rsidRDefault="00C70905" w:rsidP="00C70905" w:rsidR="00C70905">
      <w:pPr>
        <w:jc w:val="right"/>
        <w:rPr>
          <w:b/>
          <w:sz w:val="22"/>
          <w:szCs w:val="22"/>
        </w:rPr>
      </w:pPr>
    </w:p>
    <w:p w:rsidRDefault="00C70905" w:rsidP="00C70905" w:rsidR="00C70905">
      <w:pPr>
        <w:jc w:val="right"/>
        <w:rPr>
          <w:b/>
          <w:sz w:val="22"/>
          <w:szCs w:val="22"/>
        </w:rPr>
      </w:pPr>
    </w:p>
    <w:p w:rsidRDefault="00C70905" w:rsidP="00C70905" w:rsidR="00C7090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Pr="00C70905">
        <w:rPr>
          <w:b/>
          <w:sz w:val="22"/>
          <w:szCs w:val="22"/>
        </w:rPr>
        <w:t xml:space="preserve">GLAVAŠ </w:t>
      </w:r>
      <w:r>
        <w:rPr>
          <w:b/>
          <w:sz w:val="22"/>
          <w:szCs w:val="22"/>
        </w:rPr>
        <w:t>d.o.o</w:t>
      </w:r>
      <w:r>
        <w:rPr>
          <w:sz w:val="22"/>
          <w:szCs w:val="22"/>
        </w:rPr>
        <w:t xml:space="preserve">., </w:t>
      </w:r>
      <w:r w:rsidRPr="00C70905">
        <w:rPr>
          <w:sz w:val="22"/>
          <w:szCs w:val="22"/>
        </w:rPr>
        <w:t>OIB: 4183236706,</w:t>
      </w:r>
      <w:r>
        <w:rPr>
          <w:sz w:val="22"/>
          <w:szCs w:val="22"/>
        </w:rPr>
        <w:t xml:space="preserve"> Slatine 29, Metković,  temeljem čl. 430.  Stečajnog zakona (NN 71/15, dalje u tekstu SZ), dana 7. prosinca 2015. godine, objavljuje </w:t>
      </w:r>
    </w:p>
    <w:p w:rsidRDefault="00C70905" w:rsidP="00C70905" w:rsidR="00C70905">
      <w:pPr>
        <w:pStyle w:val="Naslov2"/>
        <w:rPr>
          <w:sz w:val="22"/>
          <w:szCs w:val="22"/>
        </w:rPr>
      </w:pPr>
    </w:p>
    <w:p w:rsidRDefault="00C70905" w:rsidP="00C70905" w:rsidR="00C70905">
      <w:pPr>
        <w:pStyle w:val="Naslov2"/>
        <w:rPr>
          <w:sz w:val="22"/>
          <w:szCs w:val="22"/>
        </w:rPr>
      </w:pPr>
    </w:p>
    <w:p w:rsidRDefault="00C70905" w:rsidP="00C70905" w:rsidR="00C7090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>
        <w:rPr>
          <w:b/>
          <w:sz w:val="22"/>
          <w:szCs w:val="22"/>
        </w:rPr>
        <w:t xml:space="preserve"> </w:t>
      </w:r>
      <w:r w:rsidRPr="00C70905">
        <w:rPr>
          <w:b/>
          <w:sz w:val="22"/>
          <w:szCs w:val="22"/>
        </w:rPr>
        <w:t xml:space="preserve">GLAVAŠ </w:t>
      </w:r>
      <w:r>
        <w:rPr>
          <w:b/>
          <w:sz w:val="22"/>
          <w:szCs w:val="22"/>
        </w:rPr>
        <w:t>d.o.o</w:t>
      </w:r>
      <w:r>
        <w:rPr>
          <w:sz w:val="22"/>
          <w:szCs w:val="22"/>
        </w:rPr>
        <w:t xml:space="preserve">., </w:t>
      </w:r>
      <w:r w:rsidRPr="00C70905">
        <w:rPr>
          <w:sz w:val="22"/>
          <w:szCs w:val="22"/>
        </w:rPr>
        <w:t>OIB: 4183236706,</w:t>
      </w:r>
      <w:r>
        <w:rPr>
          <w:sz w:val="22"/>
          <w:szCs w:val="22"/>
        </w:rPr>
        <w:t xml:space="preserve"> Metković, Slatine 29,</w:t>
      </w:r>
    </w:p>
    <w:p w:rsidRDefault="00C70905" w:rsidP="00C70905" w:rsidR="00C70905" w:rsidRPr="00C70905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C70905">
        <w:rPr>
          <w:sz w:val="22"/>
          <w:szCs w:val="22"/>
        </w:rPr>
        <w:t>u zahtjevu za provedbu skraćenog postupka Financijska agencija RC Split navodi da na dan 1. rujna 2015. godine dužniku u očevidniku redoslijeda osnova za plaćanje ima evidentirane neizvršene osnove za plaćanje u ukupnom iznosu od 14</w:t>
      </w:r>
      <w:r>
        <w:rPr>
          <w:sz w:val="22"/>
          <w:szCs w:val="22"/>
        </w:rPr>
        <w:t>8</w:t>
      </w:r>
      <w:r w:rsidRPr="00C70905">
        <w:rPr>
          <w:sz w:val="22"/>
          <w:szCs w:val="22"/>
        </w:rPr>
        <w:t>.</w:t>
      </w:r>
      <w:r>
        <w:rPr>
          <w:sz w:val="22"/>
          <w:szCs w:val="22"/>
        </w:rPr>
        <w:t>424,30</w:t>
      </w:r>
      <w:r w:rsidRPr="00C70905">
        <w:rPr>
          <w:sz w:val="22"/>
          <w:szCs w:val="22"/>
        </w:rPr>
        <w:t xml:space="preserve"> kuna, pa se </w:t>
      </w:r>
    </w:p>
    <w:p w:rsidRDefault="00C70905" w:rsidP="00C70905" w:rsidR="00C70905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C70905" w:rsidP="00C70905" w:rsidR="00C70905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C70905" w:rsidP="00C70905" w:rsidR="00C70905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C70905" w:rsidP="00C70905" w:rsidR="00C709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C70905" w:rsidP="00C70905" w:rsidR="00C70905">
      <w:pPr>
        <w:pStyle w:val="Tijeloteksta"/>
        <w:rPr>
          <w:sz w:val="22"/>
          <w:szCs w:val="22"/>
        </w:rPr>
      </w:pPr>
    </w:p>
    <w:p w:rsidRDefault="00C70905" w:rsidP="00C70905" w:rsidR="00C7090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C70905" w:rsidP="00C70905" w:rsidR="00C70905">
      <w:pPr>
        <w:jc w:val="both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C70905" w:rsidP="00C70905" w:rsidR="00C70905">
      <w:pPr>
        <w:jc w:val="both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C70905" w:rsidP="00C70905" w:rsidR="00C70905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C70905" w:rsidP="00C70905" w:rsidR="00C70905">
      <w:pPr>
        <w:jc w:val="right"/>
      </w:pPr>
    </w:p>
    <w:p w:rsidRDefault="00C70905" w:rsidP="00C70905" w:rsidR="00C70905"/>
    <w:p w:rsidRDefault="00DE0947" w:rsidR="00DE0947"/>
    <w:sectPr w:rsidR="00DE09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32C"/>
    <w:rsid w:val="00352046"/>
    <w:rsid w:val="00604D87"/>
    <w:rsid w:val="00C70905"/>
    <w:rsid w:val="00DE0947"/>
    <w:rsid w:val="00EA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090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70905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70905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70905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70905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7090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70905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709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09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090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04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04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04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04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090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70905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70905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70905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70905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7090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70905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709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09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090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04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04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04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04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05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2207</izvorni_sadrzaj>
    <derivirana_varijabla naziv="DomainObject.Predmet.Broj_1">2207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St-2207/2015</izvorni_sadrzaj>
    <derivirana_varijabla naziv="DomainObject.Predmet.OznakaBroj_1">St-2207/2015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GLAVAŠ jednostavno društvo s ograničenom odgovornošću  za trgovinu i građevinarstvo</izvorni_sadrzaj>
    <derivirana_varijabla naziv="DomainObject.Predmet.ProtustrankaFormated_1">  GLAVAŠ jednostavno društvo s ograničenom odgovornošću  za trgovinu i građevinarstvo</derivirana_varijabla>
  </DomainObject.Predmet.ProtustrankaFormated>
  <DomainObject.Predmet.ProtustrankaFormatedOIB>
    <izvorni_sadrzaj>  GLAVAŠ jednostavno društvo s ograničenom odgovornošću  za trgovinu i građevinarstvo, OIB 41832326706</izvorni_sadrzaj>
    <derivirana_varijabla naziv="DomainObject.Predmet.ProtustrankaFormatedOIB_1">  GLAVAŠ jednostavno društvo s ograničenom odgovornošću  za trgovinu i građevinarstvo, OIB 41832326706</derivirana_varijabla>
  </DomainObject.Predmet.ProtustrankaFormatedOIB>
  <DomainObject.Predmet.ProtustrankaFormatedWithAdress>
    <izvorni_sadrzaj> GLAVAŠ jednostavno društvo s ograničenom odgovornošću  za trgovinu i građevinarstvo, Slatine 29, 20350 Metković</izvorni_sadrzaj>
    <derivirana_varijabla naziv="DomainObject.Predmet.ProtustrankaFormatedWithAdress_1"> GLAVAŠ jednostavno društvo s ograničenom odgovornošću  za trgovinu i građevinarstvo, Slatine 29, 20350 Metković</derivirana_varijabla>
  </DomainObject.Predmet.ProtustrankaFormatedWithAdress>
  <DomainObject.Predmet.ProtustrankaFormatedWithAdressOIB>
    <izvorni_sadrzaj> GLAVAŠ jednostavno društvo s ograničenom odgovornošću  za trgovinu i građevinarstvo, OIB 41832326706, Slatine 29, 20350 Metković</izvorni_sadrzaj>
    <derivirana_varijabla naziv="DomainObject.Predmet.ProtustrankaFormatedWithAdressOIB_1"> GLAVAŠ jednostavno društvo s ograničenom odgovornošću  za trgovinu i građevinarstvo, OIB 41832326706, Slatine 29, 20350 Metković</derivirana_varijabla>
  </DomainObject.Predmet.ProtustrankaFormatedWithAdressOIB>
  <DomainObject.Predmet.ProtustrankaWithAdress>
    <izvorni_sadrzaj>GLAVAŠ jednostavno društvo s ograničenom odgovornošću  za trgovinu i građevinarstvo Slatine 29, 20350 Metković</izvorni_sadrzaj>
    <derivirana_varijabla naziv="DomainObject.Predmet.ProtustrankaWithAdress_1">GLAVAŠ jednostavno društvo s ograničenom odgovornošću  za trgovinu i građevinarstvo Slatine 29, 20350 Metković</derivirana_varijabla>
  </DomainObject.Predmet.ProtustrankaWithAdress>
  <DomainObject.Predmet.ProtustrankaWithAdressOIB>
    <izvorni_sadrzaj>GLAVAŠ jednostavno društvo s ograničenom odgovornošću  za trgovinu i građevinarstvo, OIB 41832326706, Slatine 29, 20350 Metković</izvorni_sadrzaj>
    <derivirana_varijabla naziv="DomainObject.Predmet.ProtustrankaWithAdressOIB_1">GLAVAŠ jednostavno društvo s ograničenom odgovornošću  za trgovinu i građevinarstvo, OIB 41832326706, Slatine 29, 20350 Metković</derivirana_varijabla>
  </DomainObject.Predmet.ProtustrankaWithAdressOIB>
  <DomainObject.Predmet.ProtustrankaNazivFormated>
    <izvorni_sadrzaj>GLAVAŠ jednostavno društvo s ograničenom odgovornošću  za trgovinu i građevinarstvo</izvorni_sadrzaj>
    <derivirana_varijabla naziv="DomainObject.Predmet.ProtustrankaNazivFormated_1">GLAVAŠ jednostavno društvo s ograničenom odgovornošću  za trgovinu i građevinarstvo</derivirana_varijabla>
  </DomainObject.Predmet.ProtustrankaNazivFormated>
  <DomainObject.Predmet.ProtustrankaNazivFormatedOIB>
    <izvorni_sadrzaj>GLAVAŠ jednostavno društvo s ograničenom odgovornošću  za trgovinu i građevinarstvo, OIB 41832326706</izvorni_sadrzaj>
    <derivirana_varijabla naziv="DomainObject.Predmet.ProtustrankaNazivFormatedOIB_1">GLAVAŠ jednostavno društvo s ograničenom odgovornošću  za trgovinu i građevinarstvo, OIB 41832326706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148424.30</izvorni_sadrzaj>
    <derivirana_varijabla naziv="DomainObject.Predmet.TrenutnaVrijednost_1">148424.30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GLAVAŠ jednostavno društvo s ograničenom odgovornošću  za trgovinu i građevinarstvo</item>
    </izvorni_sadrzaj>
    <derivirana_varijabla naziv="DomainObject.Predmet.ProtuStrankaListFormated_1">
      <item>GLAVAŠ jednostavno društvo s ograničenom odgovornošću  za trgovinu i građevinarstvo</item>
    </derivirana_varijabla>
  </DomainObject.Predmet.ProtuStrankaListFormated>
  <DomainObject.Predmet.ProtuStrankaListFormatedOIB>
    <izvorni_sadrzaj>
      <item>GLAVAŠ jednostavno društvo s ograničenom odgovornošću  za trgovinu i građevinarstvo, OIB 41832326706</item>
    </izvorni_sadrzaj>
    <derivirana_varijabla naziv="DomainObject.Predmet.ProtuStrankaListFormatedOIB_1">
      <item>GLAVAŠ jednostavno društvo s ograničenom odgovornošću  za trgovinu i građevinarstvo, OIB 41832326706</item>
    </derivirana_varijabla>
  </DomainObject.Predmet.ProtuStrankaListFormatedOIB>
  <DomainObject.Predmet.ProtuStrankaListFormatedWithAdress>
    <izvorni_sadrzaj>
      <item>GLAVAŠ jednostavno društvo s ograničenom odgovornošću  za trgovinu i građevinarstvo, Slatine 29, 20350 Metković</item>
    </izvorni_sadrzaj>
    <derivirana_varijabla naziv="DomainObject.Predmet.ProtuStrankaListFormatedWithAdress_1">
      <item>GLAVAŠ jednostavno društvo s ograničenom odgovornošću  za trgovinu i građevinarstvo, Slatine 29, 20350 Metković</item>
    </derivirana_varijabla>
  </DomainObject.Predmet.ProtuStrankaListFormatedWithAdress>
  <DomainObject.Predmet.ProtuStrankaListFormatedWithAdressOIB>
    <izvorni_sadrzaj>
      <item>GLAVAŠ jednostavno društvo s ograničenom odgovornošću  za trgovinu i građevinarstvo, OIB 41832326706, Slatine 29, 20350 Metković</item>
    </izvorni_sadrzaj>
    <derivirana_varijabla naziv="DomainObject.Predmet.ProtuStrankaListFormatedWithAdressOIB_1">
      <item>GLAVAŠ jednostavno društvo s ograničenom odgovornošću  za trgovinu i građevinarstvo, OIB 41832326706, Slatine 29, 20350 Metković</item>
    </derivirana_varijabla>
  </DomainObject.Predmet.ProtuStrankaListFormatedWithAdressOIB>
  <DomainObject.Predmet.ProtuStrankaListNazivFormated>
    <izvorni_sadrzaj>
      <item>GLAVAŠ jednostavno društvo s ograničenom odgovornošću  za trgovinu i građevinarstvo</item>
    </izvorni_sadrzaj>
    <derivirana_varijabla naziv="DomainObject.Predmet.ProtuStrankaListNazivFormated_1">
      <item>GLAVAŠ jednostavno društvo s ograničenom odgovornošću  za trgovinu i građevinarstvo</item>
    </derivirana_varijabla>
  </DomainObject.Predmet.ProtuStrankaListNazivFormated>
  <DomainObject.Predmet.ProtuStrankaListNazivFormatedOIB>
    <izvorni_sadrzaj>
      <item>GLAVAŠ jednostavno društvo s ograničenom odgovornošću  za trgovinu i građevinarstvo, OIB 41832326706</item>
    </izvorni_sadrzaj>
    <derivirana_varijabla naziv="DomainObject.Predmet.ProtuStrankaListNazivFormatedOIB_1">
      <item>GLAVAŠ jednostavno društvo s ograničenom odgovornošću  za trgovinu i građevinarstvo, OIB 41832326706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GLAVAŠ jednostavno društvo s ograničenom odgovornošću  za trgovinu i građevinarstvo</izvorni_sadrzaj>
    <derivirana_varijabla naziv="DomainObject.Predmet.ProtustrankaIDrugi_1">GLAVAŠ jednostavno društvo s ograničenom odgovornošću  za trgovinu i građevinarstvo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GLAVAŠ jednostavno društvo s ograničenom odgovornošću  za trgovinu i građevinarstvo, OIB 41832326706, Slatine 29, 20350 Metković</izvorni_sadrzaj>
    <derivirana_varijabla naziv="DomainObject.Predmet.ProtustrankaIDrugiAdressOIB_1">GLAVAŠ jednostavno društvo s ograničenom odgovornošću  za trgovinu i građevinarstvo, OIB 41832326706, Slatine 29,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GLAVAŠ jednostavno društvo s ograničenom odgovornošću  za trgovinu i građevinarstvo</item>
    </izvorni_sadrzaj>
    <derivirana_varijabla naziv="DomainObject.Predmet.SudioniciListNaziv_1">
      <item>FINA, RC Split, Podružnica Dubrovnik</item>
      <item>GLAVAŠ jednostavno društvo s ograničenom odgovornošću  za trgovinu i građevinarstvo</item>
    </derivirana_varijabla>
  </DomainObject.Predmet.SudioniciListNaziv>
  <DomainObject.Predmet.SudioniciListAdressOIB>
    <izvorni_sadrzaj>
      <item>FINA, RC Split, Podružnica Dubrovnik, OIB 85821130368, Vukovarska 2,20000 Dubrovnik</item>
      <item>GLAVAŠ jednostavno društvo s ograničenom odgovornošću  za trgovinu i građevinarstvo, OIB 41832326706, Slatine 29,20350 Metković</item>
    </izvorni_sadrzaj>
    <derivirana_varijabla naziv="DomainObject.Predmet.SudioniciListAdressOIB_1">
      <item>FINA, RC Split, Podružnica Dubrovnik, OIB 85821130368, Vukovarska 2,20000 Dubrovnik</item>
      <item>GLAVAŠ jednostavno društvo s ograničenom odgovornošću  za trgovinu i građevinarstvo, OIB 41832326706, Slatine 29,20350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41832326706</item>
    </izvorni_sadrzaj>
    <derivirana_varijabla naziv="DomainObject.Predmet.SudioniciListNazivOIB_1">
      <item>, OIB 85821130368</item>
      <item>, OIB 41832326706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CDC41-0F9C-44CE-81FD-997DC415E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1603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2015-12-03T11:56:00Z</dcterms:created>
  <dc:creator>Mirjana Mihović</dc:creator>
  <cp:lastModifiedBy>Mara Marčinko</cp:lastModifiedBy>
  <cp:lastPrinted>2015-12-03T12:00:00Z</cp:lastPrinted>
  <dcterms:modified xmlns:xsi="http://www.w3.org/2001/XMLSchema-instance" xsi:type="dcterms:W3CDTF">2015-12-07T07:57:00Z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