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3162" w14:paraId="6e0316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84217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St-5639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161E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D73EF" w:rsidRPr="006D73EF">
        <w:t xml:space="preserve"> </w:t>
      </w:r>
      <w:r w:rsidR="006D73EF" w:rsidRPr="006D73EF">
        <w:rPr>
          <w:rFonts w:cs="Times New Roman" w:eastAsia="Times New Roman" w:hAnsi="Times New Roman" w:ascii="Times New Roman"/>
          <w:sz w:val="24"/>
          <w:szCs w:val="24"/>
          <w:lang w:eastAsia="hr-HR"/>
        </w:rPr>
        <w:t>GAZ AUTO d.o.o., Zagreb, Cvijete Zuzorić 21, MBS: 080504301, OIB: 07122843067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56F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13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69753A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6D73EF" w:rsidRPr="006D73EF">
        <w:rPr>
          <w:rFonts w:cs="Times New Roman" w:eastAsia="Times New Roman" w:hAnsi="Times New Roman" w:ascii="Times New Roman"/>
          <w:sz w:val="24"/>
          <w:szCs w:val="24"/>
          <w:lang w:eastAsia="hr-HR"/>
        </w:rPr>
        <w:t>GAZ AUTO d.o.o., Zagreb, Cvijete Zuzorić 21, MBS: 080504301, OIB: 07122843067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36768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6E6D1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D73EF">
        <w:rPr>
          <w:rFonts w:cs="Times New Roman" w:eastAsia="Times New Roman" w:hAnsi="Times New Roman" w:ascii="Times New Roman"/>
          <w:sz w:val="24"/>
          <w:szCs w:val="24"/>
          <w:lang w:eastAsia="hr-HR"/>
        </w:rPr>
        <w:t>Dušanka Ivančević, Zagreb, B. Bernardija 1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6D73EF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59003296761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69753A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6D73EF" w:rsidRPr="006D73EF">
        <w:rPr>
          <w:rFonts w:cs="Times New Roman" w:eastAsia="Times New Roman" w:hAnsi="Times New Roman" w:ascii="Times New Roman"/>
          <w:sz w:val="24"/>
          <w:szCs w:val="24"/>
          <w:lang w:eastAsia="hr-HR"/>
        </w:rPr>
        <w:t>GAZ AUTO d.o.o., Zagreb, Cvijete Zuzorić 21, MBS: 080504301, OIB: 07122843067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161E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03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156F9">
        <w:rPr>
          <w:rFonts w:cs="Times New Roman" w:eastAsia="Times New Roman" w:hAnsi="Times New Roman" w:ascii="Times New Roman"/>
          <w:sz w:val="24"/>
          <w:szCs w:val="20"/>
          <w:lang w:eastAsia="hr-HR"/>
        </w:rPr>
        <w:t>13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6D73EF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zastupnici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D09D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F84217">
      <w:rPr>
        <w:rFonts w:cs="Times New Roman" w:hAnsi="Times New Roman" w:ascii="Times New Roman"/>
        <w:sz w:val="24"/>
        <w:szCs w:val="24"/>
      </w:rPr>
      <w:t>5639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161E5"/>
    <w:rsid w:val="00524620"/>
    <w:rsid w:val="005327D1"/>
    <w:rsid w:val="00552C1A"/>
    <w:rsid w:val="005605B4"/>
    <w:rsid w:val="00561BE2"/>
    <w:rsid w:val="0059124A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D09D0"/>
    <w:rsid w:val="006D73EF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84217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D0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9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D09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D09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D09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D0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9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D09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D09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D09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5639</izvorni_sadrzaj>
    <derivirana_varijabla naziv="DomainObject.Predmet.Broj_1">5639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St-5639/2015</izvorni_sadrzaj>
    <derivirana_varijabla naziv="DomainObject.Predmet.OznakaBroj_1">St-5639/2015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 AUTO d.o.o. zastupanog po punomoćniku Radivoj Bajer; Radivoj Mamula; Josip Certić</izvorni_sadrzaj>
    <derivirana_varijabla naziv="DomainObject.Predmet.ProtustrankaFormated_1">  GAZ AUTO d.o.o. zastupanog po punomoćniku Radivoj Bajer; Radivoj Mamula; Josip Certić</derivirana_varijabla>
  </DomainObject.Predmet.ProtustrankaFormated>
  <DomainObject.Predmet.ProtustrankaFormatedOIB>
    <izvorni_sadrzaj>  GAZ AUTO d.o.o., OIB 07122843067 zastupanog po punomoćniku Radivoj Bajer; Radivoj Mamula; Josip Certić</izvorni_sadrzaj>
    <derivirana_varijabla naziv="DomainObject.Predmet.ProtustrankaFormatedOIB_1">  GAZ AUTO d.o.o., OIB 07122843067 zastupanog po punomoćniku Radivoj Bajer; Radivoj Mamula; Josip Certić</derivirana_varijabla>
  </DomainObject.Predmet.ProtustrankaFormatedOIB>
  <DomainObject.Predmet.ProtustrankaFormatedWithAdress>
    <izvorni_sadrzaj> GAZ AUTO d.o.o., Cvijete Zuzorić 21, 10000 Zagreb zastupanog po punomoćniku Radivoj Bajer; Radivoj Mamula; Josip Certić</izvorni_sadrzaj>
    <derivirana_varijabla naziv="DomainObject.Predmet.ProtustrankaFormatedWithAdress_1"> GAZ AUTO d.o.o., Cvijete Zuzorić 21, 10000 Zagreb zastupanog po punomoćniku Radivoj Bajer; Radivoj Mamula; Josip Certić</derivirana_varijabla>
  </DomainObject.Predmet.ProtustrankaFormatedWithAdress>
  <DomainObject.Predmet.ProtustrankaFormatedWithAdressOIB>
    <izvorni_sadrzaj> GAZ AUTO d.o.o., OIB 07122843067, Cvijete Zuzorić 21, 10000 Zagreb zastupanog po punomoćniku Radivoj Bajer; Radivoj Mamula; Josip Certić</izvorni_sadrzaj>
    <derivirana_varijabla naziv="DomainObject.Predmet.ProtustrankaFormatedWithAdressOIB_1"> GAZ AUTO d.o.o., OIB 07122843067, Cvijete Zuzorić 21, 10000 Zagreb zastupanog po punomoćniku Radivoj Bajer; Radivoj Mamula; Josip Certić</derivirana_varijabla>
  </DomainObject.Predmet.ProtustrankaFormatedWithAdressOIB>
  <DomainObject.Predmet.ProtustrankaWithAdress>
    <izvorni_sadrzaj>GAZ AUTO d.o.o. Cvijete Zuzorić 21, 10000 Zagreb</izvorni_sadrzaj>
    <derivirana_varijabla naziv="DomainObject.Predmet.ProtustrankaWithAdress_1">GAZ AUTO d.o.o. Cvijete Zuzorić 21, 10000 Zagreb</derivirana_varijabla>
  </DomainObject.Predmet.ProtustrankaWithAdress>
  <DomainObject.Predmet.ProtustrankaWithAdressOIB>
    <izvorni_sadrzaj>GAZ AUTO d.o.o., OIB 07122843067, Cvijete Zuzorić 21, 10000 Zagreb</izvorni_sadrzaj>
    <derivirana_varijabla naziv="DomainObject.Predmet.ProtustrankaWithAdressOIB_1">GAZ AUTO d.o.o., OIB 07122843067, Cvijete Zuzorić 21, 10000 Zagreb</derivirana_varijabla>
  </DomainObject.Predmet.ProtustrankaWithAdressOIB>
  <DomainObject.Predmet.ProtustrankaNazivFormated>
    <izvorni_sadrzaj>GAZ AUTO d.o.o.</izvorni_sadrzaj>
    <derivirana_varijabla naziv="DomainObject.Predmet.ProtustrankaNazivFormated_1">GAZ AUTO d.o.o.</derivirana_varijabla>
  </DomainObject.Predmet.ProtustrankaNazivFormated>
  <DomainObject.Predmet.ProtustrankaNazivFormatedOIB>
    <izvorni_sadrzaj>GAZ AUTO d.o.o., OIB 07122843067</izvorni_sadrzaj>
    <derivirana_varijabla naziv="DomainObject.Predmet.ProtustrankaNazivFormatedOIB_1">GAZ AUTO d.o.o., OIB 07122843067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GAZ AUTO d.o.o. zastupanog po punomoćniku Radivoj Bajer; Radivoj Mamula; Josip Certić</item>
    </izvorni_sadrzaj>
    <derivirana_varijabla naziv="DomainObject.Predmet.ProtuStrankaListFormated_1">
      <item>GAZ AUTO d.o.o. zastupanog po punomoćniku Radivoj Bajer; Radivoj Mamula; Josip Certić</item>
    </derivirana_varijabla>
  </DomainObject.Predmet.ProtuStrankaListFormated>
  <DomainObject.Predmet.ProtuStrankaListFormatedOIB>
    <izvorni_sadrzaj>
      <item>GAZ AUTO d.o.o., OIB 07122843067 zastupanog po punomoćniku Radivoj Bajer; Radivoj Mamula; Josip Certić</item>
    </izvorni_sadrzaj>
    <derivirana_varijabla naziv="DomainObject.Predmet.ProtuStrankaListFormatedOIB_1">
      <item>GAZ AUTO d.o.o., OIB 07122843067 zastupanog po punomoćniku Radivoj Bajer; Radivoj Mamula; Josip Certić</item>
    </derivirana_varijabla>
  </DomainObject.Predmet.ProtuStrankaListFormatedOIB>
  <DomainObject.Predmet.ProtuStrankaListFormatedWithAdress>
    <izvorni_sadrzaj>
      <item>GAZ AUTO d.o.o., Cvijete Zuzorić 21, 10000 Zagreb zastupanog po punomoćniku Radivoj Bajer; Radivoj Mamula; Josip Certić</item>
    </izvorni_sadrzaj>
    <derivirana_varijabla naziv="DomainObject.Predmet.ProtuStrankaListFormatedWithAdress_1">
      <item>GAZ AUTO d.o.o., Cvijete Zuzorić 21, 10000 Zagreb zastupanog po punomoćniku Radivoj Bajer; Radivoj Mamula; Josip Certić</item>
    </derivirana_varijabla>
  </DomainObject.Predmet.ProtuStrankaListFormatedWithAdress>
  <DomainObject.Predmet.ProtuStrankaListFormatedWithAdressOIB>
    <izvorni_sadrzaj>
      <item>GAZ AUTO d.o.o., OIB 07122843067, Cvijete Zuzorić 21, 10000 Zagreb zastupanog po punomoćniku Radivoj Bajer; Radivoj Mamula; Josip Certić</item>
    </izvorni_sadrzaj>
    <derivirana_varijabla naziv="DomainObject.Predmet.ProtuStrankaListFormatedWithAdressOIB_1">
      <item>GAZ AUTO d.o.o., OIB 07122843067, Cvijete Zuzorić 21, 10000 Zagreb zastupanog po punomoćniku Radivoj Bajer; Radivoj Mamula; Josip Certić</item>
    </derivirana_varijabla>
  </DomainObject.Predmet.ProtuStrankaListFormatedWithAdressOIB>
  <DomainObject.Predmet.ProtuStrankaListNazivFormated>
    <izvorni_sadrzaj>
      <item>GAZ AUTO d.o.o.</item>
    </izvorni_sadrzaj>
    <derivirana_varijabla naziv="DomainObject.Predmet.ProtuStrankaListNazivFormated_1">
      <item>GAZ AUTO d.o.o.</item>
    </derivirana_varijabla>
  </DomainObject.Predmet.ProtuStrankaListNazivFormated>
  <DomainObject.Predmet.ProtuStrankaListNazivFormatedOIB>
    <izvorni_sadrzaj>
      <item>GAZ AUTO d.o.o., OIB 07122843067</item>
    </izvorni_sadrzaj>
    <derivirana_varijabla naziv="DomainObject.Predmet.ProtuStrankaListNazivFormatedOIB_1">
      <item>GAZ AUTO d.o.o., OIB 07122843067</item>
    </derivirana_varijabla>
  </DomainObject.Predmet.ProtuStrankaListNazivFormatedOIB>
  <DomainObject.Predmet.OstaliListFormated>
    <izvorni_sadrzaj>
      <item>Radivoj Bajer punomoćnik sudionika u postupku GAZ AUTO d.o.o.</item>
      <item>Radivoj Mamula punomoćnik sudionika u postupku GAZ AUTO d.o.o.</item>
      <item>Josip Certić punomoćnik sudionika u postupku GAZ AUTO d.o.o.</item>
    </izvorni_sadrzaj>
    <derivirana_varijabla naziv="DomainObject.Predmet.OstaliListFormated_1">
      <item>Radivoj Bajer punomoćnik sudionika u postupku GAZ AUTO d.o.o.</item>
      <item>Radivoj Mamula punomoćnik sudionika u postupku GAZ AUTO d.o.o.</item>
      <item>Josip Certić punomoćnik sudionika u postupku GAZ AUTO d.o.o.</item>
    </derivirana_varijabla>
  </DomainObject.Predmet.OstaliListFormated>
  <DomainObject.Predmet.OstaliListFormatedOIB>
    <izvorni_sadrzaj>
      <item>Radivoj Bajer, OIB 00411975938 punomoćnik sudionika u postupku GAZ AUTO d.o.o.</item>
      <item>Radivoj Mamula, OIB 52091989441 punomoćnik sudionika u postupku GAZ AUTO d.o.o.</item>
      <item>Josip Certić, OIB 57596047479 punomoćnik sudionika u postupku GAZ AUTO d.o.o.</item>
    </izvorni_sadrzaj>
    <derivirana_varijabla naziv="DomainObject.Predmet.OstaliListFormatedOIB_1">
      <item>Radivoj Bajer, OIB 00411975938 punomoćnik sudionika u postupku GAZ AUTO d.o.o.</item>
      <item>Radivoj Mamula, OIB 52091989441 punomoćnik sudionika u postupku GAZ AUTO d.o.o.</item>
      <item>Josip Certić, OIB 57596047479 punomoćnik sudionika u postupku GAZ AUTO d.o.o.</item>
    </derivirana_varijabla>
  </DomainObject.Predmet.OstaliListFormatedOIB>
  <DomainObject.Predmet.OstaliListFormatedWithAdress>
    <izvorni_sadrzaj>
      <item>Radivoj Bajer, Kraljev.brijegi 6.odv. 1, 10000 Zagreb punomoćnik sudionika u postupku GAZ AUTO d.o.o.</item>
      <item>Radivoj Mamula, Albinijeva 10, 10000 Zagreb punomoćnik sudionika u postupku GAZ AUTO d.o.o.</item>
      <item>Josip Certić, Dedovići 18h, 10000 Zagreb punomoćnik sudionika u postupku GAZ AUTO d.o.o.</item>
    </izvorni_sadrzaj>
    <derivirana_varijabla naziv="DomainObject.Predmet.OstaliListFormatedWithAdress_1">
      <item>Radivoj Bajer, Kraljev.brijegi 6.odv. 1, 10000 Zagreb punomoćnik sudionika u postupku GAZ AUTO d.o.o.</item>
      <item>Radivoj Mamula, Albinijeva 10, 10000 Zagreb punomoćnik sudionika u postupku GAZ AUTO d.o.o.</item>
      <item>Josip Certić, Dedovići 18h, 10000 Zagreb punomoćnik sudionika u postupku GAZ AUTO d.o.o.</item>
    </derivirana_varijabla>
  </DomainObject.Predmet.OstaliListFormatedWithAdress>
  <DomainObject.Predmet.OstaliListFormatedWithAdressOIB>
    <izvorni_sadrzaj>
      <item>Radivoj Bajer, OIB 00411975938, Kraljev.brijegi 6.odv. 1, 10000 Zagreb punomoćnik sudionika u postupku GAZ AUTO d.o.o.</item>
      <item>Radivoj Mamula, OIB 52091989441, Albinijeva 10, 10000 Zagreb punomoćnik sudionika u postupku GAZ AUTO d.o.o.</item>
      <item>Josip Certić, OIB 57596047479, Dedovići 18h, 10000 Zagreb punomoćnik sudionika u postupku GAZ AUTO d.o.o.</item>
    </izvorni_sadrzaj>
    <derivirana_varijabla naziv="DomainObject.Predmet.OstaliListFormatedWithAdressOIB_1">
      <item>Radivoj Bajer, OIB 00411975938, Kraljev.brijegi 6.odv. 1, 10000 Zagreb punomoćnik sudionika u postupku GAZ AUTO d.o.o.</item>
      <item>Radivoj Mamula, OIB 52091989441, Albinijeva 10, 10000 Zagreb punomoćnik sudionika u postupku GAZ AUTO d.o.o.</item>
      <item>Josip Certić, OIB 57596047479, Dedovići 18h, 10000 Zagreb punomoćnik sudionika u postupku GAZ AUTO d.o.o.</item>
    </derivirana_varijabla>
  </DomainObject.Predmet.OstaliListFormatedWithAdressOIB>
  <DomainObject.Predmet.OstaliListNazivFormated>
    <izvorni_sadrzaj>
      <item>Radivoj Bajer</item>
      <item>Radivoj Mamula</item>
      <item>Josip Certić</item>
    </izvorni_sadrzaj>
    <derivirana_varijabla naziv="DomainObject.Predmet.OstaliListNazivFormated_1">
      <item>Radivoj Bajer</item>
      <item>Radivoj Mamula</item>
      <item>Josip Certić</item>
    </derivirana_varijabla>
  </DomainObject.Predmet.OstaliListNazivFormated>
  <DomainObject.Predmet.OstaliListNazivFormatedOIB>
    <izvorni_sadrzaj>
      <item>Radivoj Bajer, OIB 00411975938</item>
      <item>Radivoj Mamula, OIB 52091989441</item>
      <item>Josip Certić, OIB 57596047479</item>
    </izvorni_sadrzaj>
    <derivirana_varijabla naziv="DomainObject.Predmet.OstaliListNazivFormatedOIB_1">
      <item>Radivoj Bajer, OIB 00411975938</item>
      <item>Radivoj Mamula, OIB 52091989441</item>
      <item>Josip Certić, OIB 57596047479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GAZ AUTO d.o.o.</izvorni_sadrzaj>
    <derivirana_varijabla naziv="DomainObject.Predmet.ProtustrankaIDrugi_1">GAZ AUTO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GAZ AUTO d.o.o., OIB 07122843067, Cvijete Zuzorić 21, 10000 Zagreb</izvorni_sadrzaj>
    <derivirana_varijabla naziv="DomainObject.Predmet.ProtustrankaIDrugiAdressOIB_1">GAZ AUTO d.o.o., OIB 07122843067, Cvijete Zuzorić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GAZ AUTO d.o.o.</item>
      <item>Radivoj Bajer</item>
      <item>Radivoj Mamula</item>
      <item>Josip Certić</item>
    </izvorni_sadrzaj>
    <derivirana_varijabla naziv="DomainObject.Predmet.SudioniciListNaziv_1">
      <item>FINA Regionalni centar Zagreb</item>
      <item>GAZ AUTO d.o.o.</item>
      <item>Radivoj Bajer</item>
      <item>Radivoj Mamula</item>
      <item>Josip Certić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GAZ AUTO d.o.o., OIB 07122843067, Cvijete Zuzorić 21,10000 Zagreb</item>
      <item>Radivoj Bajer, OIB 00411975938, Kraljev.brijegi 6.odv. 1,10000 Zagreb</item>
      <item>Radivoj Mamula, OIB 52091989441, Albinijeva 10,10000 Zagreb</item>
      <item>Josip Certić, OIB 57596047479, Dedovići 18h,10000 Zagreb</item>
    </izvorni_sadrzaj>
    <derivirana_varijabla naziv="DomainObject.Predmet.SudioniciListAdressOIB_1">
      <item>FINA Regionalni centar Zagreb, OIB 85821130368, Trg svibanjskih žrtava 1995. 1,10000 Zagreb</item>
      <item>GAZ AUTO d.o.o., OIB 07122843067, Cvijete Zuzorić 21,10000 Zagreb</item>
      <item>Radivoj Bajer, OIB 00411975938, Kraljev.brijegi 6.odv. 1,10000 Zagreb</item>
      <item>Radivoj Mamula, OIB 52091989441, Albinijeva 10,10000 Zagreb</item>
      <item>Josip Certić, OIB 57596047479, Dedovići 18h,10000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07122843067</item>
      <item>, OIB 00411975938</item>
      <item>, OIB 52091989441</item>
      <item>, OIB 57596047479</item>
    </izvorni_sadrzaj>
    <derivirana_varijabla naziv="DomainObject.Predmet.SudioniciListNazivOIB_1">
      <item>, OIB 85821130368</item>
      <item>, OIB 07122843067</item>
      <item>, OIB 00411975938</item>
      <item>, OIB 52091989441</item>
      <item>, OIB 57596047479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2764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2016-07-13T07:06:00Z</dcterms:created>
  <dc:creator>Ivan Turčić</dc:creator>
  <cp:lastModifiedBy>Ivan Turčić</cp:lastModifiedBy>
  <dcterms:modified xmlns:xsi="http://www.w3.org/2001/XMLSchema-instance" xsi:type="dcterms:W3CDTF">2016-07-13T07:11:00Z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