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5823" w14:paraId="8155823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</w:t>
      </w:r>
      <w:r w:rsidR="00985E49">
        <w:rPr>
          <w:b/>
          <w:sz w:val="22"/>
          <w:szCs w:val="22"/>
        </w:rPr>
        <w:t>499</w:t>
      </w:r>
      <w:r w:rsidR="00A77881">
        <w:rPr>
          <w:b/>
          <w:sz w:val="22"/>
          <w:szCs w:val="22"/>
        </w:rPr>
        <w:t>/201</w:t>
      </w:r>
      <w:r w:rsidR="007D5D32">
        <w:rPr>
          <w:b/>
          <w:sz w:val="22"/>
          <w:szCs w:val="22"/>
        </w:rPr>
        <w:t>8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985E49" w:rsidR="0037729F" w:rsidRPr="00FD3976">
      <w:pPr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 xml:space="preserve">egionalni </w:t>
      </w:r>
      <w:r w:rsidR="00901BFB" w:rsidRPr="00844196">
        <w:rPr>
          <w:sz w:val="22"/>
          <w:szCs w:val="22"/>
        </w:rPr>
        <w:t>cent</w:t>
      </w:r>
      <w:r w:rsidR="008D33F7" w:rsidRPr="00844196">
        <w:rPr>
          <w:sz w:val="22"/>
          <w:szCs w:val="22"/>
        </w:rPr>
        <w:t xml:space="preserve">ar Split, Podružnica Dubrovnik </w:t>
      </w:r>
      <w:r w:rsidR="00901BFB" w:rsidRPr="00844196">
        <w:rPr>
          <w:sz w:val="22"/>
          <w:szCs w:val="22"/>
        </w:rPr>
        <w:t xml:space="preserve">za pokretanje skraćenog </w:t>
      </w:r>
      <w:r w:rsidR="00901BFB" w:rsidRPr="00D34801">
        <w:rPr>
          <w:sz w:val="22"/>
          <w:szCs w:val="22"/>
        </w:rPr>
        <w:t xml:space="preserve">stečajnog </w:t>
      </w:r>
      <w:r w:rsidR="00901BFB" w:rsidRPr="00173670">
        <w:rPr>
          <w:sz w:val="22"/>
          <w:szCs w:val="22"/>
        </w:rPr>
        <w:t>postupka</w:t>
      </w:r>
      <w:r w:rsidR="008D33F7" w:rsidRPr="00173670">
        <w:rPr>
          <w:sz w:val="22"/>
          <w:szCs w:val="22"/>
        </w:rPr>
        <w:t xml:space="preserve"> </w:t>
      </w:r>
      <w:r w:rsidR="00642867" w:rsidRPr="00173670">
        <w:rPr>
          <w:sz w:val="22"/>
          <w:szCs w:val="22"/>
        </w:rPr>
        <w:t xml:space="preserve">nad </w:t>
      </w:r>
      <w:r w:rsidR="00642867" w:rsidRPr="00FD3976">
        <w:rPr>
          <w:sz w:val="22"/>
          <w:szCs w:val="22"/>
        </w:rPr>
        <w:t>dužnikom</w:t>
      </w:r>
      <w:r w:rsidR="00CE4850" w:rsidRPr="00FD3976">
        <w:rPr>
          <w:sz w:val="22"/>
          <w:szCs w:val="22"/>
        </w:rPr>
        <w:t xml:space="preserve"> </w:t>
      </w:r>
      <w:r w:rsidR="0072081C">
        <w:rPr>
          <w:sz w:val="22"/>
          <w:szCs w:val="22"/>
        </w:rPr>
        <w:t xml:space="preserve"> FUTURA TOURS d.o.o.</w:t>
      </w:r>
      <w:r w:rsidR="00985E49">
        <w:rPr>
          <w:sz w:val="22"/>
          <w:szCs w:val="22"/>
        </w:rPr>
        <w:t xml:space="preserve">., Blato, </w:t>
      </w:r>
      <w:proofErr w:type="spellStart"/>
      <w:r w:rsidR="00985E49">
        <w:rPr>
          <w:sz w:val="22"/>
          <w:szCs w:val="22"/>
        </w:rPr>
        <w:t>Gršćica</w:t>
      </w:r>
      <w:proofErr w:type="spellEnd"/>
      <w:r w:rsidR="00985E49">
        <w:rPr>
          <w:sz w:val="22"/>
          <w:szCs w:val="22"/>
        </w:rPr>
        <w:t xml:space="preserve"> 3, OIB: 82253546585, dana 17. rujna 2018. godine </w:t>
      </w:r>
    </w:p>
    <w:p w:rsidRDefault="00D34801" w:rsidP="00D34801" w:rsidR="00D34801" w:rsidRPr="00D34801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72081C" w:rsidRPr="0072081C">
        <w:rPr>
          <w:sz w:val="22"/>
          <w:szCs w:val="22"/>
        </w:rPr>
        <w:t xml:space="preserve"> </w:t>
      </w:r>
      <w:r w:rsidR="0072081C">
        <w:rPr>
          <w:sz w:val="22"/>
          <w:szCs w:val="22"/>
        </w:rPr>
        <w:t xml:space="preserve">FUTURA TOURS d.o.o.., Blato, </w:t>
      </w:r>
      <w:proofErr w:type="spellStart"/>
      <w:r w:rsidR="0072081C">
        <w:rPr>
          <w:sz w:val="22"/>
          <w:szCs w:val="22"/>
        </w:rPr>
        <w:t>Gršćica</w:t>
      </w:r>
      <w:proofErr w:type="spellEnd"/>
      <w:r w:rsidR="0072081C">
        <w:rPr>
          <w:sz w:val="22"/>
          <w:szCs w:val="22"/>
        </w:rPr>
        <w:t xml:space="preserve"> 3, OIB: 82253546585,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CE4850">
        <w:rPr>
          <w:sz w:val="22"/>
          <w:szCs w:val="22"/>
        </w:rPr>
        <w:t xml:space="preserve"> </w:t>
      </w:r>
      <w:r w:rsidR="0072081C">
        <w:rPr>
          <w:sz w:val="22"/>
          <w:szCs w:val="22"/>
        </w:rPr>
        <w:t xml:space="preserve">FUTURA TOURS d.o.o.., Blato, </w:t>
      </w:r>
      <w:proofErr w:type="spellStart"/>
      <w:r w:rsidR="0072081C">
        <w:rPr>
          <w:sz w:val="22"/>
          <w:szCs w:val="22"/>
        </w:rPr>
        <w:t>Gršćica</w:t>
      </w:r>
      <w:proofErr w:type="spellEnd"/>
      <w:r w:rsidR="0072081C">
        <w:rPr>
          <w:sz w:val="22"/>
          <w:szCs w:val="22"/>
        </w:rPr>
        <w:t xml:space="preserve"> 3, OIB: 82253546585, </w:t>
      </w:r>
      <w:r w:rsidR="00CE4850">
        <w:rPr>
          <w:sz w:val="22"/>
          <w:szCs w:val="22"/>
        </w:rPr>
        <w:t>d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7D5D32">
        <w:rPr>
          <w:sz w:val="22"/>
          <w:szCs w:val="22"/>
        </w:rPr>
        <w:t xml:space="preserve"> </w:t>
      </w:r>
      <w:r w:rsidR="00FD3976">
        <w:rPr>
          <w:sz w:val="22"/>
          <w:szCs w:val="22"/>
        </w:rPr>
        <w:t>20</w:t>
      </w:r>
      <w:r w:rsidR="00A77881">
        <w:rPr>
          <w:sz w:val="22"/>
          <w:szCs w:val="22"/>
        </w:rPr>
        <w:t xml:space="preserve">. </w:t>
      </w:r>
      <w:r w:rsidR="002F3F58">
        <w:rPr>
          <w:sz w:val="22"/>
          <w:szCs w:val="22"/>
        </w:rPr>
        <w:t>lipnja</w:t>
      </w:r>
      <w:r w:rsidR="00A77881">
        <w:rPr>
          <w:sz w:val="22"/>
          <w:szCs w:val="22"/>
        </w:rPr>
        <w:t xml:space="preserve"> 201</w:t>
      </w:r>
      <w:r w:rsidR="007D5D32">
        <w:rPr>
          <w:sz w:val="22"/>
          <w:szCs w:val="22"/>
        </w:rPr>
        <w:t>8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72081C">
        <w:rPr>
          <w:sz w:val="22"/>
          <w:szCs w:val="22"/>
        </w:rPr>
        <w:t xml:space="preserve">15.041,86 </w:t>
      </w:r>
      <w:r w:rsidR="00F55C63">
        <w:rPr>
          <w:sz w:val="22"/>
          <w:szCs w:val="22"/>
        </w:rPr>
        <w:t>kun</w:t>
      </w:r>
      <w:r w:rsidR="0072081C">
        <w:rPr>
          <w:sz w:val="22"/>
          <w:szCs w:val="22"/>
        </w:rPr>
        <w:t>a</w:t>
      </w:r>
      <w:r w:rsidR="00F55C63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785C26">
      <w:pPr>
        <w:ind w:firstLine="360"/>
        <w:jc w:val="center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Dubrovnik,</w:t>
      </w:r>
      <w:r w:rsidR="00F80C0D" w:rsidRPr="00785C26">
        <w:rPr>
          <w:b/>
          <w:sz w:val="22"/>
          <w:szCs w:val="22"/>
        </w:rPr>
        <w:t xml:space="preserve"> </w:t>
      </w:r>
      <w:r w:rsidR="0072081C">
        <w:rPr>
          <w:b/>
          <w:sz w:val="22"/>
          <w:szCs w:val="22"/>
        </w:rPr>
        <w:t xml:space="preserve">17. rujna </w:t>
      </w:r>
      <w:r w:rsidR="00F80C0D" w:rsidRPr="00785C26">
        <w:rPr>
          <w:b/>
          <w:sz w:val="22"/>
          <w:szCs w:val="22"/>
        </w:rPr>
        <w:t>201</w:t>
      </w:r>
      <w:r w:rsidR="007D5D32" w:rsidRPr="00785C26">
        <w:rPr>
          <w:b/>
          <w:sz w:val="22"/>
          <w:szCs w:val="22"/>
        </w:rPr>
        <w:t>8</w:t>
      </w:r>
      <w:r w:rsidRPr="00785C26">
        <w:rPr>
          <w:b/>
          <w:sz w:val="22"/>
          <w:szCs w:val="22"/>
        </w:rPr>
        <w:t>. godine</w:t>
      </w:r>
    </w:p>
    <w:p w:rsidRDefault="00C60038" w:rsidP="00352686" w:rsidR="00C60038" w:rsidRPr="00785C26">
      <w:pPr>
        <w:rPr>
          <w:b/>
          <w:sz w:val="22"/>
          <w:szCs w:val="22"/>
        </w:rPr>
      </w:pPr>
    </w:p>
    <w:p w:rsidRDefault="00CF6F5F" w:rsidP="006A704B" w:rsidR="00837E71" w:rsidRPr="00785C26">
      <w:pPr>
        <w:ind w:firstLine="720" w:left="5760"/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Sudski savjetnik</w:t>
      </w:r>
      <w:r w:rsidR="00D70ECC" w:rsidRPr="00785C26">
        <w:rPr>
          <w:b/>
          <w:sz w:val="22"/>
          <w:szCs w:val="22"/>
        </w:rPr>
        <w:t>:</w:t>
      </w:r>
    </w:p>
    <w:p w:rsidRDefault="006A704B" w:rsidP="00365894" w:rsidR="006A704B" w:rsidRPr="00785C26">
      <w:pPr>
        <w:ind w:firstLine="720" w:left="5040"/>
        <w:jc w:val="both"/>
        <w:rPr>
          <w:b/>
          <w:sz w:val="22"/>
          <w:szCs w:val="22"/>
        </w:rPr>
      </w:pPr>
    </w:p>
    <w:p w:rsidRDefault="00CA6E62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proofErr w:type="spellStart"/>
      <w:r w:rsidR="00CF6F5F" w:rsidRPr="00785C26">
        <w:rPr>
          <w:b/>
          <w:sz w:val="22"/>
          <w:szCs w:val="22"/>
        </w:rPr>
        <w:t>Petronela</w:t>
      </w:r>
      <w:proofErr w:type="spellEnd"/>
      <w:r w:rsidR="00CF6F5F" w:rsidRPr="00785C26">
        <w:rPr>
          <w:b/>
          <w:sz w:val="22"/>
          <w:szCs w:val="22"/>
        </w:rPr>
        <w:t xml:space="preserve"> </w:t>
      </w:r>
      <w:proofErr w:type="spellStart"/>
      <w:r w:rsidR="00CF6F5F" w:rsidRPr="00785C26">
        <w:rPr>
          <w:b/>
          <w:sz w:val="22"/>
          <w:szCs w:val="22"/>
        </w:rPr>
        <w:t>Jakobušić</w:t>
      </w:r>
      <w:proofErr w:type="spellEnd"/>
    </w:p>
    <w:p w:rsidRDefault="00466230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DN-a:</w:t>
      </w:r>
    </w:p>
    <w:p w:rsidRDefault="00466230" w:rsidP="00466230" w:rsidR="00466230" w:rsidRPr="00785C26">
      <w:pPr>
        <w:numPr>
          <w:ilvl w:val="0"/>
          <w:numId w:val="3"/>
        </w:numPr>
        <w:jc w:val="both"/>
        <w:rPr>
          <w:sz w:val="22"/>
          <w:szCs w:val="22"/>
        </w:rPr>
      </w:pPr>
      <w:r w:rsidRPr="00785C26">
        <w:rPr>
          <w:sz w:val="22"/>
          <w:szCs w:val="22"/>
        </w:rPr>
        <w:t>e-oglasna ploča suda</w:t>
      </w:r>
    </w:p>
    <w:sectPr w:rsidSect="00F27DA4" w:rsidR="00466230" w:rsidRPr="00785C26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3670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2F3F58"/>
    <w:rsid w:val="0030264D"/>
    <w:rsid w:val="00321B8A"/>
    <w:rsid w:val="0034406E"/>
    <w:rsid w:val="00352686"/>
    <w:rsid w:val="0035600B"/>
    <w:rsid w:val="00365894"/>
    <w:rsid w:val="0037729F"/>
    <w:rsid w:val="00387F8E"/>
    <w:rsid w:val="003E711C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2081C"/>
    <w:rsid w:val="00743AE1"/>
    <w:rsid w:val="00743E13"/>
    <w:rsid w:val="00785C26"/>
    <w:rsid w:val="0078675A"/>
    <w:rsid w:val="007A58D8"/>
    <w:rsid w:val="007B37D9"/>
    <w:rsid w:val="007C0B13"/>
    <w:rsid w:val="007C1E2D"/>
    <w:rsid w:val="007D5D32"/>
    <w:rsid w:val="007E0C63"/>
    <w:rsid w:val="007E7483"/>
    <w:rsid w:val="00816C6B"/>
    <w:rsid w:val="00837E71"/>
    <w:rsid w:val="00844196"/>
    <w:rsid w:val="00864CCF"/>
    <w:rsid w:val="00877167"/>
    <w:rsid w:val="00880078"/>
    <w:rsid w:val="00881B14"/>
    <w:rsid w:val="008954A7"/>
    <w:rsid w:val="008D33F7"/>
    <w:rsid w:val="008D3D90"/>
    <w:rsid w:val="008E1CC8"/>
    <w:rsid w:val="008F65FC"/>
    <w:rsid w:val="00901BFB"/>
    <w:rsid w:val="00912446"/>
    <w:rsid w:val="00914163"/>
    <w:rsid w:val="00916878"/>
    <w:rsid w:val="00932CAE"/>
    <w:rsid w:val="00942D0D"/>
    <w:rsid w:val="00955615"/>
    <w:rsid w:val="009646CE"/>
    <w:rsid w:val="00964E1A"/>
    <w:rsid w:val="00985E49"/>
    <w:rsid w:val="009A1BBD"/>
    <w:rsid w:val="009A1C7B"/>
    <w:rsid w:val="009A6961"/>
    <w:rsid w:val="009B20C9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AF3BF0"/>
    <w:rsid w:val="00B0186C"/>
    <w:rsid w:val="00B06FDB"/>
    <w:rsid w:val="00B17654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852CE"/>
    <w:rsid w:val="00C93238"/>
    <w:rsid w:val="00CA6E62"/>
    <w:rsid w:val="00CB505C"/>
    <w:rsid w:val="00CB7BD9"/>
    <w:rsid w:val="00CE45A8"/>
    <w:rsid w:val="00CE4850"/>
    <w:rsid w:val="00CF6F5F"/>
    <w:rsid w:val="00D00518"/>
    <w:rsid w:val="00D10E34"/>
    <w:rsid w:val="00D13CB9"/>
    <w:rsid w:val="00D15279"/>
    <w:rsid w:val="00D1532E"/>
    <w:rsid w:val="00D24FE1"/>
    <w:rsid w:val="00D3164A"/>
    <w:rsid w:val="00D34801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258D"/>
    <w:rsid w:val="00EA49F7"/>
    <w:rsid w:val="00EB6221"/>
    <w:rsid w:val="00EC44C6"/>
    <w:rsid w:val="00ED3C49"/>
    <w:rsid w:val="00EE6840"/>
    <w:rsid w:val="00F041F4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D3976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8E1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CC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CC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CC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CC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8E1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CC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CC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CC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CC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St-499/2018</izvorni_sadrzaj>
    <derivirana_varijabla naziv="DomainObject.Predmet.OznakaBroj_1">St-499/2018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TOURS turistička agencija, društvo s ograničenom odgovornošću za kompjuterski inženjering</izvorni_sadrzaj>
    <derivirana_varijabla naziv="DomainObject.Predmet.ProtustrankaFormated_1">  FUTURA TOURS turistička agencija, društvo s ograničenom odgovornošću za kompjuterski inženjering</derivirana_varijabla>
  </DomainObject.Predmet.ProtustrankaFormated>
  <DomainObject.Predmet.ProtustrankaFormatedOIB>
    <izvorni_sadrzaj>  FUTURA TOURS turistička agencija, društvo s ograničenom odgovornošću za kompjuterski inženjering, OIB 82253546585</izvorni_sadrzaj>
    <derivirana_varijabla naziv="DomainObject.Predmet.ProtustrankaFormatedOIB_1">  FUTURA TOURS turistička agencija, društvo s ograničenom odgovornošću za kompjuterski inženjering, OIB 82253546585</derivirana_varijabla>
  </DomainObject.Predmet.ProtustrankaFormatedOIB>
  <DomainObject.Predmet.ProtustrankaFormatedWithAdress>
    <izvorni_sadrzaj> FUTURA TOURS turistička agencija, društvo s ograničenom odgovornošću za kompjuterski inženjering, Gršćica 3, 20271 Blato</izvorni_sadrzaj>
    <derivirana_varijabla naziv="DomainObject.Predmet.ProtustrankaFormatedWithAdress_1"> FUTURA TOURS turistička agencija, društvo s ograničenom odgovornošću za kompjuterski inženjering, Gršćica 3, 20271 Blato</derivirana_varijabla>
  </DomainObject.Predmet.ProtustrankaFormatedWithAdress>
  <DomainObject.Predmet.ProtustrankaFormatedWithAdressOIB>
    <izvorni_sadrzaj> FUTURA TOURS turistička agencija, društvo s ograničenom odgovornošću za kompjuterski inženjering, OIB 82253546585, Gršćica 3, 20271 Blato</izvorni_sadrzaj>
    <derivirana_varijabla naziv="DomainObject.Predmet.ProtustrankaFormatedWithAdressOIB_1"> FUTURA TOURS turistička agencija, društvo s ograničenom odgovornošću za kompjuterski inženjering, OIB 82253546585, Gršćica 3, 20271 Blato</derivirana_varijabla>
  </DomainObject.Predmet.ProtustrankaFormatedWithAdressOIB>
  <DomainObject.Predmet.ProtustrankaWithAdress>
    <izvorni_sadrzaj>FUTURA TOURS turistička agencija, društvo s ograničenom odgovornošću za kompjuterski inženjering Gršćica 3, 20271 Blato</izvorni_sadrzaj>
    <derivirana_varijabla naziv="DomainObject.Predmet.ProtustrankaWithAdress_1">FUTURA TOURS turistička agencija, društvo s ograničenom odgovornošću za kompjuterski inženjering Gršćica 3, 20271 Blato</derivirana_varijabla>
  </DomainObject.Predmet.ProtustrankaWithAdress>
  <DomainObject.Predmet.ProtustrankaWithAdressOIB>
    <izvorni_sadrzaj>FUTURA TOURS turistička agencija, društvo s ograničenom odgovornošću za kompjuterski inženjering, OIB 82253546585, Gršćica 3, 20271 Blato</izvorni_sadrzaj>
    <derivirana_varijabla naziv="DomainObject.Predmet.ProtustrankaWithAdressOIB_1">FUTURA TOURS turistička agencija, društvo s ograničenom odgovornošću za kompjuterski inženjering, OIB 82253546585, Gršćica 3, 20271 Blato</derivirana_varijabla>
  </DomainObject.Predmet.ProtustrankaWithAdressOIB>
  <DomainObject.Predmet.ProtustrankaNazivFormated>
    <izvorni_sadrzaj>FUTURA TOURS turistička agencija, društvo s ograničenom odgovornošću za kompjuterski inženjering</izvorni_sadrzaj>
    <derivirana_varijabla naziv="DomainObject.Predmet.ProtustrankaNazivFormated_1">FUTURA TOURS turistička agencija, društvo s ograničenom odgovornošću za kompjuterski inženjering</derivirana_varijabla>
  </DomainObject.Predmet.ProtustrankaNazivFormated>
  <DomainObject.Predmet.ProtustrankaNazivFormatedOIB>
    <izvorni_sadrzaj>FUTURA TOURS turistička agencija, društvo s ograničenom odgovornošću za kompjuterski inženjering, OIB 82253546585</izvorni_sadrzaj>
    <derivirana_varijabla naziv="DomainObject.Predmet.ProtustrankaNazivFormatedOIB_1">FUTURA TOURS turistička agencija, društvo s ograničenom odgovornošću za kompjuterski inženjering, OIB 82253546585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15041.86</izvorni_sadrzaj>
    <derivirana_varijabla naziv="DomainObject.Predmet.TrenutnaVrijednost_1">15041.86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FUTURA TOURS turistička agencija, društvo s ograničenom odgovornošću za kompjuterski inženjering</item>
    </izvorni_sadrzaj>
    <derivirana_varijabla naziv="DomainObject.Predmet.ProtuStrankaListFormated_1">
      <item>FUTURA TOURS turistička agencija, društvo s ograničenom odgovornošću za kompjuterski inženjering</item>
    </derivirana_varijabla>
  </DomainObject.Predmet.ProtuStrankaListFormated>
  <DomainObject.Predmet.ProtuStrankaListFormatedOIB>
    <izvorni_sadrzaj>
      <item>FUTURA TOURS turistička agencija, društvo s ograničenom odgovornošću za kompjuterski inženjering, OIB 82253546585</item>
    </izvorni_sadrzaj>
    <derivirana_varijabla naziv="DomainObject.Predmet.ProtuStrankaListFormatedOIB_1">
      <item>FUTURA TOURS turistička agencija, društvo s ograničenom odgovornošću za kompjuterski inženjering, OIB 82253546585</item>
    </derivirana_varijabla>
  </DomainObject.Predmet.ProtuStrankaListFormatedOIB>
  <DomainObject.Predmet.ProtuStrankaListFormatedWithAdress>
    <izvorni_sadrzaj>
      <item>FUTURA TOURS turistička agencija, društvo s ograničenom odgovornošću za kompjuterski inženjering, Gršćica 3, 20271 Blato</item>
    </izvorni_sadrzaj>
    <derivirana_varijabla naziv="DomainObject.Predmet.ProtuStrankaListFormatedWithAdress_1">
      <item>FUTURA TOURS turistička agencija, društvo s ograničenom odgovornošću za kompjuterski inženjering, Gršćica 3, 20271 Blato</item>
    </derivirana_varijabla>
  </DomainObject.Predmet.ProtuStrankaListFormatedWithAdress>
  <DomainObject.Predmet.ProtuStrankaListFormatedWithAdressOIB>
    <izvorni_sadrzaj>
      <item>FUTURA TOURS turistička agencija, društvo s ograničenom odgovornošću za kompjuterski inženjering, OIB 82253546585, Gršćica 3, 20271 Blato</item>
    </izvorni_sadrzaj>
    <derivirana_varijabla naziv="DomainObject.Predmet.ProtuStrankaListFormatedWithAdressOIB_1">
      <item>FUTURA TOURS turistička agencija, društvo s ograničenom odgovornošću za kompjuterski inženjering, OIB 82253546585, Gršćica 3, 20271 Blato</item>
    </derivirana_varijabla>
  </DomainObject.Predmet.ProtuStrankaListFormatedWithAdressOIB>
  <DomainObject.Predmet.ProtuStrankaListNazivFormated>
    <izvorni_sadrzaj>
      <item>FUTURA TOURS turistička agencija, društvo s ograničenom odgovornošću za kompjuterski inženjering</item>
    </izvorni_sadrzaj>
    <derivirana_varijabla naziv="DomainObject.Predmet.ProtuStrankaListNazivFormated_1">
      <item>FUTURA TOURS turistička agencija, društvo s ograničenom odgovornošću za kompjuterski inženjering</item>
    </derivirana_varijabla>
  </DomainObject.Predmet.ProtuStrankaListNazivFormated>
  <DomainObject.Predmet.ProtuStrankaListNazivFormatedOIB>
    <izvorni_sadrzaj>
      <item>FUTURA TOURS turistička agencija, društvo s ograničenom odgovornošću za kompjuterski inženjering, OIB 82253546585</item>
    </izvorni_sadrzaj>
    <derivirana_varijabla naziv="DomainObject.Predmet.ProtuStrankaListNazivFormatedOIB_1">
      <item>FUTURA TOURS turistička agencija, društvo s ograničenom odgovornošću za kompjuterski inženjering, OIB 82253546585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FUTURA TOURS turistička agencija, društvo s ograničenom odgovornošću za kompjuterski inženjering</izvorni_sadrzaj>
    <derivirana_varijabla naziv="DomainObject.Predmet.ProtustrankaIDrugi_1">FUTURA TOURS turistička agencija, društvo s ograničenom odgovornošću za kompjuterski inženjering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FUTURA TOURS turistička agencija, društvo s ograničenom odgovornošću za kompjuterski inženjering, OIB 82253546585, Gršćica 3, 20271 Blato</izvorni_sadrzaj>
    <derivirana_varijabla naziv="DomainObject.Predmet.ProtustrankaIDrugiAdressOIB_1">FUTURA TOURS turistička agencija, društvo s ograničenom odgovornošću za kompjuterski inženjering, OIB 82253546585, Gršćica 3,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FUTURA TOURS turistička agencija, društvo s ograničenom odgovornošću za kompjuterski inženjering</item>
    </izvorni_sadrzaj>
    <derivirana_varijabla naziv="DomainObject.Predmet.SudioniciListNaziv_1">
      <item>FINA, RC Split, Podružnica Dubrovnik</item>
      <item>FUTURA TOURS turistička agencija, društvo s ograničenom odgovornošću za kompjuterski inženjering</item>
    </derivirana_varijabla>
  </DomainObject.Predmet.SudioniciListNaziv>
  <DomainObject.Predmet.SudioniciListAdressOIB>
    <izvorni_sadrzaj>
      <item>FINA, RC Split, Podružnica Dubrovnik, OIB 85821130368, Vukovarska 2,20000 Dubrovnik</item>
      <item>FUTURA TOURS turistička agencija, društvo s ograničenom odgovornošću za kompjuterski inženjering, OIB 82253546585, Gršćica 3,20271 Blato</item>
    </izvorni_sadrzaj>
    <derivirana_varijabla naziv="DomainObject.Predmet.SudioniciListAdressOIB_1">
      <item>FINA, RC Split, Podružnica Dubrovnik, OIB 85821130368, Vukovarska 2,20000 Dubrovnik</item>
      <item>FUTURA TOURS turistička agencija, društvo s ograničenom odgovornošću za kompjuterski inženjering, OIB 82253546585, Gršćica 3,20271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82253546585</item>
    </izvorni_sadrzaj>
    <derivirana_varijabla naziv="DomainObject.Predmet.SudioniciListNazivOIB_1">
      <item>, OIB 85821130368</item>
      <item>, OIB 82253546585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90FC7-A67C-4B55-ACF2-24639C978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2003</properties:Characters>
  <properties:Lines>50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2018-07-26T11:19:00Z</dcterms:created>
  <dc:creator>Ante Kačić</dc:creator>
  <cp:lastModifiedBy>Vanda Udženija</cp:lastModifiedBy>
  <cp:lastPrinted>2018-09-17T07:59:00Z</cp:lastPrinted>
  <dcterms:modified xmlns:xsi="http://www.w3.org/2001/XMLSchema-instance" xsi:type="dcterms:W3CDTF">2018-09-17T10:38:00Z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(499-2018 oglas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