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a7ef" w14:paraId="a9ea7ef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Pr="00DE49DD">
        <w:rPr>
          <w:lang w:val="hr-HR"/>
        </w:rPr>
        <w:t>: 2</w:t>
      </w:r>
      <w:r w:rsidR="0083759D" w:rsidRPr="00DE49DD">
        <w:rPr>
          <w:lang w:val="hr-HR"/>
        </w:rPr>
        <w:t xml:space="preserve"> </w:t>
      </w:r>
      <w:r w:rsidR="00737C86" w:rsidRPr="00DE49DD">
        <w:rPr>
          <w:lang w:val="hr-HR"/>
        </w:rPr>
        <w:t>St-</w:t>
      </w:r>
      <w:r w:rsidR="00DE49DD" w:rsidRPr="00DE49DD">
        <w:rPr>
          <w:lang w:val="hr-HR"/>
        </w:rPr>
        <w:t>945</w:t>
      </w:r>
      <w:r w:rsidR="00665719" w:rsidRPr="00DE49DD"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45703A">
        <w:t>,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E49DD" w:rsidRPr="00DE49DD">
        <w:t>MIRNI KUTAK d.o.o., OIB: 17270447976 sa sjedištem u Školska 41 40324 Goričan</w:t>
      </w:r>
      <w:r w:rsidR="00DD60D1" w:rsidRPr="00DE49DD">
        <w:t xml:space="preserve">, dana </w:t>
      </w:r>
      <w:r w:rsidR="00B8593C">
        <w:t>05</w:t>
      </w:r>
      <w:r w:rsidR="00DE49DD" w:rsidRPr="00DE49DD">
        <w:t>. rujna</w:t>
      </w:r>
      <w:r w:rsidR="00DD60D1" w:rsidRPr="00DE49DD">
        <w:t xml:space="preserve"> 2016</w:t>
      </w:r>
      <w:r w:rsidR="00920620" w:rsidRPr="00DE49DD">
        <w:t xml:space="preserve">. </w:t>
      </w:r>
      <w:r w:rsidR="00920620">
        <w:t>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 w:rsidRPr="00DE49DD">
        <w:t xml:space="preserve">dužnika </w:t>
      </w:r>
      <w:r w:rsidR="00DE49DD" w:rsidRPr="00DE49DD">
        <w:t>MIRNI KUTAK d.o.o., OIB: 17270447976 sa sjedištem u Školska 41 40324 Goričan</w:t>
      </w:r>
      <w:r w:rsidR="00830E49" w:rsidRPr="00DE49DD">
        <w:t xml:space="preserve">, iznosi </w:t>
      </w:r>
      <w:r w:rsidR="00DE49DD" w:rsidRPr="00DE49DD">
        <w:t>6.337,27</w:t>
      </w:r>
      <w:r w:rsidR="007A5B1B" w:rsidRPr="00DE49DD">
        <w:t xml:space="preserve"> </w:t>
      </w:r>
      <w:r w:rsidR="0020506B" w:rsidRPr="00DE49DD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</w:t>
      </w:r>
      <w:r w:rsidRPr="00DE49DD">
        <w:t xml:space="preserve">se </w:t>
      </w:r>
      <w:r w:rsidR="0045703A" w:rsidRPr="00DE49DD">
        <w:t>direktor</w:t>
      </w:r>
      <w:r w:rsidR="00DE49DD" w:rsidRPr="00DE49DD">
        <w:t>ica</w:t>
      </w:r>
      <w:r w:rsidR="002E00D7" w:rsidRPr="00DE49DD">
        <w:t xml:space="preserve"> dužnika</w:t>
      </w:r>
      <w:r w:rsidR="007A5B1B" w:rsidRPr="00DE49DD">
        <w:t xml:space="preserve"> </w:t>
      </w:r>
      <w:r w:rsidR="00DE49DD" w:rsidRPr="00DE49DD">
        <w:t>Katarina Ma</w:t>
      </w:r>
      <w:r w:rsidR="00B8593C">
        <w:t>rkač, OIB: 66507019918, Goričan,</w:t>
      </w:r>
      <w:r w:rsidR="00DE49DD" w:rsidRPr="00DE49DD">
        <w:t xml:space="preserve"> Školska 41</w:t>
      </w:r>
      <w:r w:rsidR="00220630" w:rsidRPr="00DE49DD">
        <w:t>,</w:t>
      </w:r>
      <w:r w:rsidR="00BB09D3" w:rsidRPr="00DE49DD">
        <w:t xml:space="preserve"> </w:t>
      </w:r>
      <w:r w:rsidR="00B42637" w:rsidRPr="00DE49DD">
        <w:t>da</w:t>
      </w:r>
      <w:r w:rsidRPr="00DE49DD">
        <w:t xml:space="preserve"> u roku od pet</w:t>
      </w:r>
      <w:r>
        <w:t>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703A">
        <w:t>direktor</w:t>
      </w:r>
      <w:r w:rsidR="00220630"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 w:rsidRPr="00DE49DD">
      <w:pPr>
        <w:jc w:val="center"/>
        <w:outlineLvl w:val="0"/>
        <w:rPr>
          <w:lang w:val="hr-HR"/>
        </w:rPr>
      </w:pPr>
    </w:p>
    <w:p w:rsidRDefault="005B010B" w:rsidP="005B010B" w:rsidR="005B010B" w:rsidRPr="00DE49DD">
      <w:pPr>
        <w:jc w:val="center"/>
        <w:outlineLvl w:val="0"/>
        <w:rPr>
          <w:lang w:val="hr-HR"/>
        </w:rPr>
      </w:pPr>
      <w:r w:rsidRPr="00DE49DD">
        <w:rPr>
          <w:lang w:val="hr-HR"/>
        </w:rPr>
        <w:t xml:space="preserve">U Varaždinu, </w:t>
      </w:r>
      <w:r w:rsidR="00B8593C">
        <w:rPr>
          <w:lang w:val="hr-HR"/>
        </w:rPr>
        <w:t>05</w:t>
      </w:r>
      <w:r w:rsidR="00DE49DD" w:rsidRPr="00DE49DD">
        <w:rPr>
          <w:lang w:val="hr-HR"/>
        </w:rPr>
        <w:t xml:space="preserve">. rujna </w:t>
      </w:r>
      <w:r w:rsidR="00DD60D1" w:rsidRPr="00DE49DD">
        <w:rPr>
          <w:lang w:val="hr-HR"/>
        </w:rPr>
        <w:t>2016</w:t>
      </w:r>
      <w:r w:rsidRPr="00DE49DD"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D418B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  <w:r w:rsidR="00F232DC">
        <w:rPr>
          <w:lang w:val="hr-HR"/>
        </w:rPr>
        <w:t>,v.r.</w:t>
      </w:r>
    </w:p>
    <w:p w:rsidRDefault="00665719" w:rsidP="006677DB" w:rsidR="0066571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0F2" w:rsidP="007F64E0" w:rsidR="00F100F2">
      <w:r>
        <w:separator/>
      </w:r>
    </w:p>
  </w:endnote>
  <w:endnote w:id="0" w:type="continuationSeparator">
    <w:p w:rsidRDefault="00F100F2" w:rsidP="007F64E0" w:rsidR="00F10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0F2" w:rsidP="007F64E0" w:rsidR="00F100F2">
      <w:r>
        <w:separator/>
      </w:r>
    </w:p>
  </w:footnote>
  <w:footnote w:id="0" w:type="continuationSeparator">
    <w:p w:rsidRDefault="00F100F2" w:rsidP="007F64E0" w:rsidR="00F10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55F2" w:rsidRPr="009F55F2">
      <w:rPr>
        <w:noProof/>
        <w:lang w:val="hr-HR"/>
      </w:rPr>
      <w:t>2</w:t>
    </w:r>
    <w:r>
      <w:fldChar w:fldCharType="end"/>
    </w:r>
  </w:p>
  <w:p w:rsidRDefault="00DE49DD" w:rsidP="00220630" w:rsidR="00220630" w:rsidRPr="00DE49DD">
    <w:pPr>
      <w:jc w:val="right"/>
      <w:outlineLvl w:val="0"/>
      <w:rPr>
        <w:lang w:val="hr-HR"/>
      </w:rPr>
    </w:pPr>
    <w:r w:rsidRPr="00DE49DD">
      <w:rPr>
        <w:lang w:val="hr-HR"/>
      </w:rPr>
      <w:t>Poslovni broj: 2 St-945</w:t>
    </w:r>
    <w:r w:rsidR="00220630" w:rsidRPr="00DE49DD">
      <w:rPr>
        <w:lang w:val="hr-HR"/>
      </w:rPr>
      <w:t>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22C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7A5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063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5703A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55F2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93C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18B4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49DD"/>
    <w:rsid w:val="00DE6D7F"/>
    <w:rsid w:val="00DF1BA5"/>
    <w:rsid w:val="00E01002"/>
    <w:rsid w:val="00E02871"/>
    <w:rsid w:val="00E03E8E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00F2"/>
    <w:rsid w:val="00F11670"/>
    <w:rsid w:val="00F138C4"/>
    <w:rsid w:val="00F20BF1"/>
    <w:rsid w:val="00F232DC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MIRNI KUTAK društvo s ograničenom odgovornošću za ugostiteljstvo i trgovinu</izvorni_sadrzaj>
    <derivirana_varijabla naziv="DomainObject.Predmet.ProtustrankaFormated_1">  MIRNI KUTAK društvo s ograničenom odgovornošću za ugostiteljstvo i trgovinu</derivirana_varijabla>
  </DomainObject.Predmet.ProtustrankaFormated>
  <DomainObject.Predmet.ProtustrankaFormatedOIB>
    <izvorni_sadrzaj>  MIRNI KUTAK društvo s ograničenom odgovornošću za ugostiteljstvo i trgovinu, OIB 17270447976</izvorni_sadrzaj>
    <derivirana_varijabla naziv="DomainObject.Predmet.ProtustrankaFormatedOIB_1">  MIRNI KUTAK društvo s ograničenom odgovornošću za ugostiteljstvo i trgovinu, OIB 17270447976</derivirana_varijabla>
  </DomainObject.Predmet.ProtustrankaFormatedOIB>
  <DomainObject.Predmet.ProtustrankaFormatedWithAdress>
    <izvorni_sadrzaj> MIRNI KUTAK društvo s ograničenom odgovornošću za ugostiteljstvo i trgovinu, Školska 41, 40320 Goričan</izvorni_sadrzaj>
    <derivirana_varijabla naziv="DomainObject.Predmet.ProtustrankaFormatedWithAdress_1"> MIRNI KUTAK društvo s ograničenom odgovornošću za ugostiteljstvo i trgovinu, Školska 41, 40320 Goričan</derivirana_varijabla>
  </DomainObject.Predmet.ProtustrankaFormatedWithAdress>
  <DomainObject.Predmet.ProtustrankaFormatedWithAdressOIB>
    <izvorni_sadrzaj> MIRNI KUTAK društvo s ograničenom odgovornošću za ugostiteljstvo i trgovinu, OIB 17270447976, Školska 41, 40320 Goričan</izvorni_sadrzaj>
    <derivirana_varijabla naziv="DomainObject.Predmet.ProtustrankaFormatedWithAdressOIB_1"> MIRNI KUTAK društvo s ograničenom odgovornošću za ugostiteljstvo i trgovinu, OIB 17270447976, Školska 41, 40320 Goričan</derivirana_varijabla>
  </DomainObject.Predmet.ProtustrankaFormatedWithAdressOIB>
  <DomainObject.Predmet.ProtustrankaWithAdress>
    <izvorni_sadrzaj>MIRNI KUTAK društvo s ograničenom odgovornošću za ugostiteljstvo i trgovinu Školska 41, 40320 Goričan</izvorni_sadrzaj>
    <derivirana_varijabla naziv="DomainObject.Predmet.ProtustrankaWithAdress_1">MIRNI KUTAK društvo s ograničenom odgovornošću za ugostiteljstvo i trgovinu Školska 41, 40320 Goričan</derivirana_varijabla>
  </DomainObject.Predmet.ProtustrankaWithAdress>
  <DomainObject.Predmet.ProtustrankaWithAdressOIB>
    <izvorni_sadrzaj>MIRNI KUTAK društvo s ograničenom odgovornošću za ugostiteljstvo i trgovinu, OIB 17270447976, Školska 41, 40320 Goričan</izvorni_sadrzaj>
    <derivirana_varijabla naziv="DomainObject.Predmet.ProtustrankaWithAdressOIB_1">MIRNI KUTAK društvo s ograničenom odgovornošću za ugostiteljstvo i trgovinu, OIB 17270447976, Školska 41, 40320 Goričan</derivirana_varijabla>
  </DomainObject.Predmet.ProtustrankaWithAdressOIB>
  <DomainObject.Predmet.ProtustrankaNazivFormated>
    <izvorni_sadrzaj>MIRNI KUTAK društvo s ograničenom odgovornošću za ugostiteljstvo i trgovinu</izvorni_sadrzaj>
    <derivirana_varijabla naziv="DomainObject.Predmet.ProtustrankaNazivFormated_1">MIRNI KUTAK društvo s ograničenom odgovornošću za ugostiteljstvo i trgovinu</derivirana_varijabla>
  </DomainObject.Predmet.ProtustrankaNazivFormated>
  <DomainObject.Predmet.ProtustrankaNazivFormatedOIB>
    <izvorni_sadrzaj>MIRNI KUTAK društvo s ograničenom odgovornošću za ugostiteljstvo i trgovinu, OIB 17270447976</izvorni_sadrzaj>
    <derivirana_varijabla naziv="DomainObject.Predmet.ProtustrankaNazivFormatedOIB_1">MIRNI KUTAK društvo s ograničenom odgovornošću za ugostiteljstvo i trgovinu, OIB 17270447976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6337.27</izvorni_sadrzaj>
    <derivirana_varijabla naziv="DomainObject.Predmet.TrenutnaVrijednost_1">6337.27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MIRNI KUTAK društvo s ograničenom odgovornošću za ugostiteljstvo i trgovinu</item>
    </izvorni_sadrzaj>
    <derivirana_varijabla naziv="DomainObject.Predmet.ProtuStrankaListFormated_1">
      <item>MIRNI KUTAK društvo s ograničenom odgovornošću za ugostiteljstvo i trgovinu</item>
    </derivirana_varijabla>
  </DomainObject.Predmet.ProtuStrankaListFormated>
  <DomainObject.Predmet.ProtuStrankaListFormatedOIB>
    <izvorni_sadrzaj>
      <item>MIRNI KUTAK društvo s ograničenom odgovornošću za ugostiteljstvo i trgovinu, OIB 17270447976</item>
    </izvorni_sadrzaj>
    <derivirana_varijabla naziv="DomainObject.Predmet.ProtuStrankaListFormatedOIB_1">
      <item>MIRNI KUTAK društvo s ograničenom odgovornošću za ugostiteljstvo i trgovinu, OIB 17270447976</item>
    </derivirana_varijabla>
  </DomainObject.Predmet.ProtuStrankaListFormatedOIB>
  <DomainObject.Predmet.ProtuStrankaListFormatedWithAdress>
    <izvorni_sadrzaj>
      <item>MIRNI KUTAK društvo s ograničenom odgovornošću za ugostiteljstvo i trgovinu, Školska 41, 40320 Goričan</item>
    </izvorni_sadrzaj>
    <derivirana_varijabla naziv="DomainObject.Predmet.ProtuStrankaListFormatedWithAdress_1">
      <item>MIRNI KUTAK društvo s ograničenom odgovornošću za ugostiteljstvo i trgovinu, Školska 41, 40320 Goričan</item>
    </derivirana_varijabla>
  </DomainObject.Predmet.ProtuStrankaListFormatedWithAdress>
  <DomainObject.Predmet.ProtuStrankaListFormatedWithAdressOIB>
    <izvorni_sadrzaj>
      <item>MIRNI KUTAK društvo s ograničenom odgovornošću za ugostiteljstvo i trgovinu, OIB 17270447976, Školska 41, 40320 Goričan</item>
    </izvorni_sadrzaj>
    <derivirana_varijabla naziv="DomainObject.Predmet.ProtuStrankaListFormatedWithAdressOIB_1">
      <item>MIRNI KUTAK društvo s ograničenom odgovornošću za ugostiteljstvo i trgovinu, OIB 17270447976, Školska 41, 40320 Goričan</item>
    </derivirana_varijabla>
  </DomainObject.Predmet.ProtuStrankaListFormatedWithAdressOIB>
  <DomainObject.Predmet.ProtuStrankaListNazivFormated>
    <izvorni_sadrzaj>
      <item>MIRNI KUTAK društvo s ograničenom odgovornošću za ugostiteljstvo i trgovinu</item>
    </izvorni_sadrzaj>
    <derivirana_varijabla naziv="DomainObject.Predmet.ProtuStrankaListNazivFormated_1">
      <item>MIRNI KUTAK društvo s ograničenom odgovornošću za ugostiteljstvo i trgovinu</item>
    </derivirana_varijabla>
  </DomainObject.Predmet.ProtuStrankaListNazivFormated>
  <DomainObject.Predmet.ProtuStrankaListNazivFormatedOIB>
    <izvorni_sadrzaj>
      <item>MIRNI KUTAK društvo s ograničenom odgovornošću za ugostiteljstvo i trgovinu, OIB 17270447976</item>
    </izvorni_sadrzaj>
    <derivirana_varijabla naziv="DomainObject.Predmet.ProtuStrankaListNazivFormatedOIB_1">
      <item>MIRNI KUTAK društvo s ograničenom odgovornošću za ugostiteljstvo i trgovinu, OIB 17270447976</item>
    </derivirana_varijabla>
  </DomainObject.Predmet.ProtuStrankaListNazivFormatedOIB>
  <DomainObject.Predmet.OstaliListFormated>
    <izvorni_sadrzaj>
      <item>Trovački sud u Varaždinu - Sudski registar</item>
      <item>e-Oglasna</item>
    </izvorni_sadrzaj>
    <derivirana_varijabla naziv="DomainObject.Predmet.OstaliListFormated_1">
      <item>Trovački sud u Varaždinu - Sudski registar</item>
      <item>e-Oglasna</item>
    </derivirana_varijabla>
  </DomainObject.Predmet.OstaliListFormated>
  <DomainObject.Predmet.OstaliListFormatedOIB>
    <izvorni_sadrzaj>
      <item>Trovački sud u Varaždinu - Sudski registar</item>
      <item>e-Oglasna</item>
    </izvorni_sadrzaj>
    <derivirana_varijabla naziv="DomainObject.Predmet.OstaliListFormatedOIB_1">
      <item>Trovački sud u Varaždinu - Sudski registar</item>
      <item>e-Oglasna</item>
    </derivirana_varijabla>
  </DomainObject.Predmet.OstaliListFormatedOIB>
  <DomainObject.Predmet.OstaliListFormatedWithAdress>
    <izvorni_sadrzaj>
      <item>Trovački sud u Varaždinu - Sudski registar, B.Radića 2, 42000 Varaždin</item>
      <item>e-Oglasna</item>
    </izvorni_sadrzaj>
    <derivirana_varijabla naziv="DomainObject.Predmet.OstaliListFormatedWithAdress_1">
      <item>Trovački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Trovački sud u Varaždinu - Sudski registar, B.Radića 2, 42000 Varaždin</item>
      <item>e-Oglasna</item>
    </izvorni_sadrzaj>
    <derivirana_varijabla naziv="DomainObject.Predmet.OstaliListFormatedWithAdressOIB_1">
      <item>Trovački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Trovački sud u Varaždinu - Sudski registar</item>
      <item>e-Oglasna</item>
    </izvorni_sadrzaj>
    <derivirana_varijabla naziv="DomainObject.Predmet.OstaliListNazivFormated_1">
      <item>Trovački sud u Varaždinu - Sudski registar</item>
      <item>e-Oglasna</item>
    </derivirana_varijabla>
  </DomainObject.Predmet.OstaliListNazivFormated>
  <DomainObject.Predmet.OstaliListNazivFormatedOIB>
    <izvorni_sadrzaj>
      <item>Trovački sud u Varaždinu - Sudski registar</item>
      <item>e-Oglasna</item>
    </izvorni_sadrzaj>
    <derivirana_varijabla naziv="DomainObject.Predmet.OstaliListNazivFormatedOIB_1">
      <item>Trovački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MIRNI KUTAK društvo s ograničenom odgovornošću za ugostiteljstvo i trgovinu</izvorni_sadrzaj>
    <derivirana_varijabla naziv="DomainObject.Predmet.ProtustrankaIDrugi_1">MIRNI KUTAK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MIRNI KUTAK društvo s ograničenom odgovornošću za ugostiteljstvo i trgovinu, OIB 17270447976, Školska 41, 40320 Goričan</izvorni_sadrzaj>
    <derivirana_varijabla naziv="DomainObject.Predmet.ProtustrankaIDrugiAdressOIB_1">MIRNI KUTAK društvo s ograničenom odgovornošću za ugostiteljstvo i trgovinu, OIB 17270447976, Školska 41,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MIRNI KUTAK društvo s ograničenom odgovornošću za ugostiteljstvo i trgovinu</item>
      <item>Financijska agencija</item>
      <item>Trovački sud u Varaždinu - Sudski registar</item>
      <item>e-Oglasna</item>
    </izvorni_sadrzaj>
    <derivirana_varijabla naziv="DomainObject.Predmet.SudioniciListNaziv_1">
      <item>MIRNI KUTAK društvo s ograničenom odgovornošću za ugostiteljstvo i trgovinu</item>
      <item>Financijska agencija</item>
      <item>Trovački sud u Varaždinu - Sudski registar</item>
      <item>e-Oglasna</item>
    </derivirana_varijabla>
  </DomainObject.Predmet.SudioniciListNaziv>
  <DomainObject.Predmet.SudioniciListAdressOIB>
    <izvorni_sadrzaj>
      <item>MIRNI KUTAK društvo s ograničenom odgovornošću za ugostiteljstvo i trgovinu, OIB 17270447976, Školska 41,40320 Goričan</item>
      <item>Financijska agencija, OIB 85821130368, Ulica grada Vukovara 70,10000 Zagreb</item>
      <item>Trovački sud u Varaždinu - Sudski registar, B.Radića 2,42000 Varaždin</item>
      <item>e-Oglasna</item>
    </izvorni_sadrzaj>
    <derivirana_varijabla naziv="DomainObject.Predmet.SudioniciListAdressOIB_1">
      <item>MIRNI KUTAK društvo s ograničenom odgovornošću za ugostiteljstvo i trgovinu, OIB 17270447976, Školska 41,40320 Goričan</item>
      <item>Financijska agencija, OIB 85821130368, Ulica grada Vukovara 70,10000 Zagreb</item>
      <item>Trovački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17270447976</item>
      <item>, OIB 85821130368</item>
      <item>, OIB null</item>
    </izvorni_sadrzaj>
    <derivirana_varijabla naziv="DomainObject.Predmet.SudioniciListNazivOIB_1">
      <item>, OIB null</item>
      <item>, OIB 17270447976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386</properties:Words>
  <properties:Characters>2046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2016-09-05T10:46:00Z</dcterms:created>
  <dc:creator>user</dc:creator>
  <cp:lastModifiedBy>Marko Makaj</cp:lastModifiedBy>
  <cp:lastPrinted>2016-09-05T10:46:00Z</cp:lastPrinted>
  <dcterms:modified xmlns:xsi="http://www.w3.org/2001/XMLSchema-instance" xsi:type="dcterms:W3CDTF">2016-09-05T10:47:00Z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