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21218" w14:paraId="602121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251249">
        <w:rPr>
          <w:b/>
          <w:sz w:val="22"/>
          <w:szCs w:val="22"/>
        </w:rPr>
        <w:t>785</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51249" w:rsidRPr="00251249">
        <w:rPr>
          <w:sz w:val="22"/>
          <w:szCs w:val="22"/>
        </w:rPr>
        <w:t>CAMPI d.o.o, 20236 Nova Mokošica, Od Izvora 49, OIB: 96521455432</w:t>
      </w:r>
      <w:r w:rsidR="00251249">
        <w:rPr>
          <w:sz w:val="22"/>
          <w:szCs w:val="22"/>
        </w:rPr>
        <w:t xml:space="preserve"> </w:t>
      </w:r>
      <w:r w:rsidR="005109F4">
        <w:rPr>
          <w:sz w:val="22"/>
          <w:szCs w:val="22"/>
        </w:rPr>
        <w:t xml:space="preserve">dana </w:t>
      </w:r>
      <w:r w:rsidR="00251249">
        <w:rPr>
          <w:sz w:val="22"/>
          <w:szCs w:val="22"/>
        </w:rPr>
        <w:t>18</w:t>
      </w:r>
      <w:r w:rsidRPr="00DF6116">
        <w:rPr>
          <w:sz w:val="22"/>
          <w:szCs w:val="22"/>
        </w:rPr>
        <w:t xml:space="preserve">. </w:t>
      </w:r>
      <w:r w:rsidR="005E5D45">
        <w:rPr>
          <w:sz w:val="22"/>
          <w:szCs w:val="22"/>
        </w:rPr>
        <w:t>listopada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251249" w:rsidRPr="00251249">
        <w:rPr>
          <w:sz w:val="22"/>
          <w:szCs w:val="22"/>
        </w:rPr>
        <w:t>CAMPI d.o.o, 20236 Nova Mokošica, Od Izvora 49, OIB: 96521455432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51249" w:rsidRPr="00251249">
        <w:rPr>
          <w:sz w:val="22"/>
          <w:szCs w:val="22"/>
        </w:rPr>
        <w:t>CAMPI d.o.o, 20236 Nova Mokošica, Od Izvora 49, OIB: 96521455432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51249">
        <w:rPr>
          <w:sz w:val="22"/>
          <w:szCs w:val="22"/>
        </w:rPr>
        <w:t>27</w:t>
      </w:r>
      <w:r w:rsidR="005E5D45">
        <w:rPr>
          <w:sz w:val="22"/>
          <w:szCs w:val="22"/>
        </w:rPr>
        <w:t>.</w:t>
      </w:r>
      <w:r w:rsidR="00251249">
        <w:rPr>
          <w:sz w:val="22"/>
          <w:szCs w:val="22"/>
        </w:rPr>
        <w:t>005</w:t>
      </w:r>
      <w:r w:rsidR="005E5D45">
        <w:rPr>
          <w:sz w:val="22"/>
          <w:szCs w:val="22"/>
        </w:rPr>
        <w:t>,</w:t>
      </w:r>
      <w:r w:rsidR="00251249">
        <w:rPr>
          <w:sz w:val="22"/>
          <w:szCs w:val="22"/>
        </w:rPr>
        <w:t>32</w:t>
      </w:r>
      <w:r w:rsidR="003510A8">
        <w:rPr>
          <w:sz w:val="22"/>
          <w:szCs w:val="22"/>
        </w:rPr>
        <w:t xml:space="preserve"> </w:t>
      </w:r>
      <w:r w:rsidRPr="00DF6116">
        <w:rPr>
          <w:sz w:val="22"/>
          <w:szCs w:val="22"/>
        </w:rPr>
        <w:t xml:space="preserve">kune </w:t>
      </w:r>
      <w:r w:rsidR="00477CAA">
        <w:rPr>
          <w:sz w:val="22"/>
          <w:szCs w:val="22"/>
        </w:rPr>
        <w:t xml:space="preserve">u neprekinutom razdoblju od </w:t>
      </w:r>
      <w:r w:rsidR="005E5D45">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51249">
        <w:rPr>
          <w:b/>
          <w:sz w:val="22"/>
          <w:szCs w:val="22"/>
        </w:rPr>
        <w:t>18</w:t>
      </w:r>
      <w:r w:rsidR="00DF5404" w:rsidRPr="00DF5404">
        <w:rPr>
          <w:b/>
          <w:sz w:val="22"/>
          <w:szCs w:val="22"/>
        </w:rPr>
        <w:t xml:space="preserve">. </w:t>
      </w:r>
      <w:r w:rsidR="005E5D45">
        <w:rPr>
          <w:b/>
          <w:sz w:val="22"/>
          <w:szCs w:val="22"/>
        </w:rPr>
        <w:t>listopada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AA1F44" w:rsidR="00DB1D90" w:rsidRPr="00AA1F44">
      <w:pPr>
        <w:numPr>
          <w:ilvl w:val="0"/>
          <w:numId w:val="2"/>
        </w:numPr>
        <w:jc w:val="both"/>
        <w:rPr>
          <w:sz w:val="22"/>
          <w:szCs w:val="22"/>
        </w:rPr>
      </w:pPr>
      <w:r w:rsidRPr="00DF6116">
        <w:rPr>
          <w:sz w:val="22"/>
          <w:szCs w:val="22"/>
        </w:rPr>
        <w:t>e-oglasna ploča suda</w:t>
      </w:r>
    </w:p>
    <w:sectPr w:rsidSect="00357C73" w:rsidR="00DB1D90" w:rsidRPr="00AA1F44">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AA1F4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A4F7B"/>
    <w:rsid w:val="001B1CEA"/>
    <w:rsid w:val="001C3141"/>
    <w:rsid w:val="001D3698"/>
    <w:rsid w:val="001E62AD"/>
    <w:rsid w:val="001F7512"/>
    <w:rsid w:val="00221732"/>
    <w:rsid w:val="002374FF"/>
    <w:rsid w:val="00237AD7"/>
    <w:rsid w:val="00251249"/>
    <w:rsid w:val="00260DC0"/>
    <w:rsid w:val="002A4715"/>
    <w:rsid w:val="002A6BAD"/>
    <w:rsid w:val="0031687B"/>
    <w:rsid w:val="00326615"/>
    <w:rsid w:val="00344938"/>
    <w:rsid w:val="00346E3E"/>
    <w:rsid w:val="003510A8"/>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5D45"/>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52846"/>
    <w:rsid w:val="0079581A"/>
    <w:rsid w:val="007E175F"/>
    <w:rsid w:val="00815F51"/>
    <w:rsid w:val="00817BCB"/>
    <w:rsid w:val="008243A2"/>
    <w:rsid w:val="00824B6D"/>
    <w:rsid w:val="0085311A"/>
    <w:rsid w:val="008D0167"/>
    <w:rsid w:val="008F715D"/>
    <w:rsid w:val="00907BAA"/>
    <w:rsid w:val="00943105"/>
    <w:rsid w:val="00981546"/>
    <w:rsid w:val="009970D1"/>
    <w:rsid w:val="009B415E"/>
    <w:rsid w:val="009F5C94"/>
    <w:rsid w:val="00A026C2"/>
    <w:rsid w:val="00A77ECC"/>
    <w:rsid w:val="00A85944"/>
    <w:rsid w:val="00A96D04"/>
    <w:rsid w:val="00AA1F15"/>
    <w:rsid w:val="00AA1F44"/>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03DD4"/>
    <w:rsid w:val="00D15174"/>
    <w:rsid w:val="00D431CA"/>
    <w:rsid w:val="00D544F9"/>
    <w:rsid w:val="00D6079B"/>
    <w:rsid w:val="00D64ABA"/>
    <w:rsid w:val="00D71996"/>
    <w:rsid w:val="00D71A13"/>
    <w:rsid w:val="00D933F6"/>
    <w:rsid w:val="00DA23AC"/>
    <w:rsid w:val="00DB1D90"/>
    <w:rsid w:val="00DC5DE9"/>
    <w:rsid w:val="00DE70C0"/>
    <w:rsid w:val="00DF5404"/>
    <w:rsid w:val="00DF6116"/>
    <w:rsid w:val="00E6626A"/>
    <w:rsid w:val="00E82BB0"/>
    <w:rsid w:val="00E92CFB"/>
    <w:rsid w:val="00EB0809"/>
    <w:rsid w:val="00EC5038"/>
    <w:rsid w:val="00EC6B5E"/>
    <w:rsid w:val="00ED59C9"/>
    <w:rsid w:val="00F0249C"/>
    <w:rsid w:val="00F027DA"/>
    <w:rsid w:val="00F353C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 1 SZ-a</izvorni_sadrzaj>
    <derivirana_varijabla naziv="DomainObject.Predmet.Opis_1">čl.429.st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St-785/2018</izvorni_sadrzaj>
    <derivirana_varijabla naziv="DomainObject.Predmet.OznakaBroj_1">St-785/2018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CAMPI d.o.o. veterinarska ambulanta privatne prakse za male životinje i usluge</izvorni_sadrzaj>
    <derivirana_varijabla naziv="DomainObject.Predmet.ProtustrankaFormated_1">  CAMPI d.o.o. veterinarska ambulanta privatne prakse za male životinje i usluge</derivirana_varijabla>
  </DomainObject.Predmet.ProtustrankaFormated>
  <DomainObject.Predmet.ProtustrankaFormatedOIB>
    <izvorni_sadrzaj>  CAMPI d.o.o. veterinarska ambulanta privatne prakse za male životinje i usluge, OIB 96521455432</izvorni_sadrzaj>
    <derivirana_varijabla naziv="DomainObject.Predmet.ProtustrankaFormatedOIB_1">  CAMPI d.o.o. veterinarska ambulanta privatne prakse za male životinje i usluge, OIB 96521455432</derivirana_varijabla>
  </DomainObject.Predmet.ProtustrankaFormatedOIB>
  <DomainObject.Predmet.ProtustrankaFormatedWithAdress>
    <izvorni_sadrzaj> CAMPI d.o.o. veterinarska ambulanta privatne prakse za male životinje i usluge, Od Izvora 49, 20236 Nova Mokošica</izvorni_sadrzaj>
    <derivirana_varijabla naziv="DomainObject.Predmet.ProtustrankaFormatedWithAdress_1"> CAMPI d.o.o. veterinarska ambulanta privatne prakse za male životinje i usluge, Od Izvora 49, 20236 Nova Mokošica</derivirana_varijabla>
  </DomainObject.Predmet.ProtustrankaFormatedWithAdress>
  <DomainObject.Predmet.ProtustrankaFormatedWithAdressOIB>
    <izvorni_sadrzaj> CAMPI d.o.o. veterinarska ambulanta privatne prakse za male životinje i usluge, OIB 96521455432, Od Izvora 49, 20236 Nova Mokošica</izvorni_sadrzaj>
    <derivirana_varijabla naziv="DomainObject.Predmet.ProtustrankaFormatedWithAdressOIB_1"> CAMPI d.o.o. veterinarska ambulanta privatne prakse za male životinje i usluge, OIB 96521455432, Od Izvora 49, 20236 Nova Mokošica</derivirana_varijabla>
  </DomainObject.Predmet.ProtustrankaFormatedWithAdressOIB>
  <DomainObject.Predmet.ProtustrankaWithAdress>
    <izvorni_sadrzaj>CAMPI d.o.o. veterinarska ambulanta privatne prakse za male životinje i usluge Od Izvora 49, 20236 Nova Mokošica</izvorni_sadrzaj>
    <derivirana_varijabla naziv="DomainObject.Predmet.ProtustrankaWithAdress_1">CAMPI d.o.o. veterinarska ambulanta privatne prakse za male životinje i usluge Od Izvora 49, 20236 Nova Mokošica</derivirana_varijabla>
  </DomainObject.Predmet.ProtustrankaWithAdress>
  <DomainObject.Predmet.ProtustrankaWithAdressOIB>
    <izvorni_sadrzaj>CAMPI d.o.o. veterinarska ambulanta privatne prakse za male životinje i usluge, OIB 96521455432, Od Izvora 49, 20236 Nova Mokošica</izvorni_sadrzaj>
    <derivirana_varijabla naziv="DomainObject.Predmet.ProtustrankaWithAdressOIB_1">CAMPI d.o.o. veterinarska ambulanta privatne prakse za male životinje i usluge, OIB 96521455432, Od Izvora 49, 20236 Nova Mokošica</derivirana_varijabla>
  </DomainObject.Predmet.ProtustrankaWithAdressOIB>
  <DomainObject.Predmet.ProtustrankaNazivFormated>
    <izvorni_sadrzaj>CAMPI d.o.o. veterinarska ambulanta privatne prakse za male životinje i usluge</izvorni_sadrzaj>
    <derivirana_varijabla naziv="DomainObject.Predmet.ProtustrankaNazivFormated_1">CAMPI d.o.o. veterinarska ambulanta privatne prakse za male životinje i usluge</derivirana_varijabla>
  </DomainObject.Predmet.ProtustrankaNazivFormated>
  <DomainObject.Predmet.ProtustrankaNazivFormatedOIB>
    <izvorni_sadrzaj>CAMPI d.o.o. veterinarska ambulanta privatne prakse za male životinje i usluge, OIB 96521455432</izvorni_sadrzaj>
    <derivirana_varijabla naziv="DomainObject.Predmet.ProtustrankaNazivFormatedOIB_1">CAMPI d.o.o. veterinarska ambulanta privatne prakse za male životinje i usluge, OIB 96521455432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27005.32</izvorni_sadrzaj>
    <derivirana_varijabla naziv="DomainObject.Predmet.TrenutnaVrijednost_1">27005.32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CAMPI d.o.o. veterinarska ambulanta privatne prakse za male životinje i usluge</item>
    </izvorni_sadrzaj>
    <derivirana_varijabla naziv="DomainObject.Predmet.ProtuStrankaListFormated_1">
      <item>CAMPI d.o.o. veterinarska ambulanta privatne prakse za male životinje i usluge</item>
    </derivirana_varijabla>
  </DomainObject.Predmet.ProtuStrankaListFormated>
  <DomainObject.Predmet.ProtuStrankaListFormatedOIB>
    <izvorni_sadrzaj>
      <item>CAMPI d.o.o. veterinarska ambulanta privatne prakse za male životinje i usluge, OIB 96521455432</item>
    </izvorni_sadrzaj>
    <derivirana_varijabla naziv="DomainObject.Predmet.ProtuStrankaListFormatedOIB_1">
      <item>CAMPI d.o.o. veterinarska ambulanta privatne prakse za male životinje i usluge, OIB 96521455432</item>
    </derivirana_varijabla>
  </DomainObject.Predmet.ProtuStrankaListFormatedOIB>
  <DomainObject.Predmet.ProtuStrankaListFormatedWithAdress>
    <izvorni_sadrzaj>
      <item>CAMPI d.o.o. veterinarska ambulanta privatne prakse za male životinje i usluge, Od Izvora 49, 20236 Nova Mokošica</item>
    </izvorni_sadrzaj>
    <derivirana_varijabla naziv="DomainObject.Predmet.ProtuStrankaListFormatedWithAdress_1">
      <item>CAMPI d.o.o. veterinarska ambulanta privatne prakse za male životinje i usluge, Od Izvora 49, 20236 Nova Mokošica</item>
    </derivirana_varijabla>
  </DomainObject.Predmet.ProtuStrankaListFormatedWithAdress>
  <DomainObject.Predmet.ProtuStrankaListFormatedWithAdressOIB>
    <izvorni_sadrzaj>
      <item>CAMPI d.o.o. veterinarska ambulanta privatne prakse za male životinje i usluge, OIB 96521455432, Od Izvora 49, 20236 Nova Mokošica</item>
    </izvorni_sadrzaj>
    <derivirana_varijabla naziv="DomainObject.Predmet.ProtuStrankaListFormatedWithAdressOIB_1">
      <item>CAMPI d.o.o. veterinarska ambulanta privatne prakse za male životinje i usluge, OIB 96521455432, Od Izvora 49, 20236 Nova Mokošica</item>
    </derivirana_varijabla>
  </DomainObject.Predmet.ProtuStrankaListFormatedWithAdressOIB>
  <DomainObject.Predmet.ProtuStrankaListNazivFormated>
    <izvorni_sadrzaj>
      <item>CAMPI d.o.o. veterinarska ambulanta privatne prakse za male životinje i usluge</item>
    </izvorni_sadrzaj>
    <derivirana_varijabla naziv="DomainObject.Predmet.ProtuStrankaListNazivFormated_1">
      <item>CAMPI d.o.o. veterinarska ambulanta privatne prakse za male životinje i usluge</item>
    </derivirana_varijabla>
  </DomainObject.Predmet.ProtuStrankaListNazivFormated>
  <DomainObject.Predmet.ProtuStrankaListNazivFormatedOIB>
    <izvorni_sadrzaj>
      <item>CAMPI d.o.o. veterinarska ambulanta privatne prakse za male životinje i usluge, OIB 96521455432</item>
    </izvorni_sadrzaj>
    <derivirana_varijabla naziv="DomainObject.Predmet.ProtuStrankaListNazivFormatedOIB_1">
      <item>CAMPI d.o.o. veterinarska ambulanta privatne prakse za male životinje i usluge, OIB 96521455432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CAMPI d.o.o. veterinarska ambulanta privatne prakse za male životinje i usluge</izvorni_sadrzaj>
    <derivirana_varijabla naziv="DomainObject.Predmet.ProtustrankaIDrugi_1">CAMPI d.o.o. veterinarska ambulanta privatne prakse za male životinje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CAMPI d.o.o. veterinarska ambulanta privatne prakse za male životinje i usluge, OIB 96521455432, Od Izvora 49, 20236 Nova Mokošica</izvorni_sadrzaj>
    <derivirana_varijabla naziv="DomainObject.Predmet.ProtustrankaIDrugiAdressOIB_1">CAMPI d.o.o. veterinarska ambulanta privatne prakse za male životinje i usluge, OIB 96521455432, Od Izvora 49,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CAMPI d.o.o. veterinarska ambulanta privatne prakse za male životinje i usluge</item>
    </izvorni_sadrzaj>
    <derivirana_varijabla naziv="DomainObject.Predmet.SudioniciListNaziv_1">
      <item>FINA, RC Split, Podružnica Dubrovnik</item>
      <item>CAMPI d.o.o. veterinarska ambulanta privatne prakse za male životinje i usluge</item>
    </derivirana_varijabla>
  </DomainObject.Predmet.SudioniciListNaziv>
  <DomainObject.Predmet.SudioniciListAdressOIB>
    <izvorni_sadrzaj>
      <item>FINA, RC Split, Podružnica Dubrovnik, OIB 85821130368, Vukovarska 2,20000 Dubrovnik</item>
      <item>CAMPI d.o.o. veterinarska ambulanta privatne prakse za male životinje i usluge, OIB 96521455432, Od Izvora 49,20236 Nova Mokošica</item>
    </izvorni_sadrzaj>
    <derivirana_varijabla naziv="DomainObject.Predmet.SudioniciListAdressOIB_1">
      <item>FINA, RC Split, Podružnica Dubrovnik, OIB 85821130368, Vukovarska 2,20000 Dubrovnik</item>
      <item>CAMPI d.o.o. veterinarska ambulanta privatne prakse za male životinje i usluge, OIB 96521455432, Od Izvora 49,20236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96521455432</item>
    </izvorni_sadrzaj>
    <derivirana_varijabla naziv="DomainObject.Predmet.SudioniciListNazivOIB_1">
      <item>, OIB 85821130368</item>
      <item>, OIB 96521455432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2011</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2018-10-18T11:18:00Z</dcterms:created>
  <dc:creator>Joško Livaković</dc:creator>
  <cp:lastModifiedBy>Andrijana Leto</cp:lastModifiedBy>
  <cp:lastPrinted>2018-10-03T09:23:00Z</cp:lastPrinted>
  <dcterms:modified xmlns:xsi="http://www.w3.org/2001/XMLSchema-instance" xsi:type="dcterms:W3CDTF">2018-10-18T11:21:00Z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(785-18-oglas - čl. 430 SZ - BOLJA VERZIJA.docx)</vt:lpwstr>
  </prop:property>
  <prop:property name="CC_coloring" pid="4" fmtid="{D5CDD505-2E9C-101B-9397-08002B2CF9AE}">
    <vt:bool>false</vt:bool>
  </prop:property>
  <prop:property name="BrojStranica" pid="5" fmtid="{D5CDD505-2E9C-101B-9397-08002B2CF9AE}">
    <vt:i4>1</vt:i4>
  </prop:property>
</prop:Properties>
</file>