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d6fd" w14:paraId="3c2d6f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101D30">
      <w:pPr>
        <w:jc w:val="both"/>
        <w:rPr>
          <w:b/>
        </w:rPr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101D30">
        <w:rPr>
          <w:b/>
        </w:rPr>
        <w:t>70</w:t>
      </w:r>
      <w:r w:rsidR="001A60F7">
        <w:rPr>
          <w:b/>
        </w:rPr>
        <w:t>5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1A60F7">
        <w:t>CATERING LOBARIS</w:t>
      </w:r>
      <w:r w:rsidR="00101D30">
        <w:t xml:space="preserve"> jednostavno društvo s ograničenom odgovornošću za </w:t>
      </w:r>
      <w:r w:rsidR="001A60F7">
        <w:t>ugostiteljstvo</w:t>
      </w:r>
      <w:r w:rsidR="00101D30">
        <w:t xml:space="preserve"> i usluge, </w:t>
      </w:r>
      <w:r w:rsidR="0051209F">
        <w:t>skraćena tvrtka:</w:t>
      </w:r>
      <w:r w:rsidR="00101D30">
        <w:t xml:space="preserve"> </w:t>
      </w:r>
      <w:r w:rsidR="001A60F7" w:rsidRPr="001A60F7">
        <w:t>CATERING LOBARIS</w:t>
      </w:r>
      <w:r w:rsidR="00101D30">
        <w:t xml:space="preserve"> j.d.o.o.</w:t>
      </w:r>
      <w:r w:rsidR="0051209F">
        <w:t xml:space="preserve">, Zagreb, </w:t>
      </w:r>
      <w:r w:rsidR="001A60F7">
        <w:t xml:space="preserve">Poljana Zdenka </w:t>
      </w:r>
      <w:proofErr w:type="spellStart"/>
      <w:r w:rsidR="001A60F7">
        <w:t>Mikine</w:t>
      </w:r>
      <w:proofErr w:type="spellEnd"/>
      <w:r w:rsidR="001A60F7">
        <w:t xml:space="preserve"> 44, OIB: 45202725700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1209F">
        <w:t>08. studenog</w:t>
      </w:r>
      <w:r w:rsidR="00B65E50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AD2EBE">
        <w:rPr>
          <w:bCs/>
        </w:rPr>
        <w:t xml:space="preserve"> dužnika</w:t>
      </w:r>
      <w:r w:rsidR="00B47904" w:rsidRPr="00B47904">
        <w:t xml:space="preserve"> </w:t>
      </w:r>
      <w:r w:rsidR="001A60F7" w:rsidRPr="001A60F7">
        <w:t xml:space="preserve">CATERING LOBARIS jednostavno društvo s ograničenom odgovornošću za ugostiteljstvo i usluge, skraćena tvrtka: CATERING LOBARIS j.d.o.o., Zagreb, Poljana Zdenka </w:t>
      </w:r>
      <w:proofErr w:type="spellStart"/>
      <w:r w:rsidR="001A60F7" w:rsidRPr="001A60F7">
        <w:t>Mikine</w:t>
      </w:r>
      <w:proofErr w:type="spellEnd"/>
      <w:r w:rsidR="001A60F7" w:rsidRPr="001A60F7">
        <w:t xml:space="preserve"> 44, OIB: 45202725700</w:t>
      </w:r>
      <w:r w:rsidR="00067508">
        <w:t xml:space="preserve">, </w:t>
      </w:r>
      <w:r w:rsidR="00B76165">
        <w:t xml:space="preserve">iznosi </w:t>
      </w:r>
      <w:r w:rsidR="001A60F7">
        <w:t>78.169,48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1A60F7">
        <w:t>a</w:t>
      </w:r>
      <w:r w:rsidR="001F1957">
        <w:t xml:space="preserve"> zastupni</w:t>
      </w:r>
      <w:r w:rsidR="001A60F7">
        <w:t>ca</w:t>
      </w:r>
      <w:r w:rsidR="001F1957">
        <w:t xml:space="preserve"> dužnika </w:t>
      </w:r>
      <w:r w:rsidR="001A60F7">
        <w:t xml:space="preserve">Renata </w:t>
      </w:r>
      <w:proofErr w:type="spellStart"/>
      <w:r w:rsidR="001A60F7">
        <w:t>Martinko</w:t>
      </w:r>
      <w:proofErr w:type="spellEnd"/>
      <w:r w:rsidR="001A60F7">
        <w:t xml:space="preserve"> iz Zagreba, Poljana Zdenka </w:t>
      </w:r>
      <w:proofErr w:type="spellStart"/>
      <w:r w:rsidR="001A60F7">
        <w:t>Mikine</w:t>
      </w:r>
      <w:proofErr w:type="spellEnd"/>
      <w:r w:rsidR="001A60F7">
        <w:t xml:space="preserve"> 44, OIB: 01477397998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101D30">
        <w:rPr>
          <w:b/>
        </w:rPr>
        <w:t>70</w:t>
      </w:r>
      <w:r w:rsidR="001A60F7">
        <w:rPr>
          <w:b/>
        </w:rPr>
        <w:t>5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51209F">
        <w:t>08.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09D" w:rsidR="0088309D">
      <w:r>
        <w:separator/>
      </w:r>
    </w:p>
  </w:endnote>
  <w:endnote w:id="0" w:type="continuationSeparator">
    <w:p w:rsidRDefault="0088309D" w:rsidR="00883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09D" w:rsidR="0088309D">
      <w:r>
        <w:separator/>
      </w:r>
    </w:p>
  </w:footnote>
  <w:footnote w:id="0" w:type="continuationSeparator">
    <w:p w:rsidRDefault="0088309D" w:rsidR="00883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1D30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A60F7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366B"/>
    <w:rsid w:val="00817C66"/>
    <w:rsid w:val="00834A06"/>
    <w:rsid w:val="00834C16"/>
    <w:rsid w:val="00836CE2"/>
    <w:rsid w:val="0084069A"/>
    <w:rsid w:val="008477E1"/>
    <w:rsid w:val="00855A65"/>
    <w:rsid w:val="00860129"/>
    <w:rsid w:val="00867D6D"/>
    <w:rsid w:val="00875548"/>
    <w:rsid w:val="0088309D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576A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1CE6"/>
    <w:rsid w:val="00AD2EBE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E1BD8"/>
    <w:rsid w:val="00EF538A"/>
    <w:rsid w:val="00F02A50"/>
    <w:rsid w:val="00F040DB"/>
    <w:rsid w:val="00F1723F"/>
    <w:rsid w:val="00F2165F"/>
    <w:rsid w:val="00F376FF"/>
    <w:rsid w:val="00F46E60"/>
    <w:rsid w:val="00F4767A"/>
    <w:rsid w:val="00F563F9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6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6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2705</izvorni_sadrzaj>
    <derivirana_varijabla naziv="DomainObject.Predmet.Broj_1">2705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</izvorni_sadrzaj>
    <derivirana_varijabla naziv="DomainObject.Predmet.Opis_1">čl. 429.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St-2705/2016</izvorni_sadrzaj>
    <derivirana_varijabla naziv="DomainObject.Predmet.OznakaBroj_1">St-2705/2016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čl: 11 ZS</izvorni_sadrzaj>
    <derivirana_varijabla naziv="DomainObject.Predmet.PrimjedbaSuca_1">čl: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CATERING LOBARIS jednostavno društvo s ograničenom odgovornošću za ugostiteljstvo i usluge</izvorni_sadrzaj>
    <derivirana_varijabla naziv="DomainObject.Predmet.ProtustrankaFormated_1">  CATERING LOBARIS jednostavno društvo s ograničenom odgovornošću za ugostiteljstvo i usluge</derivirana_varijabla>
  </DomainObject.Predmet.ProtustrankaFormated>
  <DomainObject.Predmet.ProtustrankaFormatedOIB>
    <izvorni_sadrzaj>  CATERING LOBARIS jednostavno društvo s ograničenom odgovornošću za ugostiteljstvo i usluge, OIB 45202725700</izvorni_sadrzaj>
    <derivirana_varijabla naziv="DomainObject.Predmet.ProtustrankaFormatedOIB_1">  CATERING LOBARIS jednostavno društvo s ograničenom odgovornošću za ugostiteljstvo i usluge, OIB 45202725700</derivirana_varijabla>
  </DomainObject.Predmet.ProtustrankaFormatedOIB>
  <DomainObject.Predmet.ProtustrankaFormatedWithAdress>
    <izvorni_sadrzaj> CATERING LOBARIS jednostavno društvo s ograničenom odgovornošću za ugostiteljstvo i usluge, Poljana Zdenka Mikine 44, 10000 Zagreb</izvorni_sadrzaj>
    <derivirana_varijabla naziv="DomainObject.Predmet.ProtustrankaFormatedWithAdress_1"> CATERING LOBARIS jednostavno društvo s ograničenom odgovornošću za ugostiteljstvo i usluge, Poljana Zdenka Mikine 44, 10000 Zagreb</derivirana_varijabla>
  </DomainObject.Predmet.ProtustrankaFormatedWithAdress>
  <DomainObject.Predmet.ProtustrankaFormatedWithAdressOIB>
    <izvorni_sadrzaj> CATERING LOBARIS jednostavno društvo s ograničenom odgovornošću za ugostiteljstvo i usluge, OIB 45202725700, Poljana Zdenka Mikine 44, 10000 Zagreb</izvorni_sadrzaj>
    <derivirana_varijabla naziv="DomainObject.Predmet.ProtustrankaFormatedWithAdressOIB_1"> CATERING LOBARIS jednostavno društvo s ograničenom odgovornošću za ugostiteljstvo i usluge, OIB 45202725700, Poljana Zdenka Mikine 44, 10000 Zagreb</derivirana_varijabla>
  </DomainObject.Predmet.ProtustrankaFormatedWithAdressOIB>
  <DomainObject.Predmet.ProtustrankaWithAdress>
    <izvorni_sadrzaj>CATERING LOBARIS jednostavno društvo s ograničenom odgovornošću za ugostiteljstvo i usluge Poljana Zdenka Mikine 44, 10000 Zagreb</izvorni_sadrzaj>
    <derivirana_varijabla naziv="DomainObject.Predmet.ProtustrankaWithAdress_1">CATERING LOBARIS jednostavno društvo s ograničenom odgovornošću za ugostiteljstvo i usluge Poljana Zdenka Mikine 44, 10000 Zagreb</derivirana_varijabla>
  </DomainObject.Predmet.ProtustrankaWithAdress>
  <DomainObject.Predmet.ProtustrankaWithAdressOIB>
    <izvorni_sadrzaj>CATERING LOBARIS jednostavno društvo s ograničenom odgovornošću za ugostiteljstvo i usluge, OIB 45202725700, Poljana Zdenka Mikine 44, 10000 Zagreb</izvorni_sadrzaj>
    <derivirana_varijabla naziv="DomainObject.Predmet.ProtustrankaWithAdressOIB_1">CATERING LOBARIS jednostavno društvo s ograničenom odgovornošću za ugostiteljstvo i usluge, OIB 45202725700, Poljana Zdenka Mikine 44, 10000 Zagreb</derivirana_varijabla>
  </DomainObject.Predmet.ProtustrankaWithAdressOIB>
  <DomainObject.Predmet.ProtustrankaNazivFormated>
    <izvorni_sadrzaj>CATERING LOBARIS jednostavno društvo s ograničenom odgovornošću za ugostiteljstvo i usluge</izvorni_sadrzaj>
    <derivirana_varijabla naziv="DomainObject.Predmet.ProtustrankaNazivFormated_1">CATERING LOBARIS jednostavno društvo s ograničenom odgovornošću za ugostiteljstvo i usluge</derivirana_varijabla>
  </DomainObject.Predmet.ProtustrankaNazivFormated>
  <DomainObject.Predmet.ProtustrankaNazivFormatedOIB>
    <izvorni_sadrzaj>CATERING LOBARIS jednostavno društvo s ograničenom odgovornošću za ugostiteljstvo i usluge, OIB 45202725700</izvorni_sadrzaj>
    <derivirana_varijabla naziv="DomainObject.Predmet.ProtustrankaNazivFormatedOIB_1">CATERING LOBARIS jednostavno društvo s ograničenom odgovornošću za ugostiteljstvo i usluge, OIB 45202725700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1995.br.1, 10000 Zagreb</izvorni_sadrzaj>
    <derivirana_varijabla naziv="DomainObject.Predmet.StrankaFormatedWithAdress_1"> FINA Regionalni centar Zagreb, Trg svibanjskih žrtava 1995.br.1, 10000 Zagreb</derivirana_varijabla>
  </DomainObject.Predmet.StrankaFormatedWithAdress>
  <DomainObject.Predmet.StrankaFormatedWithAdressOIB>
    <izvorni_sadrzaj> FINA Regionalni centar Zagreb, OIB 85821130368, Trg svibanjskih žrtava 1995.br.1, 10000 Zagreb</izvorni_sadrzaj>
    <derivirana_varijabla naziv="DomainObject.Predmet.StrankaFormatedWithAdressOIB_1"> FINA Regionalni centar Zagreb, OIB 85821130368, Trg svibanjskih žrtava 1995.br.1, 10000 Zagreb</derivirana_varijabla>
  </DomainObject.Predmet.StrankaFormatedWithAdressOIB>
  <DomainObject.Predmet.StrankaWithAdress>
    <izvorni_sadrzaj>FINA Regionalni centar Zagreb Trg svibanjskih žrtava 1995.br.1,10000 Zagreb</izvorni_sadrzaj>
    <derivirana_varijabla naziv="DomainObject.Predmet.StrankaWithAdress_1">FINA Regionalni centar Zagreb Trg svibanjskih žrtava 1995.br.1,10000 Zagreb</derivirana_varijabla>
  </DomainObject.Predmet.StrankaWithAdress>
  <DomainObject.Predmet.StrankaWithAdressOIB>
    <izvorni_sadrzaj>FINA Regionalni centar Zagreb, OIB 85821130368, Trg svibanjskih žrtava 1995.br.1,10000 Zagreb</izvorni_sadrzaj>
    <derivirana_varijabla naziv="DomainObject.Predmet.StrankaWithAdressOIB_1">FINA Regionalni centar Zagreb, OIB 85821130368, Trg svibanjskih žrtava 1995.br.1,10000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78169.48</izvorni_sadrzaj>
    <derivirana_varijabla naziv="DomainObject.Predmet.TrenutnaVrijednost_1">78169.48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1995.br.1, 10000 Zagreb</item>
    </izvorni_sadrzaj>
    <derivirana_varijabla naziv="DomainObject.Predmet.StrankaListFormatedWithAdress_1">
      <item>FINA Regionalni centar Zagreb, Trg svibanjskih žrtava 1995.br.1, 10000 Zagreb</item>
    </derivirana_varijabla>
  </DomainObject.Predmet.StrankaListFormatedWithAdress>
  <DomainObject.Predmet.StrankaListFormatedWithAdressOIB>
    <izvorni_sadrzaj>
      <item>FINA Regionalni centar Zagreb, OIB 85821130368, Trg svibanjskih žrtava 1995.br.1, 10000 Zagreb</item>
    </izvorni_sadrzaj>
    <derivirana_varijabla naziv="DomainObject.Predmet.StrankaListFormatedWithAdressOIB_1">
      <item>FINA Regionalni centar Zagreb, OIB 85821130368, Trg svibanjskih žrtava 1995.br.1,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CATERING LOBARIS jednostavno društvo s ograničenom odgovornošću za ugostiteljstvo i usluge</item>
    </izvorni_sadrzaj>
    <derivirana_varijabla naziv="DomainObject.Predmet.ProtuStrankaListFormated_1">
      <item>CATERING LOBARIS jednostavno društvo s ograničenom odgovornošću za ugostiteljstvo i usluge</item>
    </derivirana_varijabla>
  </DomainObject.Predmet.ProtuStrankaListFormated>
  <DomainObject.Predmet.ProtuStrankaListFormatedOIB>
    <izvorni_sadrzaj>
      <item>CATERING LOBARIS jednostavno društvo s ograničenom odgovornošću za ugostiteljstvo i usluge, OIB 45202725700</item>
    </izvorni_sadrzaj>
    <derivirana_varijabla naziv="DomainObject.Predmet.ProtuStrankaListFormatedOIB_1">
      <item>CATERING LOBARIS jednostavno društvo s ograničenom odgovornošću za ugostiteljstvo i usluge, OIB 45202725700</item>
    </derivirana_varijabla>
  </DomainObject.Predmet.ProtuStrankaListFormatedOIB>
  <DomainObject.Predmet.ProtuStrankaListFormatedWithAdress>
    <izvorni_sadrzaj>
      <item>CATERING LOBARIS jednostavno društvo s ograničenom odgovornošću za ugostiteljstvo i usluge, Poljana Zdenka Mikine 44, 10000 Zagreb</item>
    </izvorni_sadrzaj>
    <derivirana_varijabla naziv="DomainObject.Predmet.ProtuStrankaListFormatedWithAdress_1">
      <item>CATERING LOBARIS jednostavno društvo s ograničenom odgovornošću za ugostiteljstvo i usluge, Poljana Zdenka Mikine 44, 10000 Zagreb</item>
    </derivirana_varijabla>
  </DomainObject.Predmet.ProtuStrankaListFormatedWithAdress>
  <DomainObject.Predmet.ProtuStrankaListFormatedWithAdressOIB>
    <izvorni_sadrzaj>
      <item>CATERING LOBARIS jednostavno društvo s ograničenom odgovornošću za ugostiteljstvo i usluge, OIB 45202725700, Poljana Zdenka Mikine 44, 10000 Zagreb</item>
    </izvorni_sadrzaj>
    <derivirana_varijabla naziv="DomainObject.Predmet.ProtuStrankaListFormatedWithAdressOIB_1">
      <item>CATERING LOBARIS jednostavno društvo s ograničenom odgovornošću za ugostiteljstvo i usluge, OIB 45202725700, Poljana Zdenka Mikine 44, 10000 Zagreb</item>
    </derivirana_varijabla>
  </DomainObject.Predmet.ProtuStrankaListFormatedWithAdressOIB>
  <DomainObject.Predmet.ProtuStrankaListNazivFormated>
    <izvorni_sadrzaj>
      <item>CATERING LOBARIS jednostavno društvo s ograničenom odgovornošću za ugostiteljstvo i usluge</item>
    </izvorni_sadrzaj>
    <derivirana_varijabla naziv="DomainObject.Predmet.ProtuStrankaListNazivFormated_1">
      <item>CATERING LOBARIS jednostavno društvo s ograničenom odgovornošću za ugostiteljstvo i usluge</item>
    </derivirana_varijabla>
  </DomainObject.Predmet.ProtuStrankaListNazivFormated>
  <DomainObject.Predmet.ProtuStrankaListNazivFormatedOIB>
    <izvorni_sadrzaj>
      <item>CATERING LOBARIS jednostavno društvo s ograničenom odgovornošću za ugostiteljstvo i usluge, OIB 45202725700</item>
    </izvorni_sadrzaj>
    <derivirana_varijabla naziv="DomainObject.Predmet.ProtuStrankaListNazivFormatedOIB_1">
      <item>CATERING LOBARIS jednostavno društvo s ograničenom odgovornošću za ugostiteljstvo i usluge, OIB 45202725700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CATERING LOBARIS jednostavno društvo s ograničenom odgovornošću za ugostiteljstvo i usluge</izvorni_sadrzaj>
    <derivirana_varijabla naziv="DomainObject.Predmet.ProtustrankaIDrugi_1">CATERING LOBARIS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1995.br.1, 10000 Zagreb</izvorni_sadrzaj>
    <derivirana_varijabla naziv="DomainObject.Predmet.StrankaIDrugiAdressOIB_1">FINA Regionalni centar Zagreb, OIB 85821130368, Trg svibanjskih žrtava 1995.br.1, 10000 Zagreb</derivirana_varijabla>
  </DomainObject.Predmet.StrankaIDrugiAdressOIB>
  <DomainObject.Predmet.ProtustrankaIDrugiAdressOIB>
    <izvorni_sadrzaj>CATERING LOBARIS jednostavno društvo s ograničenom odgovornošću za ugostiteljstvo i usluge, OIB 45202725700, Poljana Zdenka Mikine 44, 10000 Zagreb</izvorni_sadrzaj>
    <derivirana_varijabla naziv="DomainObject.Predmet.ProtustrankaIDrugiAdressOIB_1">CATERING LOBARIS jednostavno društvo s ograničenom odgovornošću za ugostiteljstvo i usluge, OIB 45202725700, Poljana Zdenka Mikine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CATERING LOBARIS jednostavno društvo s ograničenom odgovornošću za ugostiteljstvo i usluge</item>
      <item>FINA Regionalni centar Zagreb</item>
    </izvorni_sadrzaj>
    <derivirana_varijabla naziv="DomainObject.Predmet.SudioniciListNaziv_1">
      <item>CATERING LOBARIS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CATERING LOBARIS jednostavno društvo s ograničenom odgovornošću za ugostiteljstvo i usluge, OIB 45202725700, Poljana Zdenka Mikine 44,10000 Zagreb</item>
      <item>FINA Regionalni centar Zagreb, OIB 85821130368, Trg svibanjskih žrtava 1995.br.1,10000 Zagreb</item>
    </izvorni_sadrzaj>
    <derivirana_varijabla naziv="DomainObject.Predmet.SudioniciListAdressOIB_1">
      <item>CATERING LOBARIS jednostavno društvo s ograničenom odgovornošću za ugostiteljstvo i usluge, OIB 45202725700, Poljana Zdenka Mikine 44,10000 Zagreb</item>
      <item>FINA Regionalni centar Zagreb, OIB 85821130368, Trg svibanjskih žrtava 1995.br.1,10000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45202725700</item>
      <item>, OIB 85821130368</item>
    </izvorni_sadrzaj>
    <derivirana_varijabla naziv="DomainObject.Predmet.SudioniciListNazivOIB_1">
      <item>, OIB 45202725700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2332</properties:Characters>
  <properties:Lines>58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2016-11-07T11:18:00Z</dcterms:created>
  <dc:creator>Korisnik</dc:creator>
  <cp:lastModifiedBy>wsadmin</cp:lastModifiedBy>
  <cp:lastPrinted>2016-11-07T11:17:00Z</cp:lastPrinted>
  <dcterms:modified xmlns:xsi="http://www.w3.org/2001/XMLSchema-instance" xsi:type="dcterms:W3CDTF">2016-11-08T13:04:00Z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