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b89a1" w14:paraId="13b89a1" w:rsidRDefault="003C53D7" w:rsidP="00A55B1A" w:rsidR="00A55B1A" w:rsidRPr="00CC50C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</w:t>
      </w:r>
      <w:r w:rsidR="00A55B1A"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3C53D7" w:rsidP="00A55B1A" w:rsidR="00A55B1A" w:rsidRPr="00CC50C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3C53D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3C53D7">
        <w:rPr>
          <w:rFonts w:hAnsi="Times New Roman" w:ascii="Times New Roman"/>
          <w:szCs w:val="24"/>
          <w:lang w:val="hr-HR"/>
        </w:rPr>
        <w:t>Jasminki Gadža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r w:rsidR="00F1220F" w:rsidRPr="00F1220F">
        <w:rPr>
          <w:rFonts w:hAnsi="Times New Roman" w:ascii="Times New Roman"/>
          <w:szCs w:val="24"/>
        </w:rPr>
        <w:t>PROGRAM N d.o.o., Zagreb, Božidarevićeva 9, OIB: 67083273524</w:t>
      </w:r>
      <w:r w:rsidR="00FA2440" w:rsidRPr="00DA14DB">
        <w:rPr>
          <w:rFonts w:hAnsi="Times New Roman" w:ascii="Times New Roman"/>
          <w:lang w:val="hr-HR"/>
        </w:rPr>
        <w:t xml:space="preserve">, dana </w:t>
      </w:r>
      <w:r w:rsidR="000679F2">
        <w:rPr>
          <w:rFonts w:hAnsi="Times New Roman" w:ascii="Times New Roman"/>
          <w:lang w:val="hr-HR"/>
        </w:rPr>
        <w:t>6. lipnja</w:t>
      </w:r>
      <w:r w:rsidR="007812E0" w:rsidRPr="004B02A1">
        <w:rPr>
          <w:rFonts w:hAnsi="Times New Roman" w:ascii="Times New Roman"/>
          <w:lang w:val="hr-HR"/>
        </w:rPr>
        <w:t xml:space="preserve"> 2016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54269" w:rsidR="00C54269" w:rsidRPr="00C5426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220F" w:rsidRPr="00F1220F">
        <w:rPr>
          <w:rFonts w:hAnsi="Times New Roman" w:ascii="Times New Roman"/>
          <w:szCs w:val="24"/>
        </w:rPr>
        <w:t>PROGRAM N d.o.o., Zagreb, Božidarevićeva 9, OIB: 67083273524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0679F2">
        <w:rPr>
          <w:rFonts w:hAnsi="Times New Roman" w:ascii="Times New Roman"/>
          <w:szCs w:val="24"/>
        </w:rPr>
        <w:t>6. lipnja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F1220F">
        <w:rPr>
          <w:rFonts w:hAnsi="Times New Roman" w:ascii="Times New Roman"/>
          <w:szCs w:val="24"/>
        </w:rPr>
        <w:t>10:3</w:t>
      </w:r>
      <w:r w:rsidR="000679F2">
        <w:rPr>
          <w:rFonts w:hAnsi="Times New Roman" w:ascii="Times New Roman"/>
          <w:szCs w:val="24"/>
        </w:rPr>
        <w:t>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F1220F">
        <w:rPr>
          <w:rFonts w:hAnsi="Times New Roman" w:ascii="Times New Roman"/>
          <w:szCs w:val="24"/>
          <w:lang w:val="en-GB"/>
        </w:rPr>
        <w:t>Ivana Brebrić iz Zagreb, Palinovečka 19 P, OIB: 01354117686</w:t>
      </w:r>
      <w:r w:rsidR="00C54269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F1220F" w:rsidRPr="00F1220F">
        <w:rPr>
          <w:rFonts w:hAnsi="Times New Roman" w:ascii="Times New Roman"/>
          <w:szCs w:val="24"/>
        </w:rPr>
        <w:t>PROGRAM N d.o.o., Zagreb, Božidarevićeva 9, OIB: 67083273524</w:t>
      </w:r>
      <w:r w:rsidR="00815384" w:rsidRPr="00DA14DB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F1220F">
        <w:rPr>
          <w:rFonts w:hAnsi="Times New Roman" w:ascii="Times New Roman"/>
          <w:lang w:val="hr-HR"/>
        </w:rPr>
        <w:t>9. prosinca 2015</w:t>
      </w:r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F1220F">
        <w:rPr>
          <w:rFonts w:hAnsi="Times New Roman" w:ascii="Times New Roman"/>
          <w:lang w:val="hr-HR"/>
        </w:rPr>
        <w:t>16. prosinca 2015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53D7" w:rsidP="00F66BF4" w:rsidR="00F66BF4" w:rsidRPr="00CC50C8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29</w:t>
      </w:r>
      <w:r w:rsidR="003C192C" w:rsidRPr="00CC50C8">
        <w:rPr>
          <w:rFonts w:hAnsi="Times New Roman" w:ascii="Times New Roman"/>
          <w:lang w:val="hr-HR"/>
        </w:rPr>
        <w:t>. St-</w:t>
      </w:r>
      <w:r w:rsidR="00F1220F">
        <w:rPr>
          <w:rFonts w:hAnsi="Times New Roman" w:ascii="Times New Roman"/>
          <w:lang w:val="hr-HR"/>
        </w:rPr>
        <w:t>3030</w:t>
      </w:r>
      <w:r w:rsidR="000679F2">
        <w:rPr>
          <w:rFonts w:hAnsi="Times New Roman" w:ascii="Times New Roman"/>
          <w:lang w:val="hr-HR"/>
        </w:rPr>
        <w:t>/</w:t>
      </w:r>
      <w:r>
        <w:rPr>
          <w:rFonts w:hAnsi="Times New Roman" w:ascii="Times New Roman"/>
          <w:lang w:val="hr-HR"/>
        </w:rPr>
        <w:t>15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F1220F">
        <w:rPr>
          <w:rFonts w:hAnsi="Times New Roman" w:ascii="Times New Roman"/>
          <w:lang w:val="hr-HR"/>
        </w:rPr>
        <w:t>9. prosinca 2015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0679F2">
        <w:rPr>
          <w:rFonts w:hAnsi="Times New Roman" w:ascii="Times New Roman"/>
          <w:lang w:val="hr-HR"/>
        </w:rPr>
        <w:t>6. lipnja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341872" w:rsidR="00194DD7" w:rsidRPr="00CC50C8">
      <w:pPr>
        <w:ind w:firstLine="720" w:left="5040"/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53D7" w:rsidP="00341872" w:rsidR="003C192C">
      <w:pPr>
        <w:ind w:left="57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341872">
        <w:rPr>
          <w:rFonts w:hAnsi="Times New Roman" w:ascii="Times New Roman"/>
          <w:szCs w:val="24"/>
          <w:lang w:val="hr-HR"/>
        </w:rPr>
        <w:t>, v.r.</w:t>
      </w:r>
    </w:p>
    <w:p w:rsidRDefault="00341872" w:rsidP="001C6F0B" w:rsidR="00341872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41872" w:rsidP="00341872" w:rsidR="00341872" w:rsidRPr="00341872">
      <w:pPr>
        <w:ind w:left="648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Za točnost otpravka:</w:t>
      </w:r>
    </w:p>
    <w:p w:rsidRDefault="00341872" w:rsidP="00341872" w:rsidR="00341872" w:rsidRPr="00341872">
      <w:pPr>
        <w:ind w:firstLine="720" w:left="576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Valerija Gregurić</w:t>
      </w:r>
    </w:p>
    <w:p w:rsidRDefault="00341872" w:rsidP="001C6F0B" w:rsidR="00341872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168" w:rsidP="00DB4528" w:rsidR="00CC5168">
      <w:r>
        <w:separator/>
      </w:r>
    </w:p>
  </w:endnote>
  <w:endnote w:id="0" w:type="continuationSeparator">
    <w:p w:rsidRDefault="00CC5168" w:rsidP="00DB4528" w:rsidR="00CC51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168" w:rsidP="00DB4528" w:rsidR="00CC5168">
      <w:r>
        <w:separator/>
      </w:r>
    </w:p>
  </w:footnote>
  <w:footnote w:id="0" w:type="continuationSeparator">
    <w:p w:rsidRDefault="00CC5168" w:rsidP="00DB4528" w:rsidR="00CC51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F182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3D7" w:rsidP="003C53D7" w:rsidR="003C53D7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29</w:t>
    </w:r>
    <w:r w:rsidRPr="00CC50C8">
      <w:rPr>
        <w:rFonts w:hAnsi="Times New Roman" w:ascii="Times New Roman"/>
        <w:noProof/>
        <w:szCs w:val="24"/>
        <w:lang w:val="hr-HR"/>
      </w:rPr>
      <w:t>. St-</w:t>
    </w:r>
    <w:r w:rsidR="00F1220F">
      <w:rPr>
        <w:rFonts w:hAnsi="Times New Roman" w:ascii="Times New Roman"/>
        <w:noProof/>
        <w:szCs w:val="24"/>
        <w:lang w:val="hr-HR"/>
      </w:rPr>
      <w:t>3030</w:t>
    </w:r>
    <w:r w:rsidRPr="00CC50C8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51B14"/>
    <w:rsid w:val="000679F2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2C4D89"/>
    <w:rsid w:val="00304B23"/>
    <w:rsid w:val="00341872"/>
    <w:rsid w:val="00343C82"/>
    <w:rsid w:val="00365E41"/>
    <w:rsid w:val="00397DBF"/>
    <w:rsid w:val="003C192C"/>
    <w:rsid w:val="003C43D2"/>
    <w:rsid w:val="003C53D7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893FD1"/>
    <w:rsid w:val="0090185C"/>
    <w:rsid w:val="00904787"/>
    <w:rsid w:val="00911BC6"/>
    <w:rsid w:val="009240EB"/>
    <w:rsid w:val="00955225"/>
    <w:rsid w:val="00955B68"/>
    <w:rsid w:val="00997BA9"/>
    <w:rsid w:val="009F1821"/>
    <w:rsid w:val="009F5765"/>
    <w:rsid w:val="00A07AFC"/>
    <w:rsid w:val="00A440F2"/>
    <w:rsid w:val="00A55B1A"/>
    <w:rsid w:val="00A63490"/>
    <w:rsid w:val="00A95334"/>
    <w:rsid w:val="00AB08B8"/>
    <w:rsid w:val="00AB7883"/>
    <w:rsid w:val="00AF40B4"/>
    <w:rsid w:val="00B03169"/>
    <w:rsid w:val="00B23BDA"/>
    <w:rsid w:val="00B2463B"/>
    <w:rsid w:val="00B304E8"/>
    <w:rsid w:val="00B40140"/>
    <w:rsid w:val="00B419A9"/>
    <w:rsid w:val="00B74C62"/>
    <w:rsid w:val="00BE5464"/>
    <w:rsid w:val="00C2187E"/>
    <w:rsid w:val="00C30F50"/>
    <w:rsid w:val="00C54269"/>
    <w:rsid w:val="00C57CAF"/>
    <w:rsid w:val="00C66BCF"/>
    <w:rsid w:val="00CC50C8"/>
    <w:rsid w:val="00CC5168"/>
    <w:rsid w:val="00CD75E8"/>
    <w:rsid w:val="00CF2939"/>
    <w:rsid w:val="00D44D4F"/>
    <w:rsid w:val="00D503CE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1220F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F18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18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182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18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18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F18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18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182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18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18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3030</izvorni_sadrzaj>
    <derivirana_varijabla naziv="DomainObject.Predmet.Broj_1">3030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St-3030/2015</izvorni_sadrzaj>
    <derivirana_varijabla naziv="DomainObject.Predmet.OznakaBroj_1">St-3030/2015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PROGRAM N d.o.o.</izvorni_sadrzaj>
    <derivirana_varijabla naziv="DomainObject.Predmet.ProtustrankaFormated_1">  PROGRAM N d.o.o.</derivirana_varijabla>
  </DomainObject.Predmet.ProtustrankaFormated>
  <DomainObject.Predmet.ProtustrankaFormatedOIB>
    <izvorni_sadrzaj>  PROGRAM N d.o.o., OIB 67083273524</izvorni_sadrzaj>
    <derivirana_varijabla naziv="DomainObject.Predmet.ProtustrankaFormatedOIB_1">  PROGRAM N d.o.o., OIB 67083273524</derivirana_varijabla>
  </DomainObject.Predmet.ProtustrankaFormatedOIB>
  <DomainObject.Predmet.ProtustrankaFormatedWithAdress>
    <izvorni_sadrzaj> PROGRAM N d.o.o., Božidarevićeva 9, 10000 Zagreb</izvorni_sadrzaj>
    <derivirana_varijabla naziv="DomainObject.Predmet.ProtustrankaFormatedWithAdress_1"> PROGRAM N d.o.o., Božidarevićeva 9, 10000 Zagreb</derivirana_varijabla>
  </DomainObject.Predmet.ProtustrankaFormatedWithAdress>
  <DomainObject.Predmet.ProtustrankaFormatedWithAdressOIB>
    <izvorni_sadrzaj> PROGRAM N d.o.o., OIB 67083273524, Božidarevićeva 9, 10000 Zagreb</izvorni_sadrzaj>
    <derivirana_varijabla naziv="DomainObject.Predmet.ProtustrankaFormatedWithAdressOIB_1"> PROGRAM N d.o.o., OIB 67083273524, Božidarevićeva 9, 10000 Zagreb</derivirana_varijabla>
  </DomainObject.Predmet.ProtustrankaFormatedWithAdressOIB>
  <DomainObject.Predmet.ProtustrankaWithAdress>
    <izvorni_sadrzaj>PROGRAM N d.o.o. Božidarevićeva 9, 10000 Zagreb</izvorni_sadrzaj>
    <derivirana_varijabla naziv="DomainObject.Predmet.ProtustrankaWithAdress_1">PROGRAM N d.o.o. Božidarevićeva 9, 10000 Zagreb</derivirana_varijabla>
  </DomainObject.Predmet.ProtustrankaWithAdress>
  <DomainObject.Predmet.ProtustrankaWithAdressOIB>
    <izvorni_sadrzaj>PROGRAM N d.o.o., OIB 67083273524, Božidarevićeva 9, 10000 Zagreb</izvorni_sadrzaj>
    <derivirana_varijabla naziv="DomainObject.Predmet.ProtustrankaWithAdressOIB_1">PROGRAM N d.o.o., OIB 67083273524, Božidarevićeva 9, 10000 Zagreb</derivirana_varijabla>
  </DomainObject.Predmet.ProtustrankaWithAdressOIB>
  <DomainObject.Predmet.ProtustrankaNazivFormated>
    <izvorni_sadrzaj>PROGRAM N d.o.o.</izvorni_sadrzaj>
    <derivirana_varijabla naziv="DomainObject.Predmet.ProtustrankaNazivFormated_1">PROGRAM N d.o.o.</derivirana_varijabla>
  </DomainObject.Predmet.ProtustrankaNazivFormated>
  <DomainObject.Predmet.ProtustrankaNazivFormatedOIB>
    <izvorni_sadrzaj>PROGRAM N d.o.o., OIB 67083273524</izvorni_sadrzaj>
    <derivirana_varijabla naziv="DomainObject.Predmet.ProtustrankaNazivFormatedOIB_1">PROGRAM N d.o.o., OIB 67083273524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PROGRAM N d.o.o.</item>
    </izvorni_sadrzaj>
    <derivirana_varijabla naziv="DomainObject.Predmet.ProtuStrankaListFormated_1">
      <item>PROGRAM N d.o.o.</item>
    </derivirana_varijabla>
  </DomainObject.Predmet.ProtuStrankaListFormated>
  <DomainObject.Predmet.ProtuStrankaListFormatedOIB>
    <izvorni_sadrzaj>
      <item>PROGRAM N d.o.o., OIB 67083273524</item>
    </izvorni_sadrzaj>
    <derivirana_varijabla naziv="DomainObject.Predmet.ProtuStrankaListFormatedOIB_1">
      <item>PROGRAM N d.o.o., OIB 67083273524</item>
    </derivirana_varijabla>
  </DomainObject.Predmet.ProtuStrankaListFormatedOIB>
  <DomainObject.Predmet.ProtuStrankaListFormatedWithAdress>
    <izvorni_sadrzaj>
      <item>PROGRAM N d.o.o., Božidarevićeva 9, 10000 Zagreb</item>
    </izvorni_sadrzaj>
    <derivirana_varijabla naziv="DomainObject.Predmet.ProtuStrankaListFormatedWithAdress_1">
      <item>PROGRAM N d.o.o., Božidarevićeva 9, 10000 Zagreb</item>
    </derivirana_varijabla>
  </DomainObject.Predmet.ProtuStrankaListFormatedWithAdress>
  <DomainObject.Predmet.ProtuStrankaListFormatedWithAdressOIB>
    <izvorni_sadrzaj>
      <item>PROGRAM N d.o.o., OIB 67083273524, Božidarevićeva 9, 10000 Zagreb</item>
    </izvorni_sadrzaj>
    <derivirana_varijabla naziv="DomainObject.Predmet.ProtuStrankaListFormatedWithAdressOIB_1">
      <item>PROGRAM N d.o.o., OIB 67083273524, Božidarevićeva 9, 10000 Zagreb</item>
    </derivirana_varijabla>
  </DomainObject.Predmet.ProtuStrankaListFormatedWithAdressOIB>
  <DomainObject.Predmet.ProtuStrankaListNazivFormated>
    <izvorni_sadrzaj>
      <item>PROGRAM N d.o.o.</item>
    </izvorni_sadrzaj>
    <derivirana_varijabla naziv="DomainObject.Predmet.ProtuStrankaListNazivFormated_1">
      <item>PROGRAM N d.o.o.</item>
    </derivirana_varijabla>
  </DomainObject.Predmet.ProtuStrankaListNazivFormated>
  <DomainObject.Predmet.ProtuStrankaListNazivFormatedOIB>
    <izvorni_sadrzaj>
      <item>PROGRAM N d.o.o., OIB 67083273524</item>
    </izvorni_sadrzaj>
    <derivirana_varijabla naziv="DomainObject.Predmet.ProtuStrankaListNazivFormatedOIB_1">
      <item>PROGRAM N d.o.o., OIB 67083273524</item>
    </derivirana_varijabla>
  </DomainObject.Predmet.ProtuStrankaListNazivFormatedOIB>
  <DomainObject.Predmet.OstaliListFormated>
    <izvorni_sadrzaj>
      <item>Jasna Leković</item>
    </izvorni_sadrzaj>
    <derivirana_varijabla naziv="DomainObject.Predmet.OstaliListFormated_1">
      <item>Jasna Leković</item>
    </derivirana_varijabla>
  </DomainObject.Predmet.OstaliListFormated>
  <DomainObject.Predmet.OstaliListFormatedOIB>
    <izvorni_sadrzaj>
      <item>Jasna Leković, OIB 05845459070</item>
    </izvorni_sadrzaj>
    <derivirana_varijabla naziv="DomainObject.Predmet.OstaliListFormatedOIB_1">
      <item>Jasna Leković, OIB 05845459070</item>
    </derivirana_varijabla>
  </DomainObject.Predmet.OstaliListFormatedOIB>
  <DomainObject.Predmet.OstaliListFormatedWithAdress>
    <izvorni_sadrzaj>
      <item>Jasna Leković, Davutovići 70, 10410 Donje Podotočje</item>
    </izvorni_sadrzaj>
    <derivirana_varijabla naziv="DomainObject.Predmet.OstaliListFormatedWithAdress_1">
      <item>Jasna Leković, Davutovići 70, 10410 Donje Podotočje</item>
    </derivirana_varijabla>
  </DomainObject.Predmet.OstaliListFormatedWithAdress>
  <DomainObject.Predmet.OstaliListFormatedWithAdressOIB>
    <izvorni_sadrzaj>
      <item>Jasna Leković, OIB 05845459070, Davutovići 70, 10410 Donje Podotočje</item>
    </izvorni_sadrzaj>
    <derivirana_varijabla naziv="DomainObject.Predmet.OstaliListFormatedWithAdressOIB_1">
      <item>Jasna Leković, OIB 05845459070, Davutovići 70, 10410 Donje Podotočje</item>
    </derivirana_varijabla>
  </DomainObject.Predmet.OstaliListFormatedWithAdressOIB>
  <DomainObject.Predmet.OstaliListNazivFormated>
    <izvorni_sadrzaj>
      <item>Jasna Leković</item>
    </izvorni_sadrzaj>
    <derivirana_varijabla naziv="DomainObject.Predmet.OstaliListNazivFormated_1">
      <item>Jasna Leković</item>
    </derivirana_varijabla>
  </DomainObject.Predmet.OstaliListNazivFormated>
  <DomainObject.Predmet.OstaliListNazivFormatedOIB>
    <izvorni_sadrzaj>
      <item>Jasna Leković, OIB 05845459070</item>
    </izvorni_sadrzaj>
    <derivirana_varijabla naziv="DomainObject.Predmet.OstaliListNazivFormatedOIB_1">
      <item>Jasna Leković, OIB 05845459070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PROGRAM N d.o.o.</izvorni_sadrzaj>
    <derivirana_varijabla naziv="DomainObject.Predmet.ProtustrankaIDrugi_1">PROGRAM 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PROGRAM N d.o.o., OIB 67083273524, Božidarevićeva 9, 10000 Zagreb</izvorni_sadrzaj>
    <derivirana_varijabla naziv="DomainObject.Predmet.ProtustrankaIDrugiAdressOIB_1">PROGRAM N d.o.o., OIB 67083273524, Božidarevićeva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PROGRAM N d.o.o.</item>
      <item>FINA Regionalni centar Zagreb</item>
      <item>Jasna Leković</item>
    </izvorni_sadrzaj>
    <derivirana_varijabla naziv="DomainObject.Predmet.SudioniciListNaziv_1">
      <item>PROGRAM N d.o.o.</item>
      <item>FINA Regionalni centar Zagreb</item>
      <item>Jasna Leković</item>
    </derivirana_varijabla>
  </DomainObject.Predmet.SudioniciListNaziv>
  <DomainObject.Predmet.SudioniciListAdressOIB>
    <izvorni_sadrzaj>
      <item>PROGRAM N d.o.o., OIB 67083273524, Božidarevićeva 9,10000 Zagreb</item>
      <item>FINA Regionalni centar Zagreb, OIB 85821130368, Trg svibanjskih žrtava 1995. 1,10000 Zagreb</item>
      <item>Jasna Leković, OIB 05845459070, Davutovići 70,10410 Donje Podotočje</item>
    </izvorni_sadrzaj>
    <derivirana_varijabla naziv="DomainObject.Predmet.SudioniciListAdressOIB_1">
      <item>PROGRAM N d.o.o., OIB 67083273524, Božidarevićeva 9,10000 Zagreb</item>
      <item>FINA Regionalni centar Zagreb, OIB 85821130368, Trg svibanjskih žrtava 1995. 1,10000 Zagreb</item>
      <item>Jasna Leković, OIB 05845459070, Davutovići 70,10410 Donje Podotočje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67083273524</item>
      <item>, OIB 85821130368</item>
      <item>, OIB 05845459070</item>
    </izvorni_sadrzaj>
    <derivirana_varijabla naziv="DomainObject.Predmet.SudioniciListNazivOIB_1">
      <item>, OIB 67083273524</item>
      <item>, OIB 85821130368</item>
      <item>, OIB 05845459070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353</properties:Words>
  <properties:Characters>1909</properties:Characters>
  <properties:Lines>77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2016-06-06T08:06:00Z</dcterms:created>
  <dc:creator>Sudsko vijeæe</dc:creator>
  <cp:lastModifiedBy>Valerija Svečak</cp:lastModifiedBy>
  <cp:lastPrinted>2016-06-06T07:37:00Z</cp:lastPrinted>
  <dcterms:modified xmlns:xsi="http://www.w3.org/2001/XMLSchema-instance" xsi:type="dcterms:W3CDTF">2016-06-06T08:07:00Z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