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3fac" w14:paraId="cf93fa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A2ED0">
        <w:t>218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9A2ED0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9A2ED0">
        <w:t>prosinca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A2ED0">
        <w:t xml:space="preserve">KALELARGA </w:t>
      </w:r>
      <w:r w:rsidR="009A2ED0" w:rsidRPr="00A56DCC">
        <w:t xml:space="preserve">d.o.o., </w:t>
      </w:r>
      <w:r w:rsidR="009A2ED0">
        <w:t>Zadar</w:t>
      </w:r>
      <w:r w:rsidR="009A2ED0" w:rsidRPr="00A56DCC">
        <w:t xml:space="preserve">, </w:t>
      </w:r>
      <w:r w:rsidR="009A2ED0">
        <w:t>Put Nina 134</w:t>
      </w:r>
      <w:r w:rsidR="009A2ED0" w:rsidRPr="00A56DCC">
        <w:t xml:space="preserve">, OIB: </w:t>
      </w:r>
      <w:r w:rsidR="009A2ED0">
        <w:t>19405917018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9D7D83">
        <w:t>11</w:t>
      </w:r>
      <w:r w:rsidR="00076762">
        <w:t>,</w:t>
      </w:r>
      <w:r w:rsidR="009D7D83">
        <w:t>14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9D7D83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9D7D83">
        <w:t xml:space="preserve">za RH Lidija </w:t>
      </w:r>
      <w:proofErr w:type="spellStart"/>
      <w:r w:rsidR="009D7D83">
        <w:t>Vitaljić</w:t>
      </w:r>
      <w:proofErr w:type="spellEnd"/>
      <w:r w:rsidR="009D7D83">
        <w:t>, zamjenica u ŽDO-u Zadar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9D7D83">
        <w:t>utvrđuje da nema uvjeta za održavanje današnjeg ročišta te će odluka uslijediti u zakonskom roku.</w:t>
      </w:r>
    </w:p>
    <w:p w:rsidRDefault="002C6673" w:rsidP="002C6673" w:rsidR="002C6673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9D7D83">
        <w:t>11,15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A2ED0">
      <w:t>218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9A2ED0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230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34D07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69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375C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B37A9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2ED0"/>
    <w:rsid w:val="009A460F"/>
    <w:rsid w:val="009C1DB7"/>
    <w:rsid w:val="009C3880"/>
    <w:rsid w:val="009D7D83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58B6"/>
    <w:rsid w:val="00D47998"/>
    <w:rsid w:val="00D57C0C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5CDC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3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3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11:14</izvorni_sadrzaj>
    <derivirana_varijabla naziv="DomainObject.StvarniPocetakVrijeme_1">11:14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2018.</izvorni_sadrzaj>
    <derivirana_varijabla naziv="DomainObject.Zapisnik.DatumKreiranja_1">5.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St-218/2018-12</izvorni_sadrzaj>
    <derivirana_varijabla naziv="DomainObject.Zapisnik.Oznaka_1">St-218/2018-12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>
      <item>Robert Karinja</item>
    </izvorni_sadrzaj>
    <derivirana_varijabla naziv="DomainObject.Predmet.OstaliListFormated_1">
      <item>Robert Karinja</item>
    </derivirana_varijabla>
  </DomainObject.Predmet.OstaliListFormated>
  <DomainObject.Predmet.OstaliListFormatedOIB>
    <izvorni_sadrzaj>
      <item>Robert Karinja, OIB 92695253725</item>
    </izvorni_sadrzaj>
    <derivirana_varijabla naziv="DomainObject.Predmet.OstaliListFormatedOIB_1">
      <item>Robert Karinja, OIB 92695253725</item>
    </derivirana_varijabla>
  </DomainObject.Predmet.OstaliListFormatedOIB>
  <DomainObject.Predmet.OstaliListFormatedWithAdress>
    <izvorni_sadrzaj>
      <item>Robert Karinja, Sali Xi 29, 23281 Sali</item>
    </izvorni_sadrzaj>
    <derivirana_varijabla naziv="DomainObject.Predmet.OstaliListFormatedWithAdress_1">
      <item>Robert Karinja, Sali Xi 29, 23281 Sali</item>
    </derivirana_varijabla>
  </DomainObject.Predmet.OstaliListFormatedWithAdress>
  <DomainObject.Predmet.OstaliListFormatedWithAdressOIB>
    <izvorni_sadrzaj>
      <item>Robert Karinja, OIB 92695253725, Sali Xi 29, 23281 Sali</item>
    </izvorni_sadrzaj>
    <derivirana_varijabla naziv="DomainObject.Predmet.OstaliListFormatedWithAdressOIB_1">
      <item>Robert Karinja, OIB 92695253725, Sali Xi 29, 23281 Sali</item>
    </derivirana_varijabla>
  </DomainObject.Predmet.OstaliListFormatedWithAdressOIB>
  <DomainObject.Predmet.OstaliListNazivFormated>
    <izvorni_sadrzaj>
      <item>Robert Karinja</item>
    </izvorni_sadrzaj>
    <derivirana_varijabla naziv="DomainObject.Predmet.OstaliListNazivFormated_1">
      <item>Robert Karinja</item>
    </derivirana_varijabla>
  </DomainObject.Predmet.OstaliListNazivFormated>
  <DomainObject.Predmet.OstaliListNazivFormatedOIB>
    <izvorni_sadrzaj>
      <item>Robert Karinja, OIB 92695253725</item>
    </izvorni_sadrzaj>
    <derivirana_varijabla naziv="DomainObject.Predmet.OstaliListNazivFormatedOIB_1">
      <item>Robert Karinja, OIB 92695253725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St-218/2018-12</izvorni_sadrzaj>
    <derivirana_varijabla naziv="DomainObject.PoslovniBrojDokumenta_1">St-218/2018-12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  <item>Robert Karinja</item>
    </izvorni_sadrzaj>
    <derivirana_varijabla naziv="DomainObject.Predmet.SudioniciListNaziv_1">
      <item>KALELARGA d.o.o. za turizam i usluge</item>
      <item>FINA</item>
      <item>Robert Karinja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  <item>Robert Karinja, OIB 92695253725, Sali Xi 29,23281 Sali</item>
    </izvorni_sadrzaj>
    <derivirana_varijabla naziv="DomainObject.Predmet.SudioniciListAdressOIB_1">
      <item>KALELARGA d.o.o. za turizam i usluge, OIB 19405917018, Put Nina 134,23000 Zadar</item>
      <item>FINA, OIB 85821130368</item>
      <item>Robert Karinja, OIB 92695253725, Sali Xi 29,23281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  <item>, OIB 92695253725</item>
    </izvorni_sadrzaj>
    <derivirana_varijabla naziv="DomainObject.Predmet.SudioniciListNazivOIB_1">
      <item>, OIB 19405917018</item>
      <item>, OIB 85821130368</item>
      <item>, OIB 92695253725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658</properties:Characters>
  <properties:Lines>39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2018-12-03T13:52:00Z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2018-12-05T13:14:00Z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St-218/2018-12 / Zapisnik - Ročište radi izjašnjenja o prijedlogu za otvaranje steč.post (1 St-218-2018-povodom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