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4f91d9" w14:paraId="a4f91d9" w:rsidRDefault="00E370FF" w:rsidR="002C5A29" w:rsidRPr="00BF07CE">
      <w:pPr>
        <w15:collapsed w:val="false"/>
      </w:pPr>
      <w:bookmarkStart w:name="_GoBack" w:id="0"/>
      <w:bookmarkEnd w:id="0"/>
      <w:r w:rsidRPr="00BF07CE"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A2EAC" w:rsidR="002C5A29" w:rsidRPr="00BF07CE">
      <w:r w:rsidRPr="00BF07CE">
        <w:t xml:space="preserve">REPUBLIKA HRVATSKA </w:t>
      </w:r>
    </w:p>
    <w:p w:rsidRDefault="00DA2EAC" w:rsidP="00E370FF" w:rsidR="00DA2EAC" w:rsidRPr="00BF07CE">
      <w:pPr>
        <w:tabs>
          <w:tab w:pos="7170" w:val="left"/>
        </w:tabs>
      </w:pPr>
      <w:r w:rsidRPr="00BF07CE">
        <w:t>TRGOVAČKI SUD U ZAGREBU</w:t>
      </w:r>
      <w:r w:rsidR="00E370FF" w:rsidRPr="00BF07CE">
        <w:tab/>
        <w:t>4 St-</w:t>
      </w:r>
      <w:r w:rsidR="00BF07CE" w:rsidRPr="00BF07CE">
        <w:t>601/</w:t>
      </w:r>
      <w:r w:rsidR="00EF4FFA" w:rsidRPr="00BF07CE">
        <w:t>17</w:t>
      </w:r>
    </w:p>
    <w:p w:rsidRDefault="00DA2EAC" w:rsidR="00DA2EAC" w:rsidRPr="00BF07CE">
      <w:r w:rsidRPr="00BF07CE">
        <w:t xml:space="preserve">STALNA SLUŽBA </w:t>
      </w:r>
    </w:p>
    <w:p w:rsidRDefault="00DA2EAC" w:rsidR="00DA2EAC" w:rsidRPr="00BF07CE">
      <w:r w:rsidRPr="00BF07CE">
        <w:t xml:space="preserve">Karlovac, </w:t>
      </w:r>
      <w:r w:rsidR="00435B5D" w:rsidRPr="00BF07CE">
        <w:t>Ljudevita Šestića 4</w:t>
      </w:r>
    </w:p>
    <w:p w:rsidRDefault="002C5A29" w:rsidR="002C5A29" w:rsidRPr="00BF07CE"/>
    <w:p w:rsidRDefault="002C5A29" w:rsidP="0044721B" w:rsidR="002C5A29" w:rsidRPr="00BF07CE">
      <w:pPr>
        <w:tabs>
          <w:tab w:pos="4050" w:val="left"/>
        </w:tabs>
      </w:pPr>
      <w:r w:rsidRPr="00BF07CE">
        <w:tab/>
      </w:r>
    </w:p>
    <w:p w:rsidRDefault="00DA2EAC" w:rsidP="00DA2EAC" w:rsidR="0044721B" w:rsidRPr="00BF07CE">
      <w:pPr>
        <w:tabs>
          <w:tab w:pos="4050" w:val="left"/>
        </w:tabs>
        <w:jc w:val="center"/>
      </w:pPr>
      <w:r w:rsidRPr="00BF07CE">
        <w:t>R</w:t>
      </w:r>
      <w:r w:rsidR="00A54037" w:rsidRPr="00BF07CE">
        <w:t xml:space="preserve"> </w:t>
      </w:r>
      <w:r w:rsidRPr="00BF07CE">
        <w:t>E</w:t>
      </w:r>
      <w:r w:rsidR="00A54037" w:rsidRPr="00BF07CE">
        <w:t xml:space="preserve"> </w:t>
      </w:r>
      <w:r w:rsidRPr="00BF07CE">
        <w:t>P</w:t>
      </w:r>
      <w:r w:rsidR="00A54037" w:rsidRPr="00BF07CE">
        <w:t xml:space="preserve"> </w:t>
      </w:r>
      <w:r w:rsidRPr="00BF07CE">
        <w:t>U</w:t>
      </w:r>
      <w:r w:rsidR="00A54037" w:rsidRPr="00BF07CE">
        <w:t xml:space="preserve"> </w:t>
      </w:r>
      <w:r w:rsidRPr="00BF07CE">
        <w:t>B</w:t>
      </w:r>
      <w:r w:rsidR="00A54037" w:rsidRPr="00BF07CE">
        <w:t xml:space="preserve"> </w:t>
      </w:r>
      <w:r w:rsidRPr="00BF07CE">
        <w:t>L</w:t>
      </w:r>
      <w:r w:rsidR="00A54037" w:rsidRPr="00BF07CE">
        <w:t xml:space="preserve"> </w:t>
      </w:r>
      <w:r w:rsidRPr="00BF07CE">
        <w:t>I</w:t>
      </w:r>
      <w:r w:rsidR="00A54037" w:rsidRPr="00BF07CE">
        <w:t xml:space="preserve"> </w:t>
      </w:r>
      <w:r w:rsidRPr="00BF07CE">
        <w:t>K</w:t>
      </w:r>
      <w:r w:rsidR="00A54037" w:rsidRPr="00BF07CE">
        <w:t xml:space="preserve"> </w:t>
      </w:r>
      <w:r w:rsidRPr="00BF07CE">
        <w:t>A</w:t>
      </w:r>
      <w:r w:rsidR="00A54037" w:rsidRPr="00BF07CE">
        <w:t xml:space="preserve">  </w:t>
      </w:r>
      <w:r w:rsidRPr="00BF07CE">
        <w:t xml:space="preserve"> H</w:t>
      </w:r>
      <w:r w:rsidR="00A54037" w:rsidRPr="00BF07CE">
        <w:t xml:space="preserve"> </w:t>
      </w:r>
      <w:r w:rsidRPr="00BF07CE">
        <w:t>R</w:t>
      </w:r>
      <w:r w:rsidR="00A54037" w:rsidRPr="00BF07CE">
        <w:t xml:space="preserve"> </w:t>
      </w:r>
      <w:r w:rsidRPr="00BF07CE">
        <w:t>V</w:t>
      </w:r>
      <w:r w:rsidR="00A54037" w:rsidRPr="00BF07CE">
        <w:t xml:space="preserve"> </w:t>
      </w:r>
      <w:r w:rsidRPr="00BF07CE">
        <w:t>A</w:t>
      </w:r>
      <w:r w:rsidR="00A54037" w:rsidRPr="00BF07CE">
        <w:t xml:space="preserve"> </w:t>
      </w:r>
      <w:r w:rsidRPr="00BF07CE">
        <w:t>T</w:t>
      </w:r>
      <w:r w:rsidR="00A54037" w:rsidRPr="00BF07CE">
        <w:t xml:space="preserve"> </w:t>
      </w:r>
      <w:r w:rsidRPr="00BF07CE">
        <w:t>S</w:t>
      </w:r>
      <w:r w:rsidR="00A54037" w:rsidRPr="00BF07CE">
        <w:t xml:space="preserve"> </w:t>
      </w:r>
      <w:r w:rsidRPr="00BF07CE">
        <w:t>K</w:t>
      </w:r>
      <w:r w:rsidR="00A54037" w:rsidRPr="00BF07CE">
        <w:t xml:space="preserve"> </w:t>
      </w:r>
      <w:r w:rsidRPr="00BF07CE">
        <w:t>A</w:t>
      </w:r>
    </w:p>
    <w:p w:rsidRDefault="00475324" w:rsidP="00475324" w:rsidR="00475324" w:rsidRPr="00BF07CE">
      <w:pPr>
        <w:tabs>
          <w:tab w:pos="4050" w:val="left"/>
        </w:tabs>
        <w:jc w:val="center"/>
      </w:pPr>
      <w:r w:rsidRPr="00BF07CE">
        <w:t>R J E Š E N J E</w:t>
      </w:r>
    </w:p>
    <w:p w:rsidRDefault="002C5A29" w:rsidR="002C5A29" w:rsidRPr="00BF07CE"/>
    <w:p w:rsidRDefault="00FE69D1" w:rsidP="001F2FBF" w:rsidR="00FE69D1" w:rsidRPr="00BF07CE">
      <w:pPr>
        <w:ind w:firstLine="708"/>
        <w:jc w:val="both"/>
      </w:pPr>
      <w:r w:rsidRPr="00BF07CE">
        <w:t>Trgovački sud u Zagrebu</w:t>
      </w:r>
      <w:r w:rsidR="001F2FBF" w:rsidRPr="00BF07CE">
        <w:t>,</w:t>
      </w:r>
      <w:r w:rsidRPr="00BF07CE">
        <w:t xml:space="preserve"> Stalna Služba</w:t>
      </w:r>
      <w:r w:rsidR="001F2FBF" w:rsidRPr="00BF07CE">
        <w:t>,</w:t>
      </w:r>
      <w:r w:rsidRPr="00BF07CE">
        <w:t xml:space="preserve"> po sucu</w:t>
      </w:r>
      <w:r w:rsidR="001F2FBF" w:rsidRPr="00BF07CE">
        <w:t xml:space="preserve"> Goranki Boljkovac,</w:t>
      </w:r>
      <w:r w:rsidRPr="00BF07CE">
        <w:t xml:space="preserve"> kao stečajnom sucu</w:t>
      </w:r>
      <w:r w:rsidR="001F2FBF" w:rsidRPr="00BF07CE">
        <w:t>,</w:t>
      </w:r>
      <w:r w:rsidRPr="00BF07CE">
        <w:t xml:space="preserve"> </w:t>
      </w:r>
      <w:r w:rsidR="00BF07CE" w:rsidRPr="00BF07CE">
        <w:t>u stečajnom postupku</w:t>
      </w:r>
      <w:r w:rsidRPr="00BF07CE">
        <w:t xml:space="preserve"> nad dužnikom </w:t>
      </w:r>
      <w:r w:rsidR="00C33635" w:rsidRPr="00BF07CE">
        <w:t xml:space="preserve">PUPEK d.o.o., Zagreb, Ljubijska ulica 13, OIB 81722986478, </w:t>
      </w:r>
      <w:r w:rsidR="009459C3" w:rsidRPr="00BF07CE">
        <w:t xml:space="preserve">dana </w:t>
      </w:r>
      <w:r w:rsidR="00AD2ABF" w:rsidRPr="00BF07CE">
        <w:t>31. svibnja 2017</w:t>
      </w:r>
      <w:r w:rsidRPr="00BF07CE">
        <w:t>.</w:t>
      </w:r>
      <w:r w:rsidR="001F2FBF" w:rsidRPr="00BF07CE">
        <w:t xml:space="preserve"> godine</w:t>
      </w:r>
    </w:p>
    <w:p w:rsidRDefault="00FE69D1" w:rsidP="00FE69D1" w:rsidR="00FE69D1" w:rsidRPr="00BF07CE">
      <w:pPr>
        <w:jc w:val="both"/>
      </w:pPr>
    </w:p>
    <w:p w:rsidRDefault="00FE69D1" w:rsidP="00FE69D1" w:rsidR="00FE69D1" w:rsidRPr="00BF07CE">
      <w:pPr>
        <w:jc w:val="center"/>
      </w:pPr>
      <w:r w:rsidRPr="00BF07CE">
        <w:t>r i j e š i o    je</w:t>
      </w:r>
    </w:p>
    <w:p w:rsidRDefault="00FE69D1" w:rsidP="00FE69D1" w:rsidR="00FE69D1" w:rsidRPr="00BF07CE">
      <w:pPr>
        <w:jc w:val="center"/>
      </w:pPr>
    </w:p>
    <w:p w:rsidRDefault="001F2FBF" w:rsidP="001F2FBF" w:rsidR="00FE69D1" w:rsidRPr="00BF07CE">
      <w:pPr>
        <w:pStyle w:val="Odlomakpopisa"/>
        <w:ind w:firstLine="567" w:left="0"/>
        <w:jc w:val="both"/>
        <w:rPr>
          <w:rFonts w:hAnsi="Times New Roman" w:ascii="Times New Roman"/>
          <w:szCs w:val="24"/>
        </w:rPr>
      </w:pPr>
      <w:r w:rsidRPr="00BF07CE">
        <w:rPr>
          <w:rFonts w:hAnsi="Times New Roman" w:ascii="Times New Roman"/>
          <w:szCs w:val="24"/>
        </w:rPr>
        <w:t>I</w:t>
      </w:r>
      <w:r w:rsidR="00FE69D1" w:rsidRPr="00BF07CE">
        <w:rPr>
          <w:rFonts w:hAnsi="Times New Roman" w:ascii="Times New Roman"/>
          <w:szCs w:val="24"/>
        </w:rPr>
        <w:t>.</w:t>
      </w:r>
      <w:r w:rsidRPr="00BF07CE">
        <w:rPr>
          <w:rFonts w:hAnsi="Times New Roman" w:ascii="Times New Roman"/>
          <w:szCs w:val="24"/>
        </w:rPr>
        <w:t xml:space="preserve"> </w:t>
      </w:r>
      <w:r w:rsidR="00FE69D1" w:rsidRPr="00BF07CE">
        <w:rPr>
          <w:rFonts w:hAnsi="Times New Roman" w:ascii="Times New Roman"/>
          <w:szCs w:val="24"/>
        </w:rPr>
        <w:t>Pokreće se prethodni postupak radi utvrđivanja pretpostavki za otvaranje stečajnog</w:t>
      </w:r>
      <w:r w:rsidR="00923DB6" w:rsidRPr="00BF07CE">
        <w:rPr>
          <w:rFonts w:hAnsi="Times New Roman" w:ascii="Times New Roman"/>
          <w:szCs w:val="24"/>
        </w:rPr>
        <w:t>a</w:t>
      </w:r>
      <w:r w:rsidR="00FE69D1" w:rsidRPr="00BF07CE">
        <w:rPr>
          <w:rFonts w:hAnsi="Times New Roman" w:ascii="Times New Roman"/>
          <w:szCs w:val="24"/>
        </w:rPr>
        <w:t xml:space="preserve"> postupka nad dužnikom</w:t>
      </w:r>
      <w:r w:rsidRPr="00BF07CE">
        <w:rPr>
          <w:rFonts w:hAnsi="Times New Roman" w:ascii="Times New Roman"/>
          <w:szCs w:val="24"/>
        </w:rPr>
        <w:t xml:space="preserve"> </w:t>
      </w:r>
      <w:r w:rsidR="00BF07CE" w:rsidRPr="00BF07CE">
        <w:rPr>
          <w:rFonts w:hAnsi="Times New Roman" w:ascii="Times New Roman"/>
          <w:szCs w:val="24"/>
        </w:rPr>
        <w:t>PUPEK d.o.o., Zagreb, Ljubijska ulica 13, OIB 81722986478</w:t>
      </w:r>
      <w:r w:rsidR="00FE69D1" w:rsidRPr="00BF07CE">
        <w:rPr>
          <w:rFonts w:hAnsi="Times New Roman" w:ascii="Times New Roman"/>
          <w:szCs w:val="24"/>
        </w:rPr>
        <w:t>.</w:t>
      </w:r>
    </w:p>
    <w:p w:rsidRDefault="00FE69D1" w:rsidP="00FE69D1" w:rsidR="00FE69D1" w:rsidRPr="00BF07CE">
      <w:pPr>
        <w:pStyle w:val="Odlomakpopisa"/>
        <w:ind w:firstLine="567" w:left="0"/>
        <w:rPr>
          <w:rFonts w:hAnsi="Times New Roman" w:ascii="Times New Roman"/>
          <w:szCs w:val="24"/>
        </w:rPr>
      </w:pPr>
    </w:p>
    <w:p w:rsidRDefault="001F2FBF" w:rsidP="001F2FBF" w:rsidR="00FE69D1" w:rsidRPr="00BF07CE">
      <w:pPr>
        <w:ind w:firstLine="567"/>
        <w:jc w:val="both"/>
      </w:pPr>
      <w:r w:rsidRPr="00BF07CE">
        <w:t>II</w:t>
      </w:r>
      <w:r w:rsidR="00FE69D1" w:rsidRPr="00BF07CE">
        <w:t>.</w:t>
      </w:r>
      <w:r w:rsidRPr="00BF07CE">
        <w:t xml:space="preserve"> </w:t>
      </w:r>
      <w:r w:rsidR="00FE69D1" w:rsidRPr="00BF07CE">
        <w:t>Zakazuje se ročište radi očitovanja o prijedlogu za otvaranje stečajnog</w:t>
      </w:r>
      <w:r w:rsidR="00923DB6" w:rsidRPr="00BF07CE">
        <w:t>a</w:t>
      </w:r>
      <w:r w:rsidR="00FE69D1" w:rsidRPr="00BF07CE">
        <w:t xml:space="preserve"> postupka nad dužnikom za dan </w:t>
      </w:r>
      <w:r w:rsidR="00BF07CE" w:rsidRPr="00BF07CE">
        <w:rPr>
          <w:b/>
        </w:rPr>
        <w:t>13</w:t>
      </w:r>
      <w:r w:rsidR="00AD2ABF" w:rsidRPr="00BF07CE">
        <w:rPr>
          <w:b/>
        </w:rPr>
        <w:t>. rujna</w:t>
      </w:r>
      <w:r w:rsidR="00FE69D1" w:rsidRPr="00BF07CE">
        <w:rPr>
          <w:b/>
        </w:rPr>
        <w:t xml:space="preserve"> 201</w:t>
      </w:r>
      <w:r w:rsidR="00AD2ABF" w:rsidRPr="00BF07CE">
        <w:rPr>
          <w:b/>
        </w:rPr>
        <w:t>7</w:t>
      </w:r>
      <w:r w:rsidR="00FE69D1" w:rsidRPr="00BF07CE">
        <w:rPr>
          <w:b/>
        </w:rPr>
        <w:t xml:space="preserve">. u </w:t>
      </w:r>
      <w:r w:rsidR="00BF07CE" w:rsidRPr="00BF07CE">
        <w:rPr>
          <w:b/>
        </w:rPr>
        <w:t>9,15</w:t>
      </w:r>
      <w:r w:rsidR="00FE69D1" w:rsidRPr="00BF07CE">
        <w:rPr>
          <w:b/>
        </w:rPr>
        <w:t xml:space="preserve"> sati</w:t>
      </w:r>
      <w:r w:rsidR="00FE69D1" w:rsidRPr="00BF07CE">
        <w:t xml:space="preserve"> u zgradi Trgovačkog suda u Zagrebu, Stalna služba, </w:t>
      </w:r>
      <w:r w:rsidR="00FE69D1" w:rsidRPr="00BF07CE">
        <w:rPr>
          <w:b/>
        </w:rPr>
        <w:t>Karlovac, Ljudevita Šestića 4</w:t>
      </w:r>
      <w:r w:rsidR="00FE69D1" w:rsidRPr="00BF07CE">
        <w:t xml:space="preserve">, soba broj </w:t>
      </w:r>
      <w:r w:rsidRPr="00BF07CE">
        <w:t>3</w:t>
      </w:r>
      <w:r w:rsidR="00FE69D1" w:rsidRPr="00BF07CE">
        <w:t>,</w:t>
      </w:r>
    </w:p>
    <w:p w:rsidRDefault="00FE69D1" w:rsidP="00FE69D1" w:rsidR="00FE69D1" w:rsidRPr="00BF07CE">
      <w:pPr>
        <w:ind w:left="567"/>
      </w:pPr>
    </w:p>
    <w:p w:rsidRDefault="00FE69D1" w:rsidP="00FE69D1" w:rsidR="00FE69D1" w:rsidRPr="00BF07CE">
      <w:r w:rsidRPr="00BF07CE">
        <w:t xml:space="preserve"> na koje ročište se dostavom ovog rješenja pozivaju:</w:t>
      </w:r>
    </w:p>
    <w:p w:rsidRDefault="00FE69D1" w:rsidP="00FE69D1" w:rsidR="00FE69D1" w:rsidRPr="00BF07CE">
      <w:pPr>
        <w:pStyle w:val="Odlomakpopisa"/>
        <w:ind w:left="0"/>
        <w:rPr>
          <w:rFonts w:hAnsi="Times New Roman" w:ascii="Times New Roman"/>
          <w:szCs w:val="24"/>
        </w:rPr>
      </w:pPr>
      <w:r w:rsidRPr="00BF07CE">
        <w:rPr>
          <w:rFonts w:hAnsi="Times New Roman" w:ascii="Times New Roman"/>
          <w:szCs w:val="24"/>
        </w:rPr>
        <w:t>-predlagatelj</w:t>
      </w:r>
      <w:r w:rsidR="00BF07CE" w:rsidRPr="00BF07CE">
        <w:rPr>
          <w:rFonts w:hAnsi="Times New Roman" w:ascii="Times New Roman"/>
          <w:szCs w:val="24"/>
        </w:rPr>
        <w:t xml:space="preserve"> Republika Hrvatska, Ministarstvo financija, Porezna uprava </w:t>
      </w:r>
      <w:r w:rsidR="004A506B" w:rsidRPr="00BF07CE">
        <w:rPr>
          <w:rFonts w:hAnsi="Times New Roman" w:ascii="Times New Roman"/>
          <w:szCs w:val="24"/>
        </w:rPr>
        <w:t>po Županijskom državnom odvjetništvu u Zagrebu,</w:t>
      </w:r>
    </w:p>
    <w:p w:rsidRDefault="00BF07CE" w:rsidP="00FE69D1" w:rsidR="00BF07CE" w:rsidRPr="00BF07CE">
      <w:pPr>
        <w:pStyle w:val="Odlomakpopisa"/>
        <w:ind w:left="0"/>
        <w:rPr>
          <w:rFonts w:hAnsi="Times New Roman" w:ascii="Times New Roman"/>
          <w:szCs w:val="24"/>
        </w:rPr>
      </w:pPr>
      <w:r w:rsidRPr="00BF07CE">
        <w:rPr>
          <w:rFonts w:hAnsi="Times New Roman" w:ascii="Times New Roman"/>
          <w:szCs w:val="24"/>
        </w:rPr>
        <w:t>-predlagatelj OTP banka d.d. po punomoćnici</w:t>
      </w:r>
    </w:p>
    <w:p w:rsidRDefault="00BF07CE" w:rsidP="00FE69D1" w:rsidR="00BF07CE" w:rsidRPr="00BF07CE">
      <w:pPr>
        <w:pStyle w:val="Odlomakpopisa"/>
        <w:ind w:left="0"/>
        <w:rPr>
          <w:rFonts w:hAnsi="Times New Roman" w:ascii="Times New Roman"/>
          <w:szCs w:val="24"/>
        </w:rPr>
      </w:pPr>
      <w:r w:rsidRPr="00BF07CE">
        <w:rPr>
          <w:rFonts w:hAnsi="Times New Roman" w:ascii="Times New Roman"/>
          <w:szCs w:val="24"/>
        </w:rPr>
        <w:t>-predlagatelj Fond za zaštitu okoliša i energetsku učinkovitost</w:t>
      </w:r>
    </w:p>
    <w:p w:rsidRDefault="00FE69D1" w:rsidP="00FE69D1" w:rsidR="00FE69D1" w:rsidRPr="00BF07CE">
      <w:r w:rsidRPr="00BF07CE">
        <w:t xml:space="preserve">-dužnik, </w:t>
      </w:r>
    </w:p>
    <w:p w:rsidRDefault="00FE69D1" w:rsidP="00FE69D1" w:rsidR="00FE69D1" w:rsidRPr="00BF07CE">
      <w:r w:rsidRPr="00BF07CE">
        <w:t>-</w:t>
      </w:r>
      <w:r w:rsidR="004A506B" w:rsidRPr="00BF07CE">
        <w:t>zakonski zastupni</w:t>
      </w:r>
      <w:r w:rsidR="00E7090A" w:rsidRPr="00BF07CE">
        <w:t>k</w:t>
      </w:r>
      <w:r w:rsidRPr="00BF07CE">
        <w:t xml:space="preserve"> dužnika</w:t>
      </w:r>
      <w:r w:rsidR="001F2FBF" w:rsidRPr="00BF07CE">
        <w:t xml:space="preserve"> </w:t>
      </w:r>
      <w:r w:rsidR="00BF07CE" w:rsidRPr="00BF07CE">
        <w:t>Ankica Maričić</w:t>
      </w:r>
      <w:r w:rsidR="00D1431E" w:rsidRPr="00BF07CE">
        <w:t>,</w:t>
      </w:r>
      <w:r w:rsidR="001F2FBF" w:rsidRPr="00BF07CE">
        <w:t xml:space="preserve"> </w:t>
      </w:r>
    </w:p>
    <w:p w:rsidRDefault="00FE69D1" w:rsidP="00FE69D1" w:rsidR="008F3C71" w:rsidRPr="00BF07CE">
      <w:r w:rsidRPr="00BF07CE">
        <w:t>-</w:t>
      </w:r>
      <w:r w:rsidR="002960FC" w:rsidRPr="00BF07CE">
        <w:t>FINA</w:t>
      </w:r>
      <w:r w:rsidR="008F3C71" w:rsidRPr="00BF07CE">
        <w:t>,</w:t>
      </w:r>
    </w:p>
    <w:p w:rsidRDefault="008F3C71" w:rsidP="00BF07CE" w:rsidR="00AB2745" w:rsidRPr="00BF07CE">
      <w:r w:rsidRPr="00BF07CE">
        <w:t>-</w:t>
      </w:r>
      <w:r w:rsidR="00BF07CE" w:rsidRPr="00BF07CE">
        <w:t>Addiko bank d.d., RBA d.d., Sberbank d.d..</w:t>
      </w:r>
    </w:p>
    <w:p w:rsidRDefault="00FE69D1" w:rsidP="00FE69D1" w:rsidR="00FE69D1" w:rsidRPr="00BF07CE"/>
    <w:p w:rsidRDefault="001F2FBF" w:rsidP="00FE69D1" w:rsidR="00FE69D1" w:rsidRPr="00BF07CE">
      <w:pPr>
        <w:ind w:left="567"/>
        <w:jc w:val="both"/>
      </w:pPr>
      <w:r w:rsidRPr="00BF07CE">
        <w:t>III</w:t>
      </w:r>
      <w:r w:rsidR="00FE69D1" w:rsidRPr="00BF07CE">
        <w:t>.</w:t>
      </w:r>
      <w:r w:rsidRPr="00BF07CE">
        <w:t xml:space="preserve"> </w:t>
      </w:r>
      <w:r w:rsidR="00FE69D1" w:rsidRPr="00BF07CE">
        <w:t>Pozvane osobe mogu se o prijedlogu i pisano očitovati.</w:t>
      </w:r>
    </w:p>
    <w:p w:rsidRDefault="00FE69D1" w:rsidP="00FE69D1" w:rsidR="00FE69D1" w:rsidRPr="00BF07CE">
      <w:pPr>
        <w:jc w:val="both"/>
      </w:pPr>
    </w:p>
    <w:p w:rsidRDefault="00FE69D1" w:rsidP="00FE69D1" w:rsidR="00FE69D1" w:rsidRPr="00BF07CE">
      <w:pPr>
        <w:jc w:val="center"/>
        <w:rPr>
          <w:lang w:val="de-DE"/>
        </w:rPr>
      </w:pPr>
      <w:r w:rsidRPr="00BF07CE">
        <w:t>Obrazloženje</w:t>
      </w:r>
      <w:r w:rsidR="009459C3" w:rsidRPr="00BF07CE">
        <w:t xml:space="preserve"> </w:t>
      </w:r>
      <w:r w:rsidR="002960FC" w:rsidRPr="00BF07CE">
        <w:t xml:space="preserve"> </w:t>
      </w:r>
    </w:p>
    <w:p w:rsidRDefault="00FE69D1" w:rsidP="00FE69D1" w:rsidR="00FE69D1" w:rsidRPr="00BF07CE">
      <w:pPr>
        <w:ind w:firstLine="720"/>
        <w:jc w:val="both"/>
      </w:pPr>
    </w:p>
    <w:p w:rsidRDefault="001F2FBF" w:rsidP="00BF07CE" w:rsidR="001F2FBF" w:rsidRPr="00BF07CE">
      <w:pPr>
        <w:ind w:firstLine="720"/>
        <w:jc w:val="both"/>
      </w:pPr>
      <w:r w:rsidRPr="00BF07CE">
        <w:t xml:space="preserve">Pravomoćnim rješenjem </w:t>
      </w:r>
      <w:r w:rsidR="009459C3" w:rsidRPr="00BF07CE">
        <w:t>ovog suda</w:t>
      </w:r>
      <w:r w:rsidRPr="00BF07CE">
        <w:t xml:space="preserve"> posl.br. </w:t>
      </w:r>
      <w:r w:rsidR="00BF07CE">
        <w:t>52</w:t>
      </w:r>
      <w:r w:rsidRPr="00BF07CE">
        <w:t xml:space="preserve"> St-</w:t>
      </w:r>
      <w:r w:rsidR="00BF07CE">
        <w:t>1748</w:t>
      </w:r>
      <w:r w:rsidR="004A506B" w:rsidRPr="00BF07CE">
        <w:t>/15</w:t>
      </w:r>
      <w:r w:rsidRPr="00BF07CE">
        <w:t xml:space="preserve"> od </w:t>
      </w:r>
      <w:r w:rsidR="00BF07CE">
        <w:t>3. siječnja 2017</w:t>
      </w:r>
      <w:r w:rsidRPr="00BF07CE">
        <w:t xml:space="preserve">. godine obustavljen je skraćeni stečajni postupak nad dužnikom </w:t>
      </w:r>
      <w:r w:rsidR="00BF07CE">
        <w:t>PUPEK d.o.o., Zagreb</w:t>
      </w:r>
      <w:r w:rsidR="00BF07CE" w:rsidRPr="00E7090A">
        <w:t>,</w:t>
      </w:r>
      <w:r w:rsidR="00BF07CE">
        <w:t xml:space="preserve"> Ljubijska ulica 13, OIB 81722986478, a budući su vjerovnici </w:t>
      </w:r>
      <w:r w:rsidR="004A506B" w:rsidRPr="00BF07CE">
        <w:t xml:space="preserve">Republika Hrvatska, Ministarstvo financija, Porezna uprava, </w:t>
      </w:r>
      <w:r w:rsidR="00BF07CE">
        <w:t>Područni ured Zagreb, Fond za zaštitu okoliša i energetsku učinkovitost te OTP banka d.d. Zadar podnijeli</w:t>
      </w:r>
      <w:r w:rsidR="004A506B" w:rsidRPr="00BF07CE">
        <w:t xml:space="preserve"> prijedlog</w:t>
      </w:r>
      <w:r w:rsidR="00BF07CE">
        <w:t>e</w:t>
      </w:r>
      <w:r w:rsidR="004A506B" w:rsidRPr="00BF07CE">
        <w:t xml:space="preserve"> za otvaranje stečajnog postupka nad dužnikom</w:t>
      </w:r>
      <w:r w:rsidR="00E7090A" w:rsidRPr="00BF07CE">
        <w:t>.</w:t>
      </w:r>
      <w:r w:rsidR="00BF07CE">
        <w:t xml:space="preserve"> </w:t>
      </w:r>
      <w:r w:rsidR="002F792C" w:rsidRPr="00BF07CE">
        <w:t xml:space="preserve">Slijedom navedenog, sukladno odredbi čl. 433. Stečajnog zakona (Narodne novine broj 71/15, dalje u tekstu: SZ-a) doneseno je ranije navedeno rješenje o obustavi skraćenog stečajnog postupka, </w:t>
      </w:r>
      <w:r w:rsidR="004A506B" w:rsidRPr="00BF07CE">
        <w:t xml:space="preserve">nakon pravomoćnosti kojeg se postupak nastavlja </w:t>
      </w:r>
      <w:r w:rsidR="002F792C" w:rsidRPr="00BF07CE">
        <w:t>primjenom općih odredbi stečajnog postupka Stečajnog zakona.</w:t>
      </w:r>
    </w:p>
    <w:p w:rsidRDefault="002F792C" w:rsidP="00FE69D1" w:rsidR="002F792C" w:rsidRPr="00BF07CE">
      <w:pPr>
        <w:ind w:firstLine="720"/>
        <w:jc w:val="both"/>
      </w:pPr>
    </w:p>
    <w:p w:rsidRDefault="002F792C" w:rsidP="00FE69D1" w:rsidR="00FE69D1" w:rsidRPr="00BF07CE">
      <w:pPr>
        <w:ind w:firstLine="720"/>
        <w:jc w:val="both"/>
      </w:pPr>
      <w:r w:rsidRPr="00BF07CE">
        <w:t>Slijedom navedenog, sud je t</w:t>
      </w:r>
      <w:r w:rsidR="00FE69D1" w:rsidRPr="00BF07CE">
        <w:t>emeljem odredbe čl. 115. st. 1. SZ</w:t>
      </w:r>
      <w:r w:rsidRPr="00BF07CE">
        <w:t xml:space="preserve">-a donio </w:t>
      </w:r>
      <w:r w:rsidR="00FE69D1" w:rsidRPr="00BF07CE">
        <w:t>rješenje o pokretanju prethodnog</w:t>
      </w:r>
      <w:r w:rsidR="00F67B83" w:rsidRPr="00BF07CE">
        <w:t>a</w:t>
      </w:r>
      <w:r w:rsidR="00FE69D1" w:rsidRPr="00BF07CE">
        <w:t xml:space="preserve"> postupka radi utvrđivanja pretpostavki za otvaranje stečajnog</w:t>
      </w:r>
      <w:r w:rsidR="00F67B83" w:rsidRPr="00BF07CE">
        <w:t>a</w:t>
      </w:r>
      <w:r w:rsidR="00FE69D1" w:rsidRPr="00BF07CE">
        <w:t xml:space="preserve"> postupka </w:t>
      </w:r>
      <w:r w:rsidR="00F67B83" w:rsidRPr="00BF07CE">
        <w:t>(</w:t>
      </w:r>
      <w:r w:rsidR="00FE69D1" w:rsidRPr="00BF07CE">
        <w:t>prethodni postupak</w:t>
      </w:r>
      <w:r w:rsidR="00F67B83" w:rsidRPr="00BF07CE">
        <w:t>), o čemu je odlučeno pod točkom I. izreke ovog rješenja</w:t>
      </w:r>
      <w:r w:rsidR="00FE69D1" w:rsidRPr="00BF07CE">
        <w:t>.</w:t>
      </w:r>
    </w:p>
    <w:p w:rsidRDefault="00FE69D1" w:rsidP="00FE69D1" w:rsidR="00FE69D1" w:rsidRPr="00BF07CE">
      <w:pPr>
        <w:ind w:firstLine="720"/>
        <w:jc w:val="both"/>
      </w:pPr>
    </w:p>
    <w:p w:rsidRDefault="00FE69D1" w:rsidP="00FE69D1" w:rsidR="00FE69D1" w:rsidRPr="00BF07CE">
      <w:pPr>
        <w:ind w:firstLine="720"/>
        <w:jc w:val="both"/>
      </w:pPr>
      <w:r w:rsidRPr="00BF07CE">
        <w:t>Sukladno odredbi čl. 123. st. 1. SZ-a sud je odmah zakazao ročište na koje su pozvan</w:t>
      </w:r>
      <w:r w:rsidR="003D4E19" w:rsidRPr="00BF07CE">
        <w:t>i</w:t>
      </w:r>
      <w:r w:rsidRPr="00BF07CE">
        <w:t xml:space="preserve"> </w:t>
      </w:r>
      <w:r w:rsidR="00F67B83" w:rsidRPr="00BF07CE">
        <w:t xml:space="preserve">dužnik, </w:t>
      </w:r>
      <w:r w:rsidRPr="00BF07CE">
        <w:t>osob</w:t>
      </w:r>
      <w:r w:rsidR="00F67B83" w:rsidRPr="00BF07CE">
        <w:t>a</w:t>
      </w:r>
      <w:r w:rsidRPr="00BF07CE">
        <w:t xml:space="preserve"> ovlašten</w:t>
      </w:r>
      <w:r w:rsidR="00F67B83" w:rsidRPr="00BF07CE">
        <w:t>a</w:t>
      </w:r>
      <w:r w:rsidRPr="00BF07CE">
        <w:t xml:space="preserve"> za zastupanje dužnika po zak</w:t>
      </w:r>
      <w:r w:rsidR="00D1431E" w:rsidRPr="00BF07CE">
        <w:t>onu, podnositelj prijedloga</w:t>
      </w:r>
      <w:r w:rsidR="00AB2745" w:rsidRPr="00BF07CE">
        <w:t>,</w:t>
      </w:r>
      <w:r w:rsidR="00F67B83" w:rsidRPr="00BF07CE">
        <w:t xml:space="preserve"> FINA</w:t>
      </w:r>
      <w:r w:rsidR="00AB2745" w:rsidRPr="00BF07CE">
        <w:t xml:space="preserve"> i banka kod koje dužnik ima otvoren račun</w:t>
      </w:r>
      <w:r w:rsidR="00D1431E" w:rsidRPr="00BF07CE">
        <w:t xml:space="preserve">, </w:t>
      </w:r>
      <w:r w:rsidRPr="00BF07CE">
        <w:t>te će se ist</w:t>
      </w:r>
      <w:r w:rsidR="003D4E19" w:rsidRPr="00BF07CE">
        <w:t xml:space="preserve">i </w:t>
      </w:r>
      <w:r w:rsidRPr="00BF07CE">
        <w:t>na ročištu očitovati o prijedlogu za otvaranje stečajnog</w:t>
      </w:r>
      <w:r w:rsidR="003D4E19" w:rsidRPr="00BF07CE">
        <w:t>a</w:t>
      </w:r>
      <w:r w:rsidRPr="00BF07CE">
        <w:t xml:space="preserve"> postupka, odnosno sukladno st. 2. istog članka o prijedlogu se mogu očitovati i pisano, pa je</w:t>
      </w:r>
      <w:r w:rsidR="00F67B83" w:rsidRPr="00BF07CE">
        <w:t xml:space="preserve"> odlučeno kao pod točkama II. i III.</w:t>
      </w:r>
      <w:r w:rsidRPr="00BF07CE">
        <w:t xml:space="preserve"> izreke rješenja.</w:t>
      </w:r>
    </w:p>
    <w:p w:rsidRDefault="00367C05" w:rsidP="00367C05" w:rsidR="002C5A29" w:rsidRPr="00BF07CE">
      <w:pPr>
        <w:ind w:firstLine="900"/>
        <w:jc w:val="both"/>
      </w:pPr>
      <w:r w:rsidRPr="00BF07CE">
        <w:t xml:space="preserve">  </w:t>
      </w:r>
    </w:p>
    <w:p w:rsidRDefault="002C5A29" w:rsidP="00577C3C" w:rsidR="002C5A29" w:rsidRPr="00BF07CE">
      <w:pPr>
        <w:jc w:val="center"/>
      </w:pPr>
      <w:r w:rsidRPr="00BF07CE">
        <w:t>U Karlovcu</w:t>
      </w:r>
      <w:r w:rsidR="00233CF9" w:rsidRPr="00BF07CE">
        <w:t xml:space="preserve"> </w:t>
      </w:r>
      <w:r w:rsidR="00AD2ABF" w:rsidRPr="00BF07CE">
        <w:t>31. svibnja 2017</w:t>
      </w:r>
      <w:r w:rsidRPr="00BF07CE">
        <w:t>. godine</w:t>
      </w:r>
    </w:p>
    <w:p w:rsidRDefault="00367C05" w:rsidP="002C5A29" w:rsidR="00367C05" w:rsidRPr="00BF07CE">
      <w:pPr>
        <w:jc w:val="both"/>
      </w:pPr>
    </w:p>
    <w:p w:rsidRDefault="00577C3C" w:rsidP="007170B8" w:rsidR="002C5A29" w:rsidRPr="00BF07CE">
      <w:pPr>
        <w:ind w:left="6372"/>
        <w:jc w:val="both"/>
      </w:pPr>
      <w:r w:rsidRPr="00BF07CE">
        <w:t xml:space="preserve">         </w:t>
      </w:r>
      <w:r w:rsidR="0028432A" w:rsidRPr="00BF07CE">
        <w:t xml:space="preserve">        Su</w:t>
      </w:r>
      <w:r w:rsidR="007170B8" w:rsidRPr="00BF07CE">
        <w:t>dac:</w:t>
      </w:r>
    </w:p>
    <w:p w:rsidRDefault="007170B8" w:rsidP="0094639D" w:rsidR="00161B3B" w:rsidRPr="00BF07CE">
      <w:pPr>
        <w:jc w:val="both"/>
      </w:pPr>
      <w:r w:rsidRPr="00BF07CE">
        <w:t xml:space="preserve">                                                                 </w:t>
      </w:r>
      <w:r w:rsidR="0084192B" w:rsidRPr="00BF07CE">
        <w:t xml:space="preserve">  </w:t>
      </w:r>
      <w:r w:rsidRPr="00BF07CE">
        <w:t xml:space="preserve">  </w:t>
      </w:r>
      <w:r w:rsidR="00E57778" w:rsidRPr="00BF07CE">
        <w:t xml:space="preserve">  </w:t>
      </w:r>
      <w:r w:rsidR="009B65F4" w:rsidRPr="00BF07CE">
        <w:t xml:space="preserve">         </w:t>
      </w:r>
      <w:r w:rsidR="00577C3C" w:rsidRPr="00BF07CE">
        <w:t xml:space="preserve">                               </w:t>
      </w:r>
      <w:r w:rsidR="009224E9" w:rsidRPr="00BF07CE">
        <w:t xml:space="preserve"> </w:t>
      </w:r>
      <w:r w:rsidR="00367C05" w:rsidRPr="00BF07CE">
        <w:t>Goranka Boljkovac</w:t>
      </w:r>
      <w:r w:rsidR="00973C31" w:rsidRPr="00BF07CE">
        <w:t>, v.r.</w:t>
      </w:r>
    </w:p>
    <w:p w:rsidRDefault="0094639D" w:rsidP="000B0BA1" w:rsidR="000B0BA1" w:rsidRPr="00BF07CE">
      <w:pPr>
        <w:tabs>
          <w:tab w:pos="6900" w:val="left"/>
        </w:tabs>
        <w:jc w:val="both"/>
      </w:pPr>
      <w:r w:rsidRPr="00BF07CE">
        <w:t xml:space="preserve"> </w:t>
      </w:r>
      <w:r w:rsidR="00161B3B" w:rsidRPr="00BF07CE">
        <w:tab/>
      </w:r>
    </w:p>
    <w:p w:rsidRDefault="00973C31" w:rsidP="00973C31" w:rsidR="009B65F4" w:rsidRPr="00BF07CE">
      <w:pPr>
        <w:tabs>
          <w:tab w:pos="6900" w:val="left"/>
        </w:tabs>
        <w:jc w:val="both"/>
      </w:pPr>
      <w:r w:rsidRPr="00BF07CE">
        <w:tab/>
        <w:t>Za točnost otpravka-</w:t>
      </w:r>
    </w:p>
    <w:p w:rsidRDefault="00973C31" w:rsidP="00973C31" w:rsidR="00577C3C" w:rsidRPr="00BF07CE">
      <w:pPr>
        <w:tabs>
          <w:tab w:pos="6900" w:val="left"/>
        </w:tabs>
      </w:pPr>
      <w:r w:rsidRPr="00BF07CE">
        <w:tab/>
        <w:t>ovlašteni službenik:</w:t>
      </w:r>
    </w:p>
    <w:p w:rsidRDefault="00973C31" w:rsidP="00973C31" w:rsidR="0028432A" w:rsidRPr="00BF07CE">
      <w:pPr>
        <w:tabs>
          <w:tab w:pos="6900" w:val="left"/>
        </w:tabs>
      </w:pPr>
      <w:r w:rsidRPr="00BF07CE">
        <w:tab/>
        <w:t>Renata Klokočki</w:t>
      </w:r>
    </w:p>
    <w:p w:rsidRDefault="0028432A" w:rsidP="0028432A" w:rsidR="0028432A" w:rsidRPr="00BF07CE"/>
    <w:p w:rsidRDefault="0028432A" w:rsidP="0028432A" w:rsidR="0028432A" w:rsidRPr="00BF07CE"/>
    <w:p w:rsidRDefault="0028432A" w:rsidP="0028432A" w:rsidR="0028432A" w:rsidRPr="00BF07CE"/>
    <w:p w:rsidRDefault="0028432A" w:rsidP="0028432A" w:rsidR="0028432A" w:rsidRPr="00BF07CE">
      <w:r w:rsidRPr="00BF07CE">
        <w:t xml:space="preserve">POUKA O PRAVNOM LIJEKU: </w:t>
      </w:r>
    </w:p>
    <w:p w:rsidRDefault="0028432A" w:rsidP="0028432A" w:rsidR="0028432A" w:rsidRPr="00BF07CE">
      <w:pPr>
        <w:jc w:val="both"/>
      </w:pPr>
      <w:r w:rsidRPr="00BF07CE">
        <w:t>Protiv ovog rješenja nije dopuštena žalba</w:t>
      </w:r>
    </w:p>
    <w:p w:rsidRDefault="0028432A" w:rsidP="0028432A" w:rsidR="0028432A" w:rsidRPr="00BF07CE">
      <w:pPr>
        <w:jc w:val="both"/>
      </w:pPr>
      <w:r w:rsidRPr="00BF07CE">
        <w:t>(čl. 115. st. 1. SZ-a).</w:t>
      </w:r>
    </w:p>
    <w:p w:rsidRDefault="00B02635" w:rsidP="0028432A" w:rsidR="00B02635" w:rsidRPr="00BF07CE"/>
    <w:sectPr w:rsidSect="00A0682A" w:rsidR="00B02635" w:rsidRPr="00BF07CE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C497A" w:rsidR="00CC497A">
      <w:r>
        <w:separator/>
      </w:r>
    </w:p>
  </w:endnote>
  <w:endnote w:id="0" w:type="continuationSeparator">
    <w:p w:rsidRDefault="00CC497A" w:rsidR="00CC49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C497A" w:rsidR="00CC497A">
      <w:r>
        <w:separator/>
      </w:r>
    </w:p>
  </w:footnote>
  <w:footnote w:id="0" w:type="continuationSeparator">
    <w:p w:rsidRDefault="00CC497A" w:rsidR="00CC497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685A" w:rsidP="001A044D" w:rsidR="0087685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7685A" w:rsidR="0087685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685A" w:rsidP="001A044D" w:rsidR="0087685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10ED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7685A" w:rsidP="001D2296" w:rsidR="0087685A" w:rsidRPr="003C4E43">
    <w:r>
      <w:t xml:space="preserve">                                                                                                                               </w:t>
    </w:r>
    <w:r w:rsidRPr="003C4E43">
      <w:t>4 St-</w:t>
    </w:r>
    <w:r w:rsidR="00BF07CE">
      <w:t>601</w:t>
    </w:r>
    <w:r w:rsidR="00AD2ABF">
      <w:t>/17</w:t>
    </w:r>
  </w:p>
  <w:p w:rsidRDefault="0087685A" w:rsidR="0087685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D117A7D"/>
    <w:multiLevelType w:val="hybridMultilevel"/>
    <w:tmpl w:val="AE72B91E"/>
    <w:lvl w:tplc="8A600C9A" w:ilvl="0">
      <w:start w:val="1"/>
      <w:numFmt w:val="upperRoman"/>
      <w:lvlText w:val="%1."/>
      <w:lvlJc w:val="left"/>
      <w:pPr>
        <w:tabs>
          <w:tab w:pos="1698" w:val="num"/>
        </w:tabs>
        <w:ind w:hanging="990" w:left="169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146A5105"/>
    <w:multiLevelType w:val="hybridMultilevel"/>
    <w:tmpl w:val="DA12639A"/>
    <w:lvl w:tplc="041A0013" w:ilvl="0">
      <w:start w:val="1"/>
      <w:numFmt w:val="upperRoman"/>
      <w:lvlText w:val="%1."/>
      <w:lvlJc w:val="right"/>
      <w:pPr>
        <w:tabs>
          <w:tab w:pos="720" w:val="num"/>
        </w:tabs>
        <w:ind w:hanging="18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BAA39D4"/>
    <w:multiLevelType w:val="hybridMultilevel"/>
    <w:tmpl w:val="EAA0C182"/>
    <w:lvl w:tplc="A5EAB158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44F52CD1"/>
    <w:multiLevelType w:val="hybridMultilevel"/>
    <w:tmpl w:val="F606CB76"/>
    <w:lvl w:tplc="7168141C" w:ilvl="0">
      <w:start w:val="1"/>
      <w:numFmt w:val="decimal"/>
      <w:lvlText w:val="%1."/>
      <w:lvlJc w:val="left"/>
      <w:pPr>
        <w:tabs>
          <w:tab w:pos="435" w:val="num"/>
        </w:tabs>
        <w:ind w:hanging="360" w:left="4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155" w:val="num"/>
        </w:tabs>
        <w:ind w:hanging="360" w:left="1155"/>
      </w:pPr>
    </w:lvl>
    <w:lvl w:tentative="true" w:tplc="041A001B" w:ilvl="2">
      <w:start w:val="1"/>
      <w:numFmt w:val="lowerRoman"/>
      <w:lvlText w:val="%3."/>
      <w:lvlJc w:val="right"/>
      <w:pPr>
        <w:tabs>
          <w:tab w:pos="1875" w:val="num"/>
        </w:tabs>
        <w:ind w:hanging="180" w:left="1875"/>
      </w:pPr>
    </w:lvl>
    <w:lvl w:tentative="true" w:tplc="041A000F" w:ilvl="3">
      <w:start w:val="1"/>
      <w:numFmt w:val="decimal"/>
      <w:lvlText w:val="%4."/>
      <w:lvlJc w:val="left"/>
      <w:pPr>
        <w:tabs>
          <w:tab w:pos="2595" w:val="num"/>
        </w:tabs>
        <w:ind w:hanging="360" w:left="2595"/>
      </w:pPr>
    </w:lvl>
    <w:lvl w:tentative="true" w:tplc="041A0019" w:ilvl="4">
      <w:start w:val="1"/>
      <w:numFmt w:val="lowerLetter"/>
      <w:lvlText w:val="%5."/>
      <w:lvlJc w:val="left"/>
      <w:pPr>
        <w:tabs>
          <w:tab w:pos="3315" w:val="num"/>
        </w:tabs>
        <w:ind w:hanging="360" w:left="3315"/>
      </w:pPr>
    </w:lvl>
    <w:lvl w:tentative="true" w:tplc="041A001B" w:ilvl="5">
      <w:start w:val="1"/>
      <w:numFmt w:val="lowerRoman"/>
      <w:lvlText w:val="%6."/>
      <w:lvlJc w:val="right"/>
      <w:pPr>
        <w:tabs>
          <w:tab w:pos="4035" w:val="num"/>
        </w:tabs>
        <w:ind w:hanging="180" w:left="4035"/>
      </w:pPr>
    </w:lvl>
    <w:lvl w:tentative="true" w:tplc="041A000F" w:ilvl="6">
      <w:start w:val="1"/>
      <w:numFmt w:val="decimal"/>
      <w:lvlText w:val="%7."/>
      <w:lvlJc w:val="left"/>
      <w:pPr>
        <w:tabs>
          <w:tab w:pos="4755" w:val="num"/>
        </w:tabs>
        <w:ind w:hanging="360" w:left="4755"/>
      </w:pPr>
    </w:lvl>
    <w:lvl w:tentative="true" w:tplc="041A0019" w:ilvl="7">
      <w:start w:val="1"/>
      <w:numFmt w:val="lowerLetter"/>
      <w:lvlText w:val="%8."/>
      <w:lvlJc w:val="left"/>
      <w:pPr>
        <w:tabs>
          <w:tab w:pos="5475" w:val="num"/>
        </w:tabs>
        <w:ind w:hanging="360" w:left="5475"/>
      </w:pPr>
    </w:lvl>
    <w:lvl w:tentative="true" w:tplc="041A001B" w:ilvl="8">
      <w:start w:val="1"/>
      <w:numFmt w:val="lowerRoman"/>
      <w:lvlText w:val="%9."/>
      <w:lvlJc w:val="right"/>
      <w:pPr>
        <w:tabs>
          <w:tab w:pos="6195" w:val="num"/>
        </w:tabs>
        <w:ind w:hanging="180" w:left="6195"/>
      </w:pPr>
    </w:lvl>
  </w:abstractNum>
  <w:abstractNum w:abstractNumId="5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75CF673F"/>
    <w:multiLevelType w:val="hybridMultilevel"/>
    <w:tmpl w:val="434AC228"/>
    <w:lvl w:tplc="D9169F56" w:ilvl="0">
      <w:start w:val="1"/>
      <w:numFmt w:val="decimal"/>
      <w:lvlText w:val="%1."/>
      <w:lvlJc w:val="left"/>
      <w:pPr>
        <w:tabs>
          <w:tab w:pos="1728" w:val="num"/>
        </w:tabs>
        <w:ind w:hanging="1020" w:left="17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0"/>
  </w:num>
  <w:num w:numId="2">
    <w:abstractNumId w:val="5"/>
  </w:num>
  <w:num w:numId="3">
    <w:abstractNumId w:val="6"/>
  </w:num>
  <w:num w:numId="4">
    <w:abstractNumId w:val="3"/>
  </w:num>
  <w:num w:numId="5">
    <w:abstractNumId w:val="1"/>
  </w:num>
  <w:num w:numId="6">
    <w:abstractNumId w:val="7"/>
  </w:num>
  <w:num w:numId="7">
    <w:abstractNumId w:val="2"/>
  </w:num>
  <w:num w:numId="8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11BC2"/>
    <w:rsid w:val="000251F5"/>
    <w:rsid w:val="00043A0A"/>
    <w:rsid w:val="0004613B"/>
    <w:rsid w:val="00050EF7"/>
    <w:rsid w:val="00075BDC"/>
    <w:rsid w:val="00087859"/>
    <w:rsid w:val="000A252B"/>
    <w:rsid w:val="000B0BA1"/>
    <w:rsid w:val="000E49F8"/>
    <w:rsid w:val="000F56B4"/>
    <w:rsid w:val="00123E05"/>
    <w:rsid w:val="00161B3B"/>
    <w:rsid w:val="00172EB0"/>
    <w:rsid w:val="00174993"/>
    <w:rsid w:val="001A044D"/>
    <w:rsid w:val="001B427C"/>
    <w:rsid w:val="001D2296"/>
    <w:rsid w:val="001D564F"/>
    <w:rsid w:val="001F2FBF"/>
    <w:rsid w:val="002135F3"/>
    <w:rsid w:val="002224D1"/>
    <w:rsid w:val="00233CF9"/>
    <w:rsid w:val="00234541"/>
    <w:rsid w:val="002367BC"/>
    <w:rsid w:val="00263FC1"/>
    <w:rsid w:val="00270ADC"/>
    <w:rsid w:val="0028432A"/>
    <w:rsid w:val="00293964"/>
    <w:rsid w:val="002944F5"/>
    <w:rsid w:val="002960FC"/>
    <w:rsid w:val="002B5B9E"/>
    <w:rsid w:val="002C5A29"/>
    <w:rsid w:val="002D4069"/>
    <w:rsid w:val="002D6432"/>
    <w:rsid w:val="002F1899"/>
    <w:rsid w:val="002F792C"/>
    <w:rsid w:val="00365F88"/>
    <w:rsid w:val="00367C05"/>
    <w:rsid w:val="003905DD"/>
    <w:rsid w:val="003B65CF"/>
    <w:rsid w:val="003C2B99"/>
    <w:rsid w:val="003C4E43"/>
    <w:rsid w:val="003C7CA3"/>
    <w:rsid w:val="003D4E19"/>
    <w:rsid w:val="00402289"/>
    <w:rsid w:val="0043031F"/>
    <w:rsid w:val="0043362B"/>
    <w:rsid w:val="00435B5D"/>
    <w:rsid w:val="0044721B"/>
    <w:rsid w:val="00455D54"/>
    <w:rsid w:val="00464572"/>
    <w:rsid w:val="00475324"/>
    <w:rsid w:val="00487477"/>
    <w:rsid w:val="004A506B"/>
    <w:rsid w:val="004C7C18"/>
    <w:rsid w:val="004F47B9"/>
    <w:rsid w:val="00523E58"/>
    <w:rsid w:val="00526F4E"/>
    <w:rsid w:val="00554276"/>
    <w:rsid w:val="005740F2"/>
    <w:rsid w:val="00577C3C"/>
    <w:rsid w:val="005C0B29"/>
    <w:rsid w:val="005C0BF6"/>
    <w:rsid w:val="005D1623"/>
    <w:rsid w:val="005D3613"/>
    <w:rsid w:val="005D5F5F"/>
    <w:rsid w:val="005E30AD"/>
    <w:rsid w:val="005E5E29"/>
    <w:rsid w:val="005E67DB"/>
    <w:rsid w:val="00600C4C"/>
    <w:rsid w:val="00610ED7"/>
    <w:rsid w:val="00657078"/>
    <w:rsid w:val="00662CB6"/>
    <w:rsid w:val="006824A6"/>
    <w:rsid w:val="00685714"/>
    <w:rsid w:val="006861EF"/>
    <w:rsid w:val="006B6292"/>
    <w:rsid w:val="006C786C"/>
    <w:rsid w:val="006D261E"/>
    <w:rsid w:val="006D5C7F"/>
    <w:rsid w:val="006E1EBE"/>
    <w:rsid w:val="007170B8"/>
    <w:rsid w:val="00717D4A"/>
    <w:rsid w:val="00740EB0"/>
    <w:rsid w:val="00753D5D"/>
    <w:rsid w:val="007604DE"/>
    <w:rsid w:val="00776B6D"/>
    <w:rsid w:val="00784A92"/>
    <w:rsid w:val="0078584A"/>
    <w:rsid w:val="007861DF"/>
    <w:rsid w:val="007A550F"/>
    <w:rsid w:val="007C39CF"/>
    <w:rsid w:val="007D7A92"/>
    <w:rsid w:val="00825B2D"/>
    <w:rsid w:val="0084192B"/>
    <w:rsid w:val="00855AE8"/>
    <w:rsid w:val="008723F5"/>
    <w:rsid w:val="008728D7"/>
    <w:rsid w:val="0087685A"/>
    <w:rsid w:val="00891667"/>
    <w:rsid w:val="008E42C6"/>
    <w:rsid w:val="008F3C71"/>
    <w:rsid w:val="009224E9"/>
    <w:rsid w:val="00923DB6"/>
    <w:rsid w:val="00927F9C"/>
    <w:rsid w:val="00942C83"/>
    <w:rsid w:val="009459C3"/>
    <w:rsid w:val="0094639D"/>
    <w:rsid w:val="00964750"/>
    <w:rsid w:val="00971D3D"/>
    <w:rsid w:val="00973C31"/>
    <w:rsid w:val="009773DD"/>
    <w:rsid w:val="00984644"/>
    <w:rsid w:val="009961DE"/>
    <w:rsid w:val="009A5635"/>
    <w:rsid w:val="009B02EC"/>
    <w:rsid w:val="009B65F4"/>
    <w:rsid w:val="009C287E"/>
    <w:rsid w:val="009C324E"/>
    <w:rsid w:val="009E2615"/>
    <w:rsid w:val="009E4856"/>
    <w:rsid w:val="009F574C"/>
    <w:rsid w:val="00A03732"/>
    <w:rsid w:val="00A05832"/>
    <w:rsid w:val="00A0682A"/>
    <w:rsid w:val="00A22E26"/>
    <w:rsid w:val="00A347AB"/>
    <w:rsid w:val="00A34FB5"/>
    <w:rsid w:val="00A4636C"/>
    <w:rsid w:val="00A505C4"/>
    <w:rsid w:val="00A54037"/>
    <w:rsid w:val="00A66684"/>
    <w:rsid w:val="00A74268"/>
    <w:rsid w:val="00A86374"/>
    <w:rsid w:val="00AA4EB8"/>
    <w:rsid w:val="00AB1D66"/>
    <w:rsid w:val="00AB2745"/>
    <w:rsid w:val="00AD2ABF"/>
    <w:rsid w:val="00AD6DDA"/>
    <w:rsid w:val="00AF3331"/>
    <w:rsid w:val="00AF6F8E"/>
    <w:rsid w:val="00B02635"/>
    <w:rsid w:val="00B20B8C"/>
    <w:rsid w:val="00B3296B"/>
    <w:rsid w:val="00B62423"/>
    <w:rsid w:val="00B6418E"/>
    <w:rsid w:val="00B918B5"/>
    <w:rsid w:val="00B97F98"/>
    <w:rsid w:val="00BA28BC"/>
    <w:rsid w:val="00BB0780"/>
    <w:rsid w:val="00BB7E5E"/>
    <w:rsid w:val="00BF07CE"/>
    <w:rsid w:val="00BF529A"/>
    <w:rsid w:val="00C0014B"/>
    <w:rsid w:val="00C1129F"/>
    <w:rsid w:val="00C12A9F"/>
    <w:rsid w:val="00C15BC1"/>
    <w:rsid w:val="00C33635"/>
    <w:rsid w:val="00C412CA"/>
    <w:rsid w:val="00C50D94"/>
    <w:rsid w:val="00C54748"/>
    <w:rsid w:val="00C629FC"/>
    <w:rsid w:val="00C74029"/>
    <w:rsid w:val="00C74824"/>
    <w:rsid w:val="00C92655"/>
    <w:rsid w:val="00CC497A"/>
    <w:rsid w:val="00CD702D"/>
    <w:rsid w:val="00CE03D0"/>
    <w:rsid w:val="00CF05EC"/>
    <w:rsid w:val="00D01A15"/>
    <w:rsid w:val="00D1431E"/>
    <w:rsid w:val="00D50090"/>
    <w:rsid w:val="00D737A9"/>
    <w:rsid w:val="00D862E2"/>
    <w:rsid w:val="00DA2EAC"/>
    <w:rsid w:val="00DB7043"/>
    <w:rsid w:val="00DC3CE8"/>
    <w:rsid w:val="00DE04E4"/>
    <w:rsid w:val="00DE6E22"/>
    <w:rsid w:val="00DF21C6"/>
    <w:rsid w:val="00E1788C"/>
    <w:rsid w:val="00E23D88"/>
    <w:rsid w:val="00E3108C"/>
    <w:rsid w:val="00E370FF"/>
    <w:rsid w:val="00E42A55"/>
    <w:rsid w:val="00E52636"/>
    <w:rsid w:val="00E57248"/>
    <w:rsid w:val="00E57778"/>
    <w:rsid w:val="00E67977"/>
    <w:rsid w:val="00E7090A"/>
    <w:rsid w:val="00EA5002"/>
    <w:rsid w:val="00EC10DE"/>
    <w:rsid w:val="00EC6066"/>
    <w:rsid w:val="00EE4A6B"/>
    <w:rsid w:val="00EE61A0"/>
    <w:rsid w:val="00EE690A"/>
    <w:rsid w:val="00EF4FFA"/>
    <w:rsid w:val="00F0132E"/>
    <w:rsid w:val="00F10034"/>
    <w:rsid w:val="00F10CB7"/>
    <w:rsid w:val="00F22E0A"/>
    <w:rsid w:val="00F36D2D"/>
    <w:rsid w:val="00F402D7"/>
    <w:rsid w:val="00F40956"/>
    <w:rsid w:val="00F45029"/>
    <w:rsid w:val="00F55D8D"/>
    <w:rsid w:val="00F56DA7"/>
    <w:rsid w:val="00F60C93"/>
    <w:rsid w:val="00F64C00"/>
    <w:rsid w:val="00F67B83"/>
    <w:rsid w:val="00F74402"/>
    <w:rsid w:val="00F77116"/>
    <w:rsid w:val="00F8659B"/>
    <w:rsid w:val="00FA1058"/>
    <w:rsid w:val="00FC3A79"/>
    <w:rsid w:val="00FE3755"/>
    <w:rsid w:val="00FE69D1"/>
    <w:rsid w:val="00FF2144"/>
    <w:rsid w:val="00FF3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Tijeloteksta" w:type="paragraph">
    <w:name w:val="Body Text"/>
    <w:basedOn w:val="Normal"/>
    <w:link w:val="TijelotekstaChar"/>
    <w:rsid w:val="00FF2144"/>
    <w:pPr>
      <w:jc w:val="both"/>
    </w:pPr>
    <w:rPr>
      <w:rFonts w:hAnsi="Verdana" w:ascii="Verdana"/>
      <w:szCs w:val="20"/>
    </w:rPr>
  </w:style>
  <w:style w:styleId="Podnoje" w:type="paragraph">
    <w:name w:val="footer"/>
    <w:basedOn w:val="Normal"/>
    <w:rsid w:val="007604DE"/>
    <w:pPr>
      <w:tabs>
        <w:tab w:pos="4703" w:val="center"/>
        <w:tab w:pos="9406" w:val="right"/>
      </w:tabs>
    </w:pPr>
  </w:style>
  <w:style w:styleId="Tekstbalonia" w:type="paragraph">
    <w:name w:val="Balloon Text"/>
    <w:basedOn w:val="Normal"/>
    <w:semiHidden/>
    <w:rsid w:val="00BB0780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basedOn w:val="Zadanifontodlomka"/>
    <w:link w:val="Tijeloteksta"/>
    <w:rsid w:val="00EE690A"/>
    <w:rPr>
      <w:rFonts w:hAnsi="Verdana" w:ascii="Verdana"/>
      <w:sz w:val="24"/>
    </w:rPr>
  </w:style>
  <w:style w:styleId="Odlomakpopisa" w:type="paragraph">
    <w:name w:val="List Paragraph"/>
    <w:basedOn w:val="Normal"/>
    <w:uiPriority w:val="34"/>
    <w:qFormat/>
    <w:rsid w:val="00FE69D1"/>
    <w:pPr>
      <w:ind w:left="720"/>
      <w:contextualSpacing/>
    </w:pPr>
    <w:rPr>
      <w:rFonts w:hAnsi="Arial" w:ascii="Arial"/>
      <w:szCs w:val="20"/>
    </w:rPr>
  </w:style>
  <w:style w:styleId="Tekstrezerviranogmjesta" w:type="character">
    <w:name w:val="Placeholder Text"/>
    <w:basedOn w:val="Zadanifontodlomka"/>
    <w:uiPriority w:val="99"/>
    <w:semiHidden/>
    <w:rsid w:val="00610ED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10ED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10ED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10ED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10ED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Tijeloteksta" w:type="paragraph">
    <w:name w:val="Body Text"/>
    <w:basedOn w:val="Normal"/>
    <w:link w:val="TijelotekstaChar"/>
    <w:rsid w:val="00FF2144"/>
    <w:pPr>
      <w:jc w:val="both"/>
    </w:pPr>
    <w:rPr>
      <w:rFonts w:ascii="Verdana" w:hAnsi="Verdana"/>
      <w:szCs w:val="20"/>
    </w:rPr>
  </w:style>
  <w:style w:styleId="Podnoje" w:type="paragraph">
    <w:name w:val="footer"/>
    <w:basedOn w:val="Normal"/>
    <w:rsid w:val="007604DE"/>
    <w:pPr>
      <w:tabs>
        <w:tab w:pos="4703" w:val="center"/>
        <w:tab w:pos="9406" w:val="right"/>
      </w:tabs>
    </w:pPr>
  </w:style>
  <w:style w:styleId="Tekstbalonia" w:type="paragraph">
    <w:name w:val="Balloon Text"/>
    <w:basedOn w:val="Normal"/>
    <w:semiHidden/>
    <w:rsid w:val="00BB0780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basedOn w:val="Zadanifontodlomka"/>
    <w:link w:val="Tijeloteksta"/>
    <w:rsid w:val="00EE690A"/>
    <w:rPr>
      <w:rFonts w:ascii="Verdana" w:hAnsi="Verdana"/>
      <w:sz w:val="24"/>
    </w:rPr>
  </w:style>
  <w:style w:styleId="Odlomakpopisa" w:type="paragraph">
    <w:name w:val="List Paragraph"/>
    <w:basedOn w:val="Normal"/>
    <w:uiPriority w:val="34"/>
    <w:qFormat/>
    <w:rsid w:val="00FE69D1"/>
    <w:pPr>
      <w:ind w:left="720"/>
      <w:contextualSpacing/>
    </w:pPr>
    <w:rPr>
      <w:rFonts w:ascii="Arial" w:hAnsi="Arial"/>
      <w:szCs w:val="20"/>
    </w:rPr>
  </w:style>
  <w:style w:styleId="Tekstrezerviranogmjesta" w:type="character">
    <w:name w:val="Placeholder Text"/>
    <w:basedOn w:val="Zadanifontodlomka"/>
    <w:uiPriority w:val="99"/>
    <w:semiHidden/>
    <w:rsid w:val="00610ED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10ED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10ED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10ED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10ED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72294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13338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20952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29123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72427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98608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79363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svibnja 2017.</izvorni_sadrzaj>
    <derivirana_varijabla naziv="DomainObject.DatumDonosenjaOdluke_1">31.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601</izvorni_sadrzaj>
    <derivirana_varijabla naziv="DomainObject.Predmet.Broj_1">601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veljače 2017.</izvorni_sadrzaj>
    <derivirana_varijabla naziv="DomainObject.Predmet.DatumOsnivanja_1">20.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St-601/2017</izvorni_sadrzaj>
    <derivirana_varijabla naziv="DomainObject.Predmet.OznakaBroj_1">St-601/2017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PUPEK d.o.o. zastupanog po punomoćniku Ankica Maričić</izvorni_sadrzaj>
    <derivirana_varijabla naziv="DomainObject.Predmet.ProtustrankaFormated_1">  PUPEK d.o.o. zastupanog po punomoćniku Ankica Maričić</derivirana_varijabla>
  </DomainObject.Predmet.ProtustrankaFormated>
  <DomainObject.Predmet.ProtustrankaFormatedOIB>
    <izvorni_sadrzaj>  PUPEK d.o.o., OIB 81722986478 zastupanog po punomoćniku Ankica Maričić</izvorni_sadrzaj>
    <derivirana_varijabla naziv="DomainObject.Predmet.ProtustrankaFormatedOIB_1">  PUPEK d.o.o., OIB 81722986478 zastupanog po punomoćniku Ankica Maričić</derivirana_varijabla>
  </DomainObject.Predmet.ProtustrankaFormatedOIB>
  <DomainObject.Predmet.ProtustrankaFormatedWithAdress>
    <izvorni_sadrzaj> PUPEK d.o.o., Ljubijska ulica 13, 10000 Zagreb zastupanog po punomoćniku Ankica Maričić</izvorni_sadrzaj>
    <derivirana_varijabla naziv="DomainObject.Predmet.ProtustrankaFormatedWithAdress_1"> PUPEK d.o.o., Ljubijska ulica 13, 10000 Zagreb zastupanog po punomoćniku Ankica Maričić</derivirana_varijabla>
  </DomainObject.Predmet.ProtustrankaFormatedWithAdress>
  <DomainObject.Predmet.ProtustrankaFormatedWithAdressOIB>
    <izvorni_sadrzaj> PUPEK d.o.o., OIB 81722986478, Ljubijska ulica 13, 10000 Zagreb zastupanog po punomoćniku Ankica Maričić</izvorni_sadrzaj>
    <derivirana_varijabla naziv="DomainObject.Predmet.ProtustrankaFormatedWithAdressOIB_1"> PUPEK d.o.o., OIB 81722986478, Ljubijska ulica 13, 10000 Zagreb zastupanog po punomoćniku Ankica Maričić</derivirana_varijabla>
  </DomainObject.Predmet.ProtustrankaFormatedWithAdressOIB>
  <DomainObject.Predmet.ProtustrankaWithAdress>
    <izvorni_sadrzaj>PUPEK d.o.o. Ljubijska ulica 13, 10000 Zagreb</izvorni_sadrzaj>
    <derivirana_varijabla naziv="DomainObject.Predmet.ProtustrankaWithAdress_1">PUPEK d.o.o. Ljubijska ulica 13, 10000 Zagreb</derivirana_varijabla>
  </DomainObject.Predmet.ProtustrankaWithAdress>
  <DomainObject.Predmet.ProtustrankaWithAdressOIB>
    <izvorni_sadrzaj>PUPEK d.o.o., OIB 81722986478, Ljubijska ulica 13, 10000 Zagreb</izvorni_sadrzaj>
    <derivirana_varijabla naziv="DomainObject.Predmet.ProtustrankaWithAdressOIB_1">PUPEK d.o.o., OIB 81722986478, Ljubijska ulica 13, 10000 Zagreb</derivirana_varijabla>
  </DomainObject.Predmet.ProtustrankaWithAdressOIB>
  <DomainObject.Predmet.ProtustrankaNazivFormated>
    <izvorni_sadrzaj>PUPEK d.o.o.</izvorni_sadrzaj>
    <derivirana_varijabla naziv="DomainObject.Predmet.ProtustrankaNazivFormated_1">PUPEK d.o.o.</derivirana_varijabla>
  </DomainObject.Predmet.ProtustrankaNazivFormated>
  <DomainObject.Predmet.ProtustrankaNazivFormatedOIB>
    <izvorni_sadrzaj>PUPEK d.o.o., OIB 81722986478</izvorni_sadrzaj>
    <derivirana_varijabla naziv="DomainObject.Predmet.ProtustrankaNazivFormatedOIB_1">PUPEK d.o.o., OIB 81722986478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SSKa - G. Boljkovac</izvorni_sadrzaj>
    <derivirana_varijabla naziv="DomainObject.Predmet.Referada.Naziv_1">4.St SSKa - G. Boljkovac</derivirana_varijabla>
  </DomainObject.Predmet.Referada.Naziv>
  <DomainObject.Predmet.Referada.Oznaka>
    <izvorni_sadrzaj>4. St SSKa</izvorni_sadrzaj>
    <derivirana_varijabla naziv="DomainObject.Predmet.Referada.Oznaka_1">4.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OTP banka Hrvatska dioničko društvo zastupanog po punomoćniku Sanja Vukina; Fond za zaštitu okoliša i energetsku učinkovitost; REPUBLIKA HRVATSKA MINISTARSTVO FINANCIJA zastupanog po punomoćniku ŽDO u Zagrebu</izvorni_sadrzaj>
    <derivirana_varijabla naziv="DomainObject.Predmet.StrankaFormated_1">  FINA Regionalni centar Zagreb; OTP banka Hrvatska dioničko društvo zastupanog po punomoćniku Sanja Vukina; Fond za zaštitu okoliša i energetsku učinkovitost; REPUBLIKA HRVATSKA MINISTARSTVO FINANCIJA zastupanog po punomoćniku ŽDO u Zagrebu</derivirana_varijabla>
  </DomainObject.Predmet.StrankaFormated>
  <DomainObject.Predmet.StrankaFormatedOIB>
    <izvorni_sadrzaj>  FINA Regionalni centar Zagreb, OIB 85821130368; OTP banka Hrvatska dioničko društvo, OIB 52508873833 zastupanog po punomoćniku Sanja Vukina; Fond za zaštitu okoliša i energetsku učinkovitost, OIB 85828625994; REPUBLIKA HRVATSKA MINISTARSTVO FINANCIJA, OIB 18683136487 zastupanog po punomoćniku ŽDO u Zagrebu</izvorni_sadrzaj>
    <derivirana_varijabla naziv="DomainObject.Predmet.StrankaFormatedOIB_1">  FINA Regionalni centar Zagreb, OIB 85821130368; OTP banka Hrvatska dioničko društvo, OIB 52508873833 zastupanog po punomoćniku Sanja Vukina; Fond za zaštitu okoliša i energetsku učinkovitost, OIB 85828625994; REPUBLIKA HRVATSKA MINISTARSTVO FINANCIJA, OIB 18683136487 zastupanog po punomoćniku ŽDO u Zagrebu</derivirana_varijabla>
  </DomainObject.Predmet.StrankaFormatedOIB>
  <DomainObject.Predmet.StrankaFormatedWithAdress>
    <izvorni_sadrzaj> FINA Regionalni centar Zagreb, Trg svibanjskih žrtava 1995. 1, 10000 Zagreb; OTP banka Hrvatska dioničko društvo, Ulica Domovinskog rata 3, 23000 Zadar zastupanog po punomoćniku Sanja Vukina; Fond za zaštitu okoliša i energetsku učinkovitost, Radnička cesta 80, 10000 Zagreb; REPUBLIKA HRVATSKA MINISTARSTVO FINANCIJA, Katančićeva 5, 10000 Zagreb zastupanog po punomoćniku ŽDO u Zagrebu</izvorni_sadrzaj>
    <derivirana_varijabla naziv="DomainObject.Predmet.StrankaFormatedWithAdress_1"> FINA Regionalni centar Zagreb, Trg svibanjskih žrtava 1995. 1, 10000 Zagreb; OTP banka Hrvatska dioničko društvo, Ulica Domovinskog rata 3, 23000 Zadar zastupanog po punomoćniku Sanja Vukina; Fond za zaštitu okoliša i energetsku učinkovitost, Radnička cesta 80, 10000 Zagreb; REPUBLIKA HRVATSKA MINISTARSTVO FINANCIJA, Katančićeva 5, 10000 Zagreb zastupanog po punomoćniku ŽDO u Zagrebu</derivirana_varijabla>
  </DomainObject.Predmet.StrankaFormatedWithAdress>
  <DomainObject.Predmet.StrankaFormatedWithAdressOIB>
    <izvorni_sadrzaj> FINA Regionalni centar Zagreb, OIB 85821130368, Trg svibanjskih žrtava 1995. 1, 10000 Zagreb; OTP banka Hrvatska dioničko društvo, OIB 52508873833, Ulica Domovinskog rata 3, 23000 Zadar zastupanog po punomoćniku Sanja Vukina; Fond za zaštitu okoliša i energetsku učinkovitost, OIB 85828625994, Radnička cesta 80, 10000 Zagreb; REPUBLIKA HRVATSKA MINISTARSTVO FINANCIJA, OIB 18683136487, Katančićeva 5, 10000 Zagreb zastupanog po punomoćniku ŽDO u Zagrebu</izvorni_sadrzaj>
    <derivirana_varijabla naziv="DomainObject.Predmet.StrankaFormatedWithAdressOIB_1"> FINA Regionalni centar Zagreb, OIB 85821130368, Trg svibanjskih žrtava 1995. 1, 10000 Zagreb; OTP banka Hrvatska dioničko društvo, OIB 52508873833, Ulica Domovinskog rata 3, 23000 Zadar zastupanog po punomoćniku Sanja Vukina; Fond za zaštitu okoliša i energetsku učinkovitost, OIB 85828625994, Radnička cesta 80, 10000 Zagreb; REPUBLIKA HRVATSKA MINISTARSTVO FINANCIJA, OIB 18683136487, Katančićeva 5, 10000 Zagreb zastupanog po punomoćniku ŽDO u Zagrebu</derivirana_varijabla>
  </DomainObject.Predmet.StrankaFormatedWithAdressOIB>
  <DomainObject.Predmet.StrankaWithAdress>
    <izvorni_sadrzaj>FINA Regionalni centar Zagreb Trg svibanjskih žrtava 1995. 1,10000 Zagreb,OTP banka Hrvatska dioničko društvo Ulica Domovinskog rata 3,23000 Zadar,Fond za zaštitu okoliša i energetsku učinkovitost Radnička cesta 80,10000 Zagreb,REPUBLIKA HRVATSKA MINISTARSTVO FINANCIJA Katančićeva 5,10000 Zagreb</izvorni_sadrzaj>
    <derivirana_varijabla naziv="DomainObject.Predmet.StrankaWithAdress_1">FINA Regionalni centar Zagreb Trg svibanjskih žrtava 1995. 1,10000 Zagreb,OTP banka Hrvatska dioničko društvo Ulica Domovinskog rata 3,23000 Zadar,Fond za zaštitu okoliša i energetsku učinkovitost Radnička cesta 80,10000 Zagreb,REPUBLIKA HRVATSKA MINISTARSTVO FINANCIJA Katančićeva 5,10000 Zagreb</derivirana_varijabla>
  </DomainObject.Predmet.StrankaWithAdress>
  <DomainObject.Predmet.StrankaWithAdressOIB>
    <izvorni_sadrzaj>FINA Regionalni centar Zagreb, OIB 85821130368, Trg svibanjskih žrtava 1995. 1,10000 Zagreb,OTP banka Hrvatska dioničko društvo, OIB 52508873833, Ulica Domovinskog rata 3,23000 Zadar,Fond za zaštitu okoliša i energetsku učinkovitost, OIB 85828625994, Radnička cesta 80,10000 Zagreb,REPUBLIKA HRVATSKA MINISTARSTVO FINANCIJA, OIB 18683136487, Katančićeva 5,10000 Zagreb</izvorni_sadrzaj>
    <derivirana_varijabla naziv="DomainObject.Predmet.StrankaWithAdressOIB_1">FINA Regionalni centar Zagreb, OIB 85821130368, Trg svibanjskih žrtava 1995. 1,10000 Zagreb,OTP banka Hrvatska dioničko društvo, OIB 52508873833, Ulica Domovinskog rata 3,23000 Zadar,Fond za zaštitu okoliša i energetsku učinkovitost, OIB 85828625994, Radnička cesta 80,10000 Zagreb,REPUBLIKA HRVATSKA MINISTARSTVO FINANCIJA, OIB 18683136487, Katančićeva 5,10000 Zagreb</derivirana_varijabla>
  </DomainObject.Predmet.StrankaWithAdressOIB>
  <DomainObject.Predmet.StrankaNazivFormated>
    <izvorni_sadrzaj>FINA Regionalni centar Zagreb,OTP banka Hrvatska dioničko društvo,Fond za zaštitu okoliša i energetsku učinkovitost,REPUBLIKA HRVATSKA MINISTARSTVO FINANCIJA</izvorni_sadrzaj>
    <derivirana_varijabla naziv="DomainObject.Predmet.StrankaNazivFormated_1">FINA Regionalni centar Zagreb,OTP banka Hrvatska dioničko društvo,Fond za zaštitu okoliša i energetsku učinkovitost,REPUBLIKA HRVATSKA MINISTARSTVO FINANCIJA</derivirana_varijabla>
  </DomainObject.Predmet.StrankaNazivFormated>
  <DomainObject.Predmet.StrankaNazivFormatedOIB>
    <izvorni_sadrzaj>FINA Regionalni centar Zagreb, OIB 85821130368,OTP banka Hrvatska dioničko društvo, OIB 52508873833,Fond za zaštitu okoliša i energetsku učinkovitost, OIB 85828625994,REPUBLIKA HRVATSKA MINISTARSTVO FINANCIJA, OIB 18683136487</izvorni_sadrzaj>
    <derivirana_varijabla naziv="DomainObject.Predmet.StrankaNazivFormatedOIB_1">FINA Regionalni centar Zagreb, OIB 85821130368,OTP banka Hrvatska dioničko društvo, OIB 52508873833,Fond za zaštitu okoliša i energetsku učinkovitost, OIB 85828625994,REPUBLIKA HRVATSKA MINISTARSTVO FINANCIJA,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SSKa - G. Boljkovac</izvorni_sadrzaj>
    <derivirana_varijabla naziv="DomainObject.Predmet.TrenutnaLokacijaSpisa.Naziv_1">4.St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  <item>OTP banka Hrvatska dioničko društvo zastupanog po punomoćniku Sanja Vukina</item>
      <item>Fond za zaštitu okoliša i energetsku učinkovitost</item>
      <item>REPUBLIKA HRVATSKA MINISTARSTVO FINANCIJA zastupanog po punomoćniku ŽDO u Zagrebu</item>
    </izvorni_sadrzaj>
    <derivirana_varijabla naziv="DomainObject.Predmet.StrankaListFormated_1">
      <item>FINA Regionalni centar Zagreb</item>
      <item>OTP banka Hrvatska dioničko društvo zastupanog po punomoćniku Sanja Vukina</item>
      <item>Fond za zaštitu okoliša i energetsku učinkovitost</item>
      <item>REPUBLIKA HRVATSKA MINISTARSTVO FINANCIJA zastupanog po punomoćniku ŽDO u Zagrebu</item>
    </derivirana_varijabla>
  </DomainObject.Predmet.StrankaListFormated>
  <DomainObject.Predmet.StrankaListFormatedOIB>
    <izvorni_sadrzaj>
      <item>FINA Regionalni centar Zagreb, OIB 85821130368</item>
      <item>OTP banka Hrvatska dioničko društvo, OIB 52508873833 zastupanog po punomoćniku Sanja Vukina</item>
      <item>Fond za zaštitu okoliša i energetsku učinkovitost, OIB 85828625994</item>
      <item>REPUBLIKA HRVATSKA MINISTARSTVO FINANCIJA, OIB 18683136487 zastupanog po punomoćniku ŽDO u Zagrebu</item>
    </izvorni_sadrzaj>
    <derivirana_varijabla naziv="DomainObject.Predmet.StrankaListFormatedOIB_1">
      <item>FINA Regionalni centar Zagreb, OIB 85821130368</item>
      <item>OTP banka Hrvatska dioničko društvo, OIB 52508873833 zastupanog po punomoćniku Sanja Vukina</item>
      <item>Fond za zaštitu okoliša i energetsku učinkovitost, OIB 85828625994</item>
      <item>REPUBLIKA HRVATSKA MINISTARSTVO FINANCIJA, OIB 18683136487 zastupanog po punomoćniku ŽDO u Zagrebu</item>
    </derivirana_varijabla>
  </DomainObject.Predmet.StrankaListFormatedOIB>
  <DomainObject.Predmet.StrankaListFormatedWithAdress>
    <izvorni_sadrzaj>
      <item>FINA Regionalni centar Zagreb, Trg svibanjskih žrtava 1995. 1, 10000 Zagreb</item>
      <item>OTP banka Hrvatska dioničko društvo, Ulica Domovinskog rata 3, 23000 Zadar zastupanog po punomoćniku Sanja Vukina</item>
      <item>Fond za zaštitu okoliša i energetsku učinkovitost, Radnička cesta 80, 10000 Zagreb</item>
      <item>REPUBLIKA HRVATSKA MINISTARSTVO FINANCIJA, Katančićeva 5, 10000 Zagreb zastupanog po punomoćniku ŽDO u Zagrebu</item>
    </izvorni_sadrzaj>
    <derivirana_varijabla naziv="DomainObject.Predmet.StrankaListFormatedWithAdress_1">
      <item>FINA Regionalni centar Zagreb, Trg svibanjskih žrtava 1995. 1, 10000 Zagreb</item>
      <item>OTP banka Hrvatska dioničko društvo, Ulica Domovinskog rata 3, 23000 Zadar zastupanog po punomoćniku Sanja Vukina</item>
      <item>Fond za zaštitu okoliša i energetsku učinkovitost, Radnička cesta 80, 10000 Zagreb</item>
      <item>REPUBLIKA HRVATSKA MINISTARSTVO FINANCIJA, Katančićeva 5, 10000 Zagreb zastupanog po punomoćniku ŽDO u Zagrebu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OTP banka Hrvatska dioničko društvo, OIB 52508873833, Ulica Domovinskog rata 3, 23000 Zadar zastupanog po punomoćniku Sanja Vukina</item>
      <item>Fond za zaštitu okoliša i energetsku učinkovitost, OIB 85828625994, Radnička cesta 80, 10000 Zagreb</item>
      <item>REPUBLIKA HRVATSKA MINISTARSTVO FINANCIJA, OIB 18683136487, Katančićeva 5, 10000 Zagreb zastupanog po punomoćniku ŽDO u Zagrebu</item>
    </izvorni_sadrzaj>
    <derivirana_varijabla naziv="DomainObject.Predmet.StrankaListFormatedWithAdressOIB_1">
      <item>FINA Regionalni centar Zagreb, OIB 85821130368, Trg svibanjskih žrtava 1995. 1, 10000 Zagreb</item>
      <item>OTP banka Hrvatska dioničko društvo, OIB 52508873833, Ulica Domovinskog rata 3, 23000 Zadar zastupanog po punomoćniku Sanja Vukina</item>
      <item>Fond za zaštitu okoliša i energetsku učinkovitost, OIB 85828625994, Radnička cesta 80, 10000 Zagreb</item>
      <item>REPUBLIKA HRVATSKA MINISTARSTVO FINANCIJA, OIB 18683136487, Katančićeva 5, 10000 Zagreb zastupanog po punomoćniku ŽDO u Zagrebu</item>
    </derivirana_varijabla>
  </DomainObject.Predmet.StrankaListFormatedWithAdressOIB>
  <DomainObject.Predmet.StrankaListNazivFormated>
    <izvorni_sadrzaj>
      <item>FINA Regionalni centar Zagreb</item>
      <item>OTP banka Hrvatska dioničko društvo</item>
      <item>Fond za zaštitu okoliša i energetsku učinkovitost</item>
      <item>REPUBLIKA HRVATSKA MINISTARSTVO FINANCIJA</item>
    </izvorni_sadrzaj>
    <derivirana_varijabla naziv="DomainObject.Predmet.StrankaListNazivFormated_1">
      <item>FINA Regionalni centar Zagreb</item>
      <item>OTP banka Hrvatska dioničko društvo</item>
      <item>Fond za zaštitu okoliša i energetsku učinkovitost</item>
      <item>REPUBLIKA HRVATSKA MINISTARSTVO FINANCIJA</item>
    </derivirana_varijabla>
  </DomainObject.Predmet.StrankaListNazivFormated>
  <DomainObject.Predmet.StrankaListNazivFormatedOIB>
    <izvorni_sadrzaj>
      <item>FINA Regionalni centar Zagreb, OIB 85821130368</item>
      <item>OTP banka Hrvatska dioničko društvo, OIB 52508873833</item>
      <item>Fond za zaštitu okoliša i energetsku učinkovitost, OIB 85828625994</item>
      <item>REPUBLIKA HRVATSKA MINISTARSTVO FINANCIJA, OIB 18683136487</item>
    </izvorni_sadrzaj>
    <derivirana_varijabla naziv="DomainObject.Predmet.StrankaListNazivFormatedOIB_1">
      <item>FINA Regionalni centar Zagreb, OIB 85821130368</item>
      <item>OTP banka Hrvatska dioničko društvo, OIB 52508873833</item>
      <item>Fond za zaštitu okoliša i energetsku učinkovitost, OIB 85828625994</item>
      <item>REPUBLIKA HRVATSKA MINISTARSTVO FINANCIJA, OIB 18683136487</item>
    </derivirana_varijabla>
  </DomainObject.Predmet.StrankaListNazivFormatedOIB>
  <DomainObject.Predmet.ProtuStrankaListFormated>
    <izvorni_sadrzaj>
      <item>PUPEK d.o.o. zastupanog po punomoćniku Ankica Maričić</item>
    </izvorni_sadrzaj>
    <derivirana_varijabla naziv="DomainObject.Predmet.ProtuStrankaListFormated_1">
      <item>PUPEK d.o.o. zastupanog po punomoćniku Ankica Maričić</item>
    </derivirana_varijabla>
  </DomainObject.Predmet.ProtuStrankaListFormated>
  <DomainObject.Predmet.ProtuStrankaListFormatedOIB>
    <izvorni_sadrzaj>
      <item>PUPEK d.o.o., OIB 81722986478 zastupanog po punomoćniku Ankica Maričić</item>
    </izvorni_sadrzaj>
    <derivirana_varijabla naziv="DomainObject.Predmet.ProtuStrankaListFormatedOIB_1">
      <item>PUPEK d.o.o., OIB 81722986478 zastupanog po punomoćniku Ankica Maričić</item>
    </derivirana_varijabla>
  </DomainObject.Predmet.ProtuStrankaListFormatedOIB>
  <DomainObject.Predmet.ProtuStrankaListFormatedWithAdress>
    <izvorni_sadrzaj>
      <item>PUPEK d.o.o., Ljubijska ulica 13, 10000 Zagreb zastupanog po punomoćniku Ankica Maričić</item>
    </izvorni_sadrzaj>
    <derivirana_varijabla naziv="DomainObject.Predmet.ProtuStrankaListFormatedWithAdress_1">
      <item>PUPEK d.o.o., Ljubijska ulica 13, 10000 Zagreb zastupanog po punomoćniku Ankica Maričić</item>
    </derivirana_varijabla>
  </DomainObject.Predmet.ProtuStrankaListFormatedWithAdress>
  <DomainObject.Predmet.ProtuStrankaListFormatedWithAdressOIB>
    <izvorni_sadrzaj>
      <item>PUPEK d.o.o., OIB 81722986478, Ljubijska ulica 13, 10000 Zagreb zastupanog po punomoćniku Ankica Maričić</item>
    </izvorni_sadrzaj>
    <derivirana_varijabla naziv="DomainObject.Predmet.ProtuStrankaListFormatedWithAdressOIB_1">
      <item>PUPEK d.o.o., OIB 81722986478, Ljubijska ulica 13, 10000 Zagreb zastupanog po punomoćniku Ankica Maričić</item>
    </derivirana_varijabla>
  </DomainObject.Predmet.ProtuStrankaListFormatedWithAdressOIB>
  <DomainObject.Predmet.ProtuStrankaListNazivFormated>
    <izvorni_sadrzaj>
      <item>PUPEK d.o.o.</item>
    </izvorni_sadrzaj>
    <derivirana_varijabla naziv="DomainObject.Predmet.ProtuStrankaListNazivFormated_1">
      <item>PUPEK d.o.o.</item>
    </derivirana_varijabla>
  </DomainObject.Predmet.ProtuStrankaListNazivFormated>
  <DomainObject.Predmet.ProtuStrankaListNazivFormatedOIB>
    <izvorni_sadrzaj>
      <item>PUPEK d.o.o., OIB 81722986478</item>
    </izvorni_sadrzaj>
    <derivirana_varijabla naziv="DomainObject.Predmet.ProtuStrankaListNazivFormatedOIB_1">
      <item>PUPEK d.o.o., OIB 81722986478</item>
    </derivirana_varijabla>
  </DomainObject.Predmet.ProtuStrankaListNazivFormatedOIB>
  <DomainObject.Predmet.OstaliListFormated>
    <izvorni_sadrzaj>
      <item>Ankica Maričić punomoćnik sudionika u postupku PUPEK d.o.o.</item>
      <item>ŽDO u Zagrebu punomoćnik sudionika u postupku REPUBLIKA HRVATSKA MINISTARSTVO FINANCIJA</item>
      <item>Sanja Vukina punomoćnik sudionika u postupku OTP banka Hrvatska dioničko društvo</item>
    </izvorni_sadrzaj>
    <derivirana_varijabla naziv="DomainObject.Predmet.OstaliListFormated_1">
      <item>Ankica Maričić punomoćnik sudionika u postupku PUPEK d.o.o.</item>
      <item>ŽDO u Zagrebu punomoćnik sudionika u postupku REPUBLIKA HRVATSKA MINISTARSTVO FINANCIJA</item>
      <item>Sanja Vukina punomoćnik sudionika u postupku OTP banka Hrvatska dioničko društvo</item>
    </derivirana_varijabla>
  </DomainObject.Predmet.OstaliListFormated>
  <DomainObject.Predmet.OstaliListFormatedOIB>
    <izvorni_sadrzaj>
      <item>Ankica Maričić, OIB 74067864374 punomoćnik sudionika u postupku PUPEK d.o.o.</item>
      <item>ŽDO u Zagrebu, OIB 16488001145 punomoćnik sudionika u postupku REPUBLIKA HRVATSKA MINISTARSTVO FINANCIJA</item>
      <item>Sanja Vukina, OIB 36413430943 punomoćnik sudionika u postupku OTP banka Hrvatska dioničko društvo</item>
    </izvorni_sadrzaj>
    <derivirana_varijabla naziv="DomainObject.Predmet.OstaliListFormatedOIB_1">
      <item>Ankica Maričić, OIB 74067864374 punomoćnik sudionika u postupku PUPEK d.o.o.</item>
      <item>ŽDO u Zagrebu, OIB 16488001145 punomoćnik sudionika u postupku REPUBLIKA HRVATSKA MINISTARSTVO FINANCIJA</item>
      <item>Sanja Vukina, OIB 36413430943 punomoćnik sudionika u postupku OTP banka Hrvatska dioničko društvo</item>
    </derivirana_varijabla>
  </DomainObject.Predmet.OstaliListFormatedOIB>
  <DomainObject.Predmet.OstaliListFormatedWithAdress>
    <izvorni_sadrzaj>
      <item>Ankica Maričić, Gređani 67, 35435 Gređani punomoćnik sudionika u postupku PUPEK d.o.o.</item>
      <item>ŽDO u Zagrebu, Savska cesta 41, 10000 Zagreb punomoćnik sudionika u postupku REPUBLIKA HRVATSKA MINISTARSTVO FINANCIJA</item>
      <item>Sanja Vukina, Prilaz Gjure Deželića 30, 10000 Zagreb punomoćnik sudionika u postupku OTP banka Hrvatska dioničko društvo</item>
    </izvorni_sadrzaj>
    <derivirana_varijabla naziv="DomainObject.Predmet.OstaliListFormatedWithAdress_1">
      <item>Ankica Maričić, Gređani 67, 35435 Gređani punomoćnik sudionika u postupku PUPEK d.o.o.</item>
      <item>ŽDO u Zagrebu, Savska cesta 41, 10000 Zagreb punomoćnik sudionika u postupku REPUBLIKA HRVATSKA MINISTARSTVO FINANCIJA</item>
      <item>Sanja Vukina, Prilaz Gjure Deželića 30, 10000 Zagreb punomoćnik sudionika u postupku OTP banka Hrvatska dioničko društvo</item>
    </derivirana_varijabla>
  </DomainObject.Predmet.OstaliListFormatedWithAdress>
  <DomainObject.Predmet.OstaliListFormatedWithAdressOIB>
    <izvorni_sadrzaj>
      <item>Ankica Maričić, OIB 74067864374, Gređani 67, 35435 Gređani punomoćnik sudionika u postupku PUPEK d.o.o.</item>
      <item>ŽDO u Zagrebu, OIB 16488001145, Savska cesta 41, 10000 Zagreb punomoćnik sudionika u postupku REPUBLIKA HRVATSKA MINISTARSTVO FINANCIJA</item>
      <item>Sanja Vukina, OIB 36413430943, Prilaz Gjure Deželića 30, 10000 Zagreb punomoćnik sudionika u postupku OTP banka Hrvatska dioničko društvo</item>
    </izvorni_sadrzaj>
    <derivirana_varijabla naziv="DomainObject.Predmet.OstaliListFormatedWithAdressOIB_1">
      <item>Ankica Maričić, OIB 74067864374, Gređani 67, 35435 Gređani punomoćnik sudionika u postupku PUPEK d.o.o.</item>
      <item>ŽDO u Zagrebu, OIB 16488001145, Savska cesta 41, 10000 Zagreb punomoćnik sudionika u postupku REPUBLIKA HRVATSKA MINISTARSTVO FINANCIJA</item>
      <item>Sanja Vukina, OIB 36413430943, Prilaz Gjure Deželića 30, 10000 Zagreb punomoćnik sudionika u postupku OTP banka Hrvatska dioničko društvo</item>
    </derivirana_varijabla>
  </DomainObject.Predmet.OstaliListFormatedWithAdressOIB>
  <DomainObject.Predmet.OstaliListNazivFormated>
    <izvorni_sadrzaj>
      <item>Ankica Maričić</item>
      <item>ŽDO u Zagrebu</item>
      <item>Sanja Vukina</item>
    </izvorni_sadrzaj>
    <derivirana_varijabla naziv="DomainObject.Predmet.OstaliListNazivFormated_1">
      <item>Ankica Maričić</item>
      <item>ŽDO u Zagrebu</item>
      <item>Sanja Vukina</item>
    </derivirana_varijabla>
  </DomainObject.Predmet.OstaliListNazivFormated>
  <DomainObject.Predmet.OstaliListNazivFormatedOIB>
    <izvorni_sadrzaj>
      <item>Ankica Maričić, OIB 74067864374</item>
      <item>ŽDO u Zagrebu, OIB 16488001145</item>
      <item>Sanja Vukina, OIB 36413430943</item>
    </izvorni_sadrzaj>
    <derivirana_varijabla naziv="DomainObject.Predmet.OstaliListNazivFormatedOIB_1">
      <item>Ankica Maričić, OIB 74067864374</item>
      <item>ŽDO u Zagrebu, OIB 16488001145</item>
      <item>Sanja Vukina, OIB 36413430943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svibnja 2017.</izvorni_sadrzaj>
    <derivirana_varijabla naziv="DomainObject.Datum_1">31.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PUPEK d.o.o.</izvorni_sadrzaj>
    <derivirana_varijabla naziv="DomainObject.Predmet.ProtustrankaIDrugi_1">PUPEK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PUPEK d.o.o., OIB 81722986478, Ljubijska ulica 13, 10000 Zagreb</izvorni_sadrzaj>
    <derivirana_varijabla naziv="DomainObject.Predmet.ProtustrankaIDrugiAdressOIB_1">PUPEK d.o.o., OIB 81722986478, Ljubijska ulica 13,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PUPEK d.o.o.</item>
      <item>FINA Regionalni centar Zagreb</item>
      <item>Ankica Maričić</item>
      <item>ŽDO u Zagrebu</item>
      <item>OTP banka Hrvatska dioničko društvo</item>
      <item>Sanja Vukina</item>
      <item>Fond za zaštitu okoliša i energetsku učinkovitost</item>
      <item>REPUBLIKA HRVATSKA MINISTARSTVO FINANCIJA</item>
    </izvorni_sadrzaj>
    <derivirana_varijabla naziv="DomainObject.Predmet.SudioniciListNaziv_1">
      <item>PUPEK d.o.o.</item>
      <item>FINA Regionalni centar Zagreb</item>
      <item>Ankica Maričić</item>
      <item>ŽDO u Zagrebu</item>
      <item>OTP banka Hrvatska dioničko društvo</item>
      <item>Sanja Vukina</item>
      <item>Fond za zaštitu okoliša i energetsku učinkovitost</item>
      <item>REPUBLIKA HRVATSKA MINISTARSTVO FINANCIJA</item>
    </derivirana_varijabla>
  </DomainObject.Predmet.SudioniciListNaziv>
  <DomainObject.Predmet.SudioniciListAdressOIB>
    <izvorni_sadrzaj>
      <item>PUPEK d.o.o., OIB 81722986478, Ljubijska ulica 13,10000 Zagreb</item>
      <item>FINA Regionalni centar Zagreb, OIB 85821130368, Trg svibanjskih žrtava 1995. 1,10000 Zagreb</item>
      <item>Ankica Maričić, OIB 74067864374, Gređani 67,35435 Gređani</item>
      <item>ŽDO u Zagrebu, OIB 16488001145, Savska cesta 41,10000 Zagreb</item>
      <item>OTP banka Hrvatska dioničko društvo, OIB 52508873833, Ulica Domovinskog rata 3,23000 Zadar</item>
      <item>Sanja Vukina, OIB 36413430943, Prilaz Gjure Deželića 30,10000 Zagreb</item>
      <item>Fond za zaštitu okoliša i energetsku učinkovitost, OIB 85828625994, Radnička cesta 80,10000 Zagreb</item>
      <item>REPUBLIKA HRVATSKA MINISTARSTVO FINANCIJA, OIB 18683136487, Katančićeva 5,10000 Zagreb</item>
    </izvorni_sadrzaj>
    <derivirana_varijabla naziv="DomainObject.Predmet.SudioniciListAdressOIB_1">
      <item>PUPEK d.o.o., OIB 81722986478, Ljubijska ulica 13,10000 Zagreb</item>
      <item>FINA Regionalni centar Zagreb, OIB 85821130368, Trg svibanjskih žrtava 1995. 1,10000 Zagreb</item>
      <item>Ankica Maričić, OIB 74067864374, Gređani 67,35435 Gređani</item>
      <item>ŽDO u Zagrebu, OIB 16488001145, Savska cesta 41,10000 Zagreb</item>
      <item>OTP banka Hrvatska dioničko društvo, OIB 52508873833, Ulica Domovinskog rata 3,23000 Zadar</item>
      <item>Sanja Vukina, OIB 36413430943, Prilaz Gjure Deželića 30,10000 Zagreb</item>
      <item>Fond za zaštitu okoliša i energetsku učinkovitost, OIB 85828625994, Radnička cesta 80,10000 Zagreb</item>
      <item>REPUBLIKA HRVATSKA MINISTARSTVO FINANCIJA, OIB 18683136487, Katančićeva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81722986478</item>
      <item>, OIB 85821130368</item>
      <item>, OIB 74067864374</item>
      <item>, OIB 16488001145</item>
      <item>, OIB 52508873833</item>
      <item>, OIB 36413430943</item>
      <item>, OIB 85828625994</item>
      <item>, OIB 18683136487</item>
    </izvorni_sadrzaj>
    <derivirana_varijabla naziv="DomainObject.Predmet.SudioniciListNazivOIB_1">
      <item>, OIB 81722986478</item>
      <item>, OIB 85821130368</item>
      <item>, OIB 74067864374</item>
      <item>, OIB 16488001145</item>
      <item>, OIB 52508873833</item>
      <item>, OIB 36413430943</item>
      <item>, OIB 85828625994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436</properties:Words>
  <properties:Characters>2441</properties:Characters>
  <properties:Lines>71</properties:Lines>
  <properties:Paragraphs>32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2017-05-31T11:15:00Z</dcterms:created>
  <dc:creator>Korisnik</dc:creator>
  <cp:lastModifiedBy>Goranka Boljkovac</cp:lastModifiedBy>
  <cp:lastPrinted>2017-05-31T11:23:00Z</cp:lastPrinted>
  <dcterms:modified xmlns:xsi="http://www.w3.org/2001/XMLSchema-instance" xsi:type="dcterms:W3CDTF">2017-05-31T11:24:00Z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