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5567" w14:paraId="98a5567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C44E93">
        <w:rPr>
          <w:rFonts w:cs="Arial"/>
        </w:rPr>
        <w:t>142</w:t>
      </w:r>
      <w:r w:rsidR="009F2BAD" w:rsidRPr="00874961">
        <w:rPr>
          <w:rFonts w:cs="Arial"/>
        </w:rPr>
        <w:t>/201</w:t>
      </w:r>
      <w:r w:rsidR="00C44E93">
        <w:rPr>
          <w:rFonts w:cs="Arial"/>
        </w:rPr>
        <w:t>6</w:t>
      </w:r>
      <w:r w:rsidR="009F2BAD" w:rsidRPr="00874961">
        <w:rPr>
          <w:rFonts w:cs="Arial"/>
        </w:rPr>
        <w:t>-</w:t>
      </w:r>
      <w:r w:rsidR="00997909">
        <w:rPr>
          <w:rFonts w:cs="Arial"/>
        </w:rPr>
        <w:t>7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37883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C44E93">
        <w:t xml:space="preserve">MAGLENČA društvo s ograničenom odgovornošću za trgovinu, ugostiteljstvo i građevinarstvo i putnička agencija, Bjelovar, Ljudevita Jonkea 2, </w:t>
      </w:r>
      <w:r w:rsidR="00C44E93" w:rsidRPr="000664E3">
        <w:t>MB</w:t>
      </w:r>
      <w:r w:rsidR="00C44E93">
        <w:t>S: 060012788, OIB: 98568326019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C44E93">
        <w:rPr>
          <w:rFonts w:cs="Arial"/>
        </w:rPr>
        <w:t>22. ožujka 2016</w:t>
      </w:r>
      <w:r w:rsidR="00F85BBB" w:rsidRPr="00874961">
        <w:rPr>
          <w:rFonts w:cs="Arial"/>
        </w:rPr>
        <w:t>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C44E93">
        <w:rPr>
          <w:rFonts w:cs="Arial"/>
        </w:rPr>
        <w:t>02. ožujka 2016</w:t>
      </w:r>
      <w:r w:rsidRPr="00874961">
        <w:rPr>
          <w:rFonts w:cs="Arial"/>
        </w:rPr>
        <w:t xml:space="preserve">., koji je objavljen na mrežnoj stranici e-Oglasna ploča sudova </w:t>
      </w:r>
      <w:r w:rsidR="00C44E93">
        <w:rPr>
          <w:rFonts w:cs="Arial"/>
        </w:rPr>
        <w:t>02. ožujka 2016</w:t>
      </w:r>
      <w:r w:rsidRPr="00874961">
        <w:rPr>
          <w:rFonts w:cs="Arial"/>
        </w:rPr>
        <w:t xml:space="preserve">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997909">
        <w:rPr>
          <w:rFonts w:cs="Arial"/>
        </w:rPr>
        <w:t>01</w:t>
      </w:r>
      <w:r w:rsidR="00C44E93">
        <w:rPr>
          <w:rFonts w:cs="Arial"/>
        </w:rPr>
        <w:t>. ožujka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C44E93">
        <w:rPr>
          <w:rFonts w:cs="Arial"/>
        </w:rPr>
        <w:t>22. ožujka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  <w:r w:rsidR="00997909">
        <w:rPr>
          <w:rFonts w:cs="Arial"/>
        </w:rPr>
        <w:t xml:space="preserve"> </w:t>
      </w:r>
      <w:r w:rsidR="008404D5"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97909" w:rsidP="00CF4C6E" w:rsidR="00CF4C6E" w:rsidRPr="00874961">
      <w:pPr>
        <w:jc w:val="both"/>
        <w:rPr>
          <w:rFonts w:cs="Arial"/>
        </w:rPr>
      </w:pPr>
      <w:r>
        <w:rPr>
          <w:rFonts w:cs="Arial"/>
        </w:rPr>
        <w:br/>
      </w:r>
      <w:r w:rsidR="00010F07"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997909">
        <w:rPr>
          <w:rFonts w:cs="Arial"/>
        </w:rPr>
        <w:t>22.03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FCC" w:rsidR="009C5FCC">
      <w:r>
        <w:separator/>
      </w:r>
    </w:p>
  </w:endnote>
  <w:endnote w:id="0" w:type="continuationSeparator">
    <w:p w:rsidRDefault="009C5FCC" w:rsidR="009C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FCC" w:rsidR="009C5FCC">
      <w:r>
        <w:separator/>
      </w:r>
    </w:p>
  </w:footnote>
  <w:footnote w:id="0" w:type="continuationSeparator">
    <w:p w:rsidRDefault="009C5FCC" w:rsidR="009C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4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997909">
      <w:rPr>
        <w:rFonts w:cs="Arial"/>
      </w:rPr>
      <w:t>142</w:t>
    </w:r>
    <w:r w:rsidR="00874961" w:rsidRPr="00782AAD">
      <w:rPr>
        <w:rFonts w:cs="Arial"/>
      </w:rPr>
      <w:t>/201</w:t>
    </w:r>
    <w:r w:rsidR="00997909">
      <w:rPr>
        <w:rFonts w:cs="Arial"/>
      </w:rPr>
      <w:t>6</w:t>
    </w:r>
    <w:r w:rsidR="00874961" w:rsidRPr="00782AAD">
      <w:rPr>
        <w:rFonts w:cs="Arial"/>
      </w:rPr>
      <w:t>-</w:t>
    </w:r>
    <w:r w:rsidR="00997909">
      <w:rPr>
        <w:rFonts w:cs="Arial"/>
      </w:rPr>
      <w:t>7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413FC"/>
    <w:rsid w:val="00373F77"/>
    <w:rsid w:val="00375014"/>
    <w:rsid w:val="003A0E94"/>
    <w:rsid w:val="003C0783"/>
    <w:rsid w:val="003D1714"/>
    <w:rsid w:val="003F0307"/>
    <w:rsid w:val="003F04D0"/>
    <w:rsid w:val="00443173"/>
    <w:rsid w:val="00443665"/>
    <w:rsid w:val="0044519E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97909"/>
    <w:rsid w:val="009B62C1"/>
    <w:rsid w:val="009C5FCC"/>
    <w:rsid w:val="009D1796"/>
    <w:rsid w:val="009E7206"/>
    <w:rsid w:val="009F2BAD"/>
    <w:rsid w:val="00A31596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1BBF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37883"/>
    <w:rsid w:val="00C44E93"/>
    <w:rsid w:val="00C607DA"/>
    <w:rsid w:val="00C62772"/>
    <w:rsid w:val="00CE5EE7"/>
    <w:rsid w:val="00CF4C6E"/>
    <w:rsid w:val="00CF5151"/>
    <w:rsid w:val="00D0673A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4D0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4D0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4D0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4D0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4D0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4D0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MAGLENČA, društvo s ograničenom odgovornošću za trgovinu, ugostiteljstvo i građevinarstvo i putnička agencija, Bjelovar zastupanog po punomoćniku Tomislav Lončarević; Saša Lončarević</izvorni_sadrzaj>
    <derivirana_varijabla naziv="DomainObject.Predmet.ProtustrankaFormated_1">  MAGLENČA, društvo s ograničenom odgovornošću za trgovinu, ugostiteljstvo i građevinarstvo i putnička agencija, Bjelovar zastupanog po punomoćniku Tomislav Lončarević; Saša Lončarević</derivirana_varijabla>
  </DomainObject.Predmet.ProtustrankaFormated>
  <DomainObject.Predmet.ProtustrankaFormatedOIB>
    <izvorni_sadrzaj>  MAGLENČA, društvo s ograničenom odgovornošću za trgovinu, ugostiteljstvo i građevinarstvo i putnička agencija, Bjelovar, OIB 98568326019 zastupanog po punomoćniku Tomislav Lončarević; Saša Lončarević</izvorni_sadrzaj>
    <derivirana_varijabla naziv="DomainObject.Predmet.ProtustrankaFormatedOIB_1">  MAGLENČA, društvo s ograničenom odgovornošću za trgovinu, ugostiteljstvo i građevinarstvo i putnička agencija, Bjelovar, OIB 98568326019 zastupanog po punomoćniku Tomislav Lončarević; Saša Lončarević</derivirana_varijabla>
  </DomainObject.Predmet.ProtustrankaFormatedOIB>
  <DomainObject.Predmet.ProtustrankaFormatedWithAdress>
    <izvorni_sadrzaj> MAGLENČA, društvo s ograničenom odgovornošću za trgovinu, ugostiteljstvo i građevinarstvo i putnička agencija, Bjelovar, Ljudevita Jonkea 2, 43000 Bjelovar zastupanog po punomoćniku Tomislav Lončarević; Saša Lončarević</izvorni_sadrzaj>
    <derivirana_varijabla naziv="DomainObject.Predmet.ProtustrankaFormatedWithAdress_1"> MAGLENČA, društvo s ograničenom odgovornošću za trgovinu, ugostiteljstvo i građevinarstvo i putnička agencija, Bjelovar, Ljudevita Jonkea 2, 43000 Bjelovar zastupanog po punomoćniku Tomislav Lončarević; Saša Lončarević</derivirana_varijabla>
  </DomainObject.Predmet.ProtustrankaFormatedWithAdress>
  <DomainObject.Predmet.ProtustrankaFormatedWithAdressOIB>
    <izvorni_sadrzaj> MAGLENČA, društvo s ograničenom odgovornošću za trgovinu, ugostiteljstvo i građevinarstvo i putnička agencija, Bjelovar, OIB 98568326019, Ljudevita Jonkea 2, 43000 Bjelovar zastupanog po punomoćniku Tomislav Lončarević; Saša Lončarević</izvorni_sadrzaj>
    <derivirana_varijabla naziv="DomainObject.Predmet.ProtustrankaFormatedWithAdressOIB_1"> MAGLENČA, društvo s ograničenom odgovornošću za trgovinu, ugostiteljstvo i građevinarstvo i putnička agencija, Bjelovar, OIB 98568326019, Ljudevita Jonkea 2, 43000 Bjelovar zastupanog po punomoćniku Tomislav Lončarević; Saša Lončarević</derivirana_varijabla>
  </DomainObject.Predmet.ProtustrankaFormatedWithAdressOIB>
  <DomainObject.Predmet.ProtustrankaWithAdress>
    <izvorni_sadrzaj>MAGLENČA, društvo s ograničenom odgovornošću za trgovinu, ugostiteljstvo i građevinarstvo i putnička agencija, Bjelovar Ljudevita Jonkea 2, 43000 Bjelovar</izvorni_sadrzaj>
    <derivirana_varijabla naziv="DomainObject.Predmet.ProtustrankaWithAdress_1">MAGLENČA, društvo s ograničenom odgovornošću za trgovinu, ugostiteljstvo i građevinarstvo i putnička agencija, Bjelovar Ljudevita Jonkea 2, 43000 Bjelovar</derivirana_varijabla>
  </DomainObject.Predmet.ProtustrankaWithAdress>
  <DomainObject.Predmet.ProtustrankaWithAdressOIB>
    <izvorni_sadrzaj>MAGLENČA, društvo s ograničenom odgovornošću za trgovinu, ugostiteljstvo i građevinarstvo i putnička agencija, Bjelovar, OIB 98568326019, Ljudevita Jonkea 2, 43000 Bjelovar</izvorni_sadrzaj>
    <derivirana_varijabla naziv="DomainObject.Predmet.ProtustrankaWithAdressOIB_1">MAGLENČA, društvo s ograničenom odgovornošću za trgovinu, ugostiteljstvo i građevinarstvo i putnička agencija, Bjelovar, OIB 98568326019, Ljudevita Jonkea 2, 43000 Bjelovar</derivirana_varijabla>
  </DomainObject.Predmet.ProtustrankaWithAdressOIB>
  <DomainObject.Predmet.ProtustrankaNazivFormated>
    <izvorni_sadrzaj>MAGLENČA, društvo s ograničenom odgovornošću za trgovinu, ugostiteljstvo i građevinarstvo i putnička agencija, Bjelovar</izvorni_sadrzaj>
    <derivirana_varijabla naziv="DomainObject.Predmet.ProtustrankaNazivFormated_1">MAGLENČA, društvo s ograničenom odgovornošću za trgovinu, ugostiteljstvo i građevinarstvo i putnička agencija, Bjelovar</derivirana_varijabla>
  </DomainObject.Predmet.ProtustrankaNazivFormated>
  <DomainObject.Predmet.ProtustrankaNazivFormatedOIB>
    <izvorni_sadrzaj>MAGLENČA, društvo s ograničenom odgovornošću za trgovinu, ugostiteljstvo i građevinarstvo i putnička agencija, Bjelovar, OIB 98568326019</izvorni_sadrzaj>
    <derivirana_varijabla naziv="DomainObject.Predmet.ProtustrankaNazivFormatedOIB_1">MAGLENČA, društvo s ograničenom odgovornošću za trgovinu, ugostiteljstvo i građevinarstvo i putnička agencija, Bjelovar, OIB 98568326019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MAGLENČA, društvo s ograničenom odgovornošću za trgovinu, ugostiteljstvo i građevinarstvo i putnička agencija, Bjelovar zastupanog po punomoćniku Tomislav Lončarević; Saša Lončarević</item>
    </izvorni_sadrzaj>
    <derivirana_varijabla naziv="DomainObject.Predmet.ProtuStrankaListFormated_1">
      <item>MAGLENČA, društvo s ograničenom odgovornošću za trgovinu, ugostiteljstvo i građevinarstvo i putnička agencija, Bjelovar zastupanog po punomoćniku Tomislav Lončarević; Saša Lončarević</item>
    </derivirana_varijabla>
  </DomainObject.Predmet.ProtuStrankaListFormated>
  <DomainObject.Predmet.ProtuStrankaListFormatedOIB>
    <izvorni_sadrzaj>
      <item>MAGLENČA, društvo s ograničenom odgovornošću za trgovinu, ugostiteljstvo i građevinarstvo i putnička agencija, Bjelovar, OIB 98568326019 zastupanog po punomoćniku Tomislav Lončarević; Saša Lončarević</item>
    </izvorni_sadrzaj>
    <derivirana_varijabla naziv="DomainObject.Predmet.ProtuStrankaListFormatedOIB_1">
      <item>MAGLENČA, društvo s ograničenom odgovornošću za trgovinu, ugostiteljstvo i građevinarstvo i putnička agencija, Bjelovar, OIB 98568326019 zastupanog po punomoćniku Tomislav Lončarević; Saša Lončarević</item>
    </derivirana_varijabla>
  </DomainObject.Predmet.ProtuStrankaListFormatedOIB>
  <DomainObject.Predmet.ProtuStrankaListFormatedWithAdress>
    <izvorni_sadrzaj>
      <item>MAGLENČA, društvo s ograničenom odgovornošću za trgovinu, ugostiteljstvo i građevinarstvo i putnička agencija, Bjelovar, Ljudevita Jonkea 2, 43000 Bjelovar zastupanog po punomoćniku Tomislav Lončarević; Saša Lončarević</item>
    </izvorni_sadrzaj>
    <derivirana_varijabla naziv="DomainObject.Predmet.ProtuStrankaListFormatedWithAdress_1">
      <item>MAGLENČA, društvo s ograničenom odgovornošću za trgovinu, ugostiteljstvo i građevinarstvo i putnička agencija, Bjelovar, Ljudevita Jonkea 2, 43000 Bjelovar zastupanog po punomoćniku Tomislav Lončarević; Saša Lončarević</item>
    </derivirana_varijabla>
  </DomainObject.Predmet.ProtuStrankaListFormatedWithAdress>
  <DomainObject.Predmet.ProtuStrankaListFormatedWithAdressOIB>
    <izvorni_sadrzaj>
      <item>MAGLENČA, društvo s ograničenom odgovornošću za trgovinu, ugostiteljstvo i građevinarstvo i putnička agencija, Bjelovar, OIB 98568326019, Ljudevita Jonkea 2, 43000 Bjelovar zastupanog po punomoćniku Tomislav Lončarević; Saša Lončarević</item>
    </izvorni_sadrzaj>
    <derivirana_varijabla naziv="DomainObject.Predmet.ProtuStrankaListFormatedWithAdressOIB_1">
      <item>MAGLENČA, društvo s ograničenom odgovornošću za trgovinu, ugostiteljstvo i građevinarstvo i putnička agencija, Bjelovar, OIB 98568326019, Ljudevita Jonkea 2, 43000 Bjelovar zastupanog po punomoćniku Tomislav Lončarević; Saša Lončarević</item>
    </derivirana_varijabla>
  </DomainObject.Predmet.ProtuStrankaListFormatedWithAdressOIB>
  <DomainObject.Predmet.ProtuStrankaListNazivFormated>
    <izvorni_sadrzaj>
      <item>MAGLENČA, društvo s ograničenom odgovornošću za trgovinu, ugostiteljstvo i građevinarstvo i putnička agencija, Bjelovar</item>
    </izvorni_sadrzaj>
    <derivirana_varijabla naziv="DomainObject.Predmet.ProtuStrankaListNazivFormated_1">
      <item>MAGLENČA, društvo s ograničenom odgovornošću za trgovinu, ugostiteljstvo i građevinarstvo i putnička agencija, Bjelovar</item>
    </derivirana_varijabla>
  </DomainObject.Predmet.ProtuStrankaListNazivFormated>
  <DomainObject.Predmet.ProtuStrankaListNazivFormatedOIB>
    <izvorni_sadrzaj>
      <item>MAGLENČA, društvo s ograničenom odgovornošću za trgovinu, ugostiteljstvo i građevinarstvo i putnička agencija, Bjelovar, OIB 98568326019</item>
    </izvorni_sadrzaj>
    <derivirana_varijabla naziv="DomainObject.Predmet.ProtuStrankaListNazivFormatedOIB_1">
      <item>MAGLENČA, društvo s ograničenom odgovornošću za trgovinu, ugostiteljstvo i građevinarstvo i putnička agencija, Bjelovar, OIB 98568326019</item>
    </derivirana_varijabla>
  </DomainObject.Predmet.ProtuStrankaListNazivFormatedOIB>
  <DomainObject.Predmet.OstaliListFormated>
    <izvorni_sadrzaj>
      <item>Tomislav Lončarević punomoćnik sudionika u postupku MAGLENČA, društvo s ograničenom odgovornošću za trgovinu, ugostiteljstvo i građevinarstvo i putnička agencija, Bjelovar</item>
      <item>Saša Lončarević punomoćnik sudionika u postupku MAGLENČA, društvo s ograničenom odgovornošću za trgovinu, ugostiteljstvo i građevinarstvo i putnička agencija,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Tomislav Lončarević punomoćnik sudionika u postupku MAGLENČA, društvo s ograničenom odgovornošću za trgovinu, ugostiteljstvo i građevinarstvo i putnička agencija, Bjelovar</item>
      <item>Saša Lončarević punomoćnik sudionika u postupku MAGLENČA, društvo s ograničenom odgovornošću za trgovinu, ugostiteljstvo i građevinarstvo i putnička agencija,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Tomislav Lončarević, OIB 59894213137 punomoćnik sudionika u postupku MAGLENČA, društvo s ograničenom odgovornošću za trgovinu, ugostiteljstvo i građevinarstvo i putnička agencija, Bjelovar</item>
      <item>Saša Lončarević, OIB 38831550083 punomoćnik sudionika u postupku MAGLENČA, društvo s ograničenom odgovornošću za trgovinu, ugostiteljstvo i građevinarstvo i putnička agencija,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Tomislav Lončarević, OIB 59894213137 punomoćnik sudionika u postupku MAGLENČA, društvo s ograničenom odgovornošću za trgovinu, ugostiteljstvo i građevinarstvo i putnička agencija, Bjelovar</item>
      <item>Saša Lončarević, OIB 38831550083 punomoćnik sudionika u postupku MAGLENČA, društvo s ograničenom odgovornošću za trgovinu, ugostiteljstvo i građevinarstvo i putnička agencija,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Tomislav Lončarević, Ljudevita Jonkea 2, 43000 Bjelovar punomoćnik sudionika u postupku MAGLENČA, društvo s ograničenom odgovornošću za trgovinu, ugostiteljstvo i građevinarstvo i putnička agencija, Bjelovar</item>
      <item>Saša Lončarević, Vlatka Mačeka 3, 43000 Bjelovar punomoćnik sudionika u postupku MAGLENČA, društvo s ograničenom odgovornošću za trgovinu, ugostiteljstvo i građevinarstvo i putnička agencija,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Tomislav Lončarević, Ljudevita Jonkea 2, 43000 Bjelovar punomoćnik sudionika u postupku MAGLENČA, društvo s ograničenom odgovornošću za trgovinu, ugostiteljstvo i građevinarstvo i putnička agencija, Bjelovar</item>
      <item>Saša Lončarević, Vlatka Mačeka 3, 43000 Bjelovar punomoćnik sudionika u postupku MAGLENČA, društvo s ograničenom odgovornošću za trgovinu, ugostiteljstvo i građevinarstvo i putnička agencija,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Tomislav Lončarević, OIB 59894213137, Ljudevita Jonkea 2, 43000 Bjelovar punomoćnik sudionika u postupku MAGLENČA, društvo s ograničenom odgovornošću za trgovinu, ugostiteljstvo i građevinarstvo i putnička agencija, Bjelovar</item>
      <item>Saša Lončarević, OIB 38831550083, Vlatka Mačeka 3, 43000 Bjelovar punomoćnik sudionika u postupku MAGLENČA, društvo s ograničenom odgovornošću za trgovinu, ugostiteljstvo i građevinarstvo i putnička agencija,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Tomislav Lončarević, OIB 59894213137, Ljudevita Jonkea 2, 43000 Bjelovar punomoćnik sudionika u postupku MAGLENČA, društvo s ograničenom odgovornošću za trgovinu, ugostiteljstvo i građevinarstvo i putnička agencija, Bjelovar</item>
      <item>Saša Lončarević, OIB 38831550083, Vlatka Mačeka 3, 43000 Bjelovar punomoćnik sudionika u postupku MAGLENČA, društvo s ograničenom odgovornošću za trgovinu, ugostiteljstvo i građevinarstvo i putnička agencija,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Tomislav Lončarević</item>
      <item>Saša Lončarević</item>
      <item>Županijsko državno odvjetništvo u Bjelovaru</item>
    </izvorni_sadrzaj>
    <derivirana_varijabla naziv="DomainObject.Predmet.OstaliListNazivFormated_1">
      <item>Tomislav Lončarević</item>
      <item>Saša Lončarević</item>
      <item>Županijsko državno odvjetništvo u Bjelovaru</item>
    </derivirana_varijabla>
  </DomainObject.Predmet.OstaliListNazivFormated>
  <DomainObject.Predmet.OstaliListNazivFormatedOIB>
    <izvorni_sadrzaj>
      <item>Tomislav Lončarević, OIB 59894213137</item>
      <item>Saša Lončarević, OIB 38831550083</item>
      <item>Županijsko državno odvjetništvo u Bjelovaru</item>
    </izvorni_sadrzaj>
    <derivirana_varijabla naziv="DomainObject.Predmet.OstaliListNazivFormatedOIB_1">
      <item>Tomislav Lončarević, OIB 59894213137</item>
      <item>Saša Lončarević, OIB 38831550083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MAGLENČA, društvo s ograničenom odgovornošću za trgovinu, ugostiteljstvo i građevinarstvo i putnička agencija, Bjelovar</izvorni_sadrzaj>
    <derivirana_varijabla naziv="DomainObject.Predmet.ProtustrankaIDrugi_1">MAGLENČA, društvo s ograničenom odgovornošću za trgovinu, ugostiteljstvo i građevinarstvo i putnička agencija,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MAGLENČA, društvo s ograničenom odgovornošću za trgovinu, ugostiteljstvo i građevinarstvo i putnička agencija, Bjelovar, OIB 98568326019, Ljudevita Jonkea 2, 43000 Bjelovar</izvorni_sadrzaj>
    <derivirana_varijabla naziv="DomainObject.Predmet.ProtustrankaIDrugiAdressOIB_1">MAGLENČA, društvo s ograničenom odgovornošću za trgovinu, ugostiteljstvo i građevinarstvo i putnička agencija, Bjelovar, OIB 98568326019, Ljudevita Jonkea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MAGLENČA, društvo s ograničenom odgovornošću za trgovinu, ugostiteljstvo i građevinarstvo i putnička agencija, Bjelovar</item>
      <item>Tomislav Lončarević</item>
      <item>Saša Lončarević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MAGLENČA, društvo s ograničenom odgovornošću za trgovinu, ugostiteljstvo i građevinarstvo i putnička agencija, Bjelovar</item>
      <item>Tomislav Lončarević</item>
      <item>Saša Lončarević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MAGLENČA, društvo s ograničenom odgovornošću za trgovinu, ugostiteljstvo i građevinarstvo i putnička agencija, Bjelovar, OIB 98568326019, Ljudevita Jonkea 2,43000 Bjelovar</item>
      <item>Tomislav Lončarević, OIB 59894213137, Ljudevita Jonkea 2,43000 Bjelovar</item>
      <item>Saša Lončarević, OIB 38831550083, Vlatka Mačeka 3,43000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MAGLENČA, društvo s ograničenom odgovornošću za trgovinu, ugostiteljstvo i građevinarstvo i putnička agencija, Bjelovar, OIB 98568326019, Ljudevita Jonkea 2,43000 Bjelovar</item>
      <item>Tomislav Lončarević, OIB 59894213137, Ljudevita Jonkea 2,43000 Bjelovar</item>
      <item>Saša Lončarević, OIB 38831550083, Vlatka Mačeka 3,43000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98568326019</item>
      <item>, OIB 59894213137</item>
      <item>, OIB 38831550083</item>
      <item>, OIB 52634238587</item>
      <item>, OIB null</item>
    </izvorni_sadrzaj>
    <derivirana_varijabla naziv="DomainObject.Predmet.SudioniciListNazivOIB_1">
      <item>, OIB 85821130368</item>
      <item>, OIB 98568326019</item>
      <item>, OIB 59894213137</item>
      <item>, OIB 38831550083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6959F-415A-484E-AD33-F2E7AF57F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321</properties:Words>
  <properties:Characters>1720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2016-03-22T12:05:00Z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2016-03-22T12:06:00Z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