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840d" w14:paraId="208840d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ED6D07">
        <w:rPr>
          <w:sz w:val="24"/>
          <w:szCs w:val="24"/>
        </w:rPr>
        <w:t>5776</w:t>
      </w:r>
      <w:r w:rsidR="00761452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ED6D07" w:rsidRPr="00ED6D07">
        <w:rPr>
          <w:sz w:val="24"/>
          <w:szCs w:val="24"/>
        </w:rPr>
        <w:t>KAPA ŠPORT d.o.o. za trgovinu i usluge u stečaju, Sesvete (Grad Zagreb), Ljudevita Posavskog 3, OIB 62288141646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ED6D07">
        <w:rPr>
          <w:sz w:val="24"/>
          <w:szCs w:val="24"/>
        </w:rPr>
        <w:t>a 28</w:t>
      </w:r>
      <w:r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D6D07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127496"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6492E">
        <w:rPr>
          <w:sz w:val="24"/>
          <w:szCs w:val="24"/>
        </w:rPr>
        <w:t xml:space="preserve">    </w:t>
      </w:r>
      <w:r>
        <w:rPr>
          <w:sz w:val="24"/>
          <w:szCs w:val="24"/>
        </w:rPr>
        <w:t>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F62B83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F62B83" w:rsidP="00692346" w:rsidR="00F62B83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F62B83" w:rsidP="00C662EE" w:rsidR="00F62B83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54C60"/>
    <w:rsid w:val="000C06B4"/>
    <w:rsid w:val="000E2EDC"/>
    <w:rsid w:val="000E6651"/>
    <w:rsid w:val="00127496"/>
    <w:rsid w:val="001E6981"/>
    <w:rsid w:val="00291088"/>
    <w:rsid w:val="00296494"/>
    <w:rsid w:val="002B4A0D"/>
    <w:rsid w:val="00326E17"/>
    <w:rsid w:val="00345D91"/>
    <w:rsid w:val="0037645D"/>
    <w:rsid w:val="003D117E"/>
    <w:rsid w:val="003F37CC"/>
    <w:rsid w:val="004532A0"/>
    <w:rsid w:val="00583114"/>
    <w:rsid w:val="006234B5"/>
    <w:rsid w:val="006A10A3"/>
    <w:rsid w:val="006B553C"/>
    <w:rsid w:val="0073274C"/>
    <w:rsid w:val="00744441"/>
    <w:rsid w:val="00761452"/>
    <w:rsid w:val="00841847"/>
    <w:rsid w:val="008E244E"/>
    <w:rsid w:val="009B3DA4"/>
    <w:rsid w:val="009B44FB"/>
    <w:rsid w:val="00B455DF"/>
    <w:rsid w:val="00BB58F4"/>
    <w:rsid w:val="00BF0BD6"/>
    <w:rsid w:val="00BF5A53"/>
    <w:rsid w:val="00C26A67"/>
    <w:rsid w:val="00C26D03"/>
    <w:rsid w:val="00C62141"/>
    <w:rsid w:val="00C63519"/>
    <w:rsid w:val="00C6492E"/>
    <w:rsid w:val="00C83B17"/>
    <w:rsid w:val="00C865AE"/>
    <w:rsid w:val="00CE3817"/>
    <w:rsid w:val="00D15646"/>
    <w:rsid w:val="00DC5DB1"/>
    <w:rsid w:val="00DD36B1"/>
    <w:rsid w:val="00E505BE"/>
    <w:rsid w:val="00E52B84"/>
    <w:rsid w:val="00ED6D07"/>
    <w:rsid w:val="00F62B83"/>
    <w:rsid w:val="00FC2F6A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B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B8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B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B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B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B8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B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B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5776</izvorni_sadrzaj>
    <derivirana_varijabla naziv="DomainObject.Predmet.Broj_1">5776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St-5776/2016</izvorni_sadrzaj>
    <derivirana_varijabla naziv="DomainObject.Predmet.OznakaBroj_1">St-5776/2016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KAPA ŠPORT d.o.o. zastupanog po punomoćniku Vlatko Grbešić</izvorni_sadrzaj>
    <derivirana_varijabla naziv="DomainObject.Predmet.ProtustrankaFormated_1">  KAPA ŠPORT d.o.o. zastupanog po punomoćniku Vlatko Grbešić</derivirana_varijabla>
  </DomainObject.Predmet.ProtustrankaFormated>
  <DomainObject.Predmet.ProtustrankaFormatedOIB>
    <izvorni_sadrzaj>  KAPA ŠPORT d.o.o., OIB 62288141646 zastupanog po punomoćniku Vlatko Grbešić</izvorni_sadrzaj>
    <derivirana_varijabla naziv="DomainObject.Predmet.ProtustrankaFormatedOIB_1">  KAPA ŠPORT d.o.o., OIB 62288141646 zastupanog po punomoćniku Vlatko Grbešić</derivirana_varijabla>
  </DomainObject.Predmet.ProtustrankaFormatedOIB>
  <DomainObject.Predmet.ProtustrankaFormatedWithAdress>
    <izvorni_sadrzaj> KAPA ŠPORT d.o.o., Ljudevita Posavskog 3, 10360 Sesvete zastupanog po punomoćniku Vlatko Grbešić</izvorni_sadrzaj>
    <derivirana_varijabla naziv="DomainObject.Predmet.ProtustrankaFormatedWithAdress_1"> KAPA ŠPORT d.o.o., Ljudevita Posavskog 3, 10360 Sesvete zastupanog po punomoćniku Vlatko Grbešić</derivirana_varijabla>
  </DomainObject.Predmet.ProtustrankaFormatedWithAdress>
  <DomainObject.Predmet.ProtustrankaFormatedWithAdressOIB>
    <izvorni_sadrzaj> KAPA ŠPORT d.o.o., OIB 62288141646, Ljudevita Posavskog 3, 10360 Sesvete zastupanog po punomoćniku Vlatko Grbešić</izvorni_sadrzaj>
    <derivirana_varijabla naziv="DomainObject.Predmet.ProtustrankaFormatedWithAdressOIB_1"> KAPA ŠPORT d.o.o., OIB 62288141646, Ljudevita Posavskog 3, 10360 Sesvete zastupanog po punomoćniku Vlatko Grbešić</derivirana_varijabla>
  </DomainObject.Predmet.ProtustrankaFormatedWithAdressOIB>
  <DomainObject.Predmet.ProtustrankaWithAdress>
    <izvorni_sadrzaj>KAPA ŠPORT d.o.o. Ljudevita Posavskog 3, 10360 Sesvete</izvorni_sadrzaj>
    <derivirana_varijabla naziv="DomainObject.Predmet.ProtustrankaWithAdress_1">KAPA ŠPORT d.o.o. Ljudevita Posavskog 3, 10360 Sesvete</derivirana_varijabla>
  </DomainObject.Predmet.ProtustrankaWithAdress>
  <DomainObject.Predmet.ProtustrankaWithAdressOIB>
    <izvorni_sadrzaj>KAPA ŠPORT d.o.o., OIB 62288141646, Ljudevita Posavskog 3, 10360 Sesvete</izvorni_sadrzaj>
    <derivirana_varijabla naziv="DomainObject.Predmet.ProtustrankaWithAdressOIB_1">KAPA ŠPORT d.o.o., OIB 62288141646, Ljudevita Posavskog 3, 10360 Sesvete</derivirana_varijabla>
  </DomainObject.Predmet.ProtustrankaWithAdressOIB>
  <DomainObject.Predmet.ProtustrankaNazivFormated>
    <izvorni_sadrzaj>KAPA ŠPORT d.o.o.</izvorni_sadrzaj>
    <derivirana_varijabla naziv="DomainObject.Predmet.ProtustrankaNazivFormated_1">KAPA ŠPORT d.o.o.</derivirana_varijabla>
  </DomainObject.Predmet.ProtustrankaNazivFormated>
  <DomainObject.Predmet.ProtustrankaNazivFormatedOIB>
    <izvorni_sadrzaj>KAPA ŠPORT d.o.o., OIB 62288141646</izvorni_sadrzaj>
    <derivirana_varijabla naziv="DomainObject.Predmet.ProtustrankaNazivFormatedOIB_1">KAPA ŠPORT d.o.o., OIB 62288141646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KAPA ŠPORT d.o.o. zastupanog po punomoćniku Vlatko Grbešić</item>
    </izvorni_sadrzaj>
    <derivirana_varijabla naziv="DomainObject.Predmet.ProtuStrankaListFormated_1">
      <item>KAPA ŠPORT d.o.o. zastupanog po punomoćniku Vlatko Grbešić</item>
    </derivirana_varijabla>
  </DomainObject.Predmet.ProtuStrankaListFormated>
  <DomainObject.Predmet.ProtuStrankaListFormatedOIB>
    <izvorni_sadrzaj>
      <item>KAPA ŠPORT d.o.o., OIB 62288141646 zastupanog po punomoćniku Vlatko Grbešić</item>
    </izvorni_sadrzaj>
    <derivirana_varijabla naziv="DomainObject.Predmet.ProtuStrankaListFormatedOIB_1">
      <item>KAPA ŠPORT d.o.o., OIB 62288141646 zastupanog po punomoćniku Vlatko Grbešić</item>
    </derivirana_varijabla>
  </DomainObject.Predmet.ProtuStrankaListFormatedOIB>
  <DomainObject.Predmet.ProtuStrankaListFormatedWithAdress>
    <izvorni_sadrzaj>
      <item>KAPA ŠPORT d.o.o., Ljudevita Posavskog 3, 10360 Sesvete zastupanog po punomoćniku Vlatko Grbešić</item>
    </izvorni_sadrzaj>
    <derivirana_varijabla naziv="DomainObject.Predmet.ProtuStrankaListFormatedWithAdress_1">
      <item>KAPA ŠPORT d.o.o., Ljudevita Posavskog 3, 10360 Sesvete zastupanog po punomoćniku Vlatko Grbešić</item>
    </derivirana_varijabla>
  </DomainObject.Predmet.ProtuStrankaListFormatedWithAdress>
  <DomainObject.Predmet.ProtuStrankaListFormatedWithAdressOIB>
    <izvorni_sadrzaj>
      <item>KAPA ŠPORT d.o.o., OIB 62288141646, Ljudevita Posavskog 3, 10360 Sesvete zastupanog po punomoćniku Vlatko Grbešić</item>
    </izvorni_sadrzaj>
    <derivirana_varijabla naziv="DomainObject.Predmet.ProtuStrankaListFormatedWithAdressOIB_1">
      <item>KAPA ŠPORT d.o.o., OIB 62288141646, Ljudevita Posavskog 3, 10360 Sesvete zastupanog po punomoćniku Vlatko Grbešić</item>
    </derivirana_varijabla>
  </DomainObject.Predmet.ProtuStrankaListFormatedWithAdressOIB>
  <DomainObject.Predmet.ProtuStrankaListNazivFormated>
    <izvorni_sadrzaj>
      <item>KAPA ŠPORT d.o.o.</item>
    </izvorni_sadrzaj>
    <derivirana_varijabla naziv="DomainObject.Predmet.ProtuStrankaListNazivFormated_1">
      <item>KAPA ŠPORT d.o.o.</item>
    </derivirana_varijabla>
  </DomainObject.Predmet.ProtuStrankaListNazivFormated>
  <DomainObject.Predmet.ProtuStrankaListNazivFormatedOIB>
    <izvorni_sadrzaj>
      <item>KAPA ŠPORT d.o.o., OIB 62288141646</item>
    </izvorni_sadrzaj>
    <derivirana_varijabla naziv="DomainObject.Predmet.ProtuStrankaListNazivFormatedOIB_1">
      <item>KAPA ŠPORT d.o.o., OIB 62288141646</item>
    </derivirana_varijabla>
  </DomainObject.Predmet.ProtuStrankaListNazivFormatedOIB>
  <DomainObject.Predmet.OstaliListFormated>
    <izvorni_sadrzaj>
      <item>Vlatko Grbešić punomoćnik sudionika u postupku KAPA ŠPORT d.o.o.</item>
      <item>OGS ZAGREB, SS SESVETE</item>
    </izvorni_sadrzaj>
    <derivirana_varijabla naziv="DomainObject.Predmet.OstaliListFormated_1">
      <item>Vlatko Grbešić punomoćnik sudionika u postupku KAPA ŠPORT d.o.o.</item>
      <item>OGS ZAGREB, SS SESVETE</item>
    </derivirana_varijabla>
  </DomainObject.Predmet.OstaliListFormated>
  <DomainObject.Predmet.OstaliListFormatedOIB>
    <izvorni_sadrzaj>
      <item>Vlatko Grbešić, OIB 80076404395 punomoćnik sudionika u postupku KAPA ŠPORT d.o.o.</item>
      <item>OGS ZAGREB, SS SESVETE</item>
    </izvorni_sadrzaj>
    <derivirana_varijabla naziv="DomainObject.Predmet.OstaliListFormatedOIB_1">
      <item>Vlatko Grbešić, OIB 80076404395 punomoćnik sudionika u postupku KAPA ŠPORT d.o.o.</item>
      <item>OGS ZAGREB, SS SESVETE</item>
    </derivirana_varijabla>
  </DomainObject.Predmet.OstaliListFormatedOIB>
  <DomainObject.Predmet.OstaliListFormatedWithAdress>
    <izvorni_sadrzaj>
      <item>Vlatko Grbešić, Ivana Šimunovića 18, 10360 Sesvete punomoćnik sudionika u postupku KAPA ŠPORT d.o.o.</item>
      <item>OGS ZAGREB, SS SESVETE, Zagrebačka 22, 10360 Sesvete</item>
    </izvorni_sadrzaj>
    <derivirana_varijabla naziv="DomainObject.Predmet.OstaliListFormatedWithAdress_1">
      <item>Vlatko Grbešić, Ivana Šimunovića 18, 10360 Sesvete punomoćnik sudionika u postupku KAPA ŠPORT d.o.o.</item>
      <item>OGS ZAGREB, SS SESVETE, Zagrebačka 22, 10360 Sesvete</item>
    </derivirana_varijabla>
  </DomainObject.Predmet.OstaliListFormatedWithAdress>
  <DomainObject.Predmet.OstaliListFormatedWithAdressOIB>
    <izvorni_sadrzaj>
      <item>Vlatko Grbešić, OIB 80076404395, Ivana Šimunovića 18, 10360 Sesvete punomoćnik sudionika u postupku KAPA ŠPORT d.o.o.</item>
      <item>OGS ZAGREB, SS SESVETE, Zagrebačka 22, 10360 Sesvete</item>
    </izvorni_sadrzaj>
    <derivirana_varijabla naziv="DomainObject.Predmet.OstaliListFormatedWithAdressOIB_1">
      <item>Vlatko Grbešić, OIB 80076404395, Ivana Šimunovića 18, 10360 Sesvete punomoćnik sudionika u postupku KAPA ŠPORT d.o.o.</item>
      <item>OGS ZAGREB, SS SESVETE, Zagrebačka 22, 10360 Sesvete</item>
    </derivirana_varijabla>
  </DomainObject.Predmet.OstaliListFormatedWithAdressOIB>
  <DomainObject.Predmet.OstaliListNazivFormated>
    <izvorni_sadrzaj>
      <item>Vlatko Grbešić</item>
      <item>OGS ZAGREB, SS SESVETE</item>
    </izvorni_sadrzaj>
    <derivirana_varijabla naziv="DomainObject.Predmet.OstaliListNazivFormated_1">
      <item>Vlatko Grbešić</item>
      <item>OGS ZAGREB, SS SESVETE</item>
    </derivirana_varijabla>
  </DomainObject.Predmet.OstaliListNazivFormated>
  <DomainObject.Predmet.OstaliListNazivFormatedOIB>
    <izvorni_sadrzaj>
      <item>Vlatko Grbešić, OIB 80076404395</item>
      <item>OGS ZAGREB, SS SESVETE</item>
    </izvorni_sadrzaj>
    <derivirana_varijabla naziv="DomainObject.Predmet.OstaliListNazivFormatedOIB_1">
      <item>Vlatko Grbešić, OIB 80076404395</item>
      <item>OGS ZAGREB, SS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KAPA ŠPORT d.o.o.</izvorni_sadrzaj>
    <derivirana_varijabla naziv="DomainObject.Predmet.ProtustrankaIDrugi_1">KAPA ŠPORT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KAPA ŠPORT d.o.o., OIB 62288141646, Ljudevita Posavskog 3, 10360 Sesvete</izvorni_sadrzaj>
    <derivirana_varijabla naziv="DomainObject.Predmet.ProtustrankaIDrugiAdressOIB_1">KAPA ŠPORT d.o.o., OIB 62288141646,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KAPA ŠPORT d.o.o.</item>
      <item>FINA Regionalni centar Zagreb</item>
      <item>NAVA BANKA dioničko društvo u stečaju</item>
      <item>Vlatko Grbešić</item>
      <item>OGS ZAGREB, SS SESVETE</item>
    </izvorni_sadrzaj>
    <derivirana_varijabla naziv="DomainObject.Predmet.SudioniciListNaziv_1">
      <item>KAPA ŠPORT d.o.o.</item>
      <item>FINA Regionalni centar Zagreb</item>
      <item>NAVA BANKA dioničko društvo u stečaju</item>
      <item>Vlatko Grbešić</item>
      <item>OGS ZAGREB, SS SESVETE</item>
    </derivirana_varijabla>
  </DomainObject.Predmet.SudioniciListNaziv>
  <DomainObject.Predmet.SudioniciListAdressOIB>
    <izvorni_sadrzaj>
      <item>KAPA ŠPORT d.o.o., OIB 62288141646, Ljudevita Posavskog 3,10360 Sesvete</item>
      <item>FINA Regionalni centar Zagreb, OIB 85821130368, Trg svibanjskih žrtava 1995. 1,10000 Zagreb</item>
      <item>NAVA BANKA dioničko društvo u stečaju, OIB 07492912398, Tratinska 27,10000 Zagreb</item>
      <item>Vlatko Grbešić, OIB 80076404395, Ivana Šimunovića 18,10360 Sesvete</item>
      <item>OGS ZAGREB, SS SESVETE, Zagrebačka 22,10360 Sesvete</item>
    </izvorni_sadrzaj>
    <derivirana_varijabla naziv="DomainObject.Predmet.SudioniciListAdressOIB_1">
      <item>KAPA ŠPORT d.o.o., OIB 62288141646, Ljudevita Posavskog 3,10360 Sesvete</item>
      <item>FINA Regionalni centar Zagreb, OIB 85821130368, Trg svibanjskih žrtava 1995. 1,10000 Zagreb</item>
      <item>NAVA BANKA dioničko društvo u stečaju, OIB 07492912398, Tratinska 27,10000 Zagreb</item>
      <item>Vlatko Grbešić, OIB 80076404395, Ivana Šimunovića 18,10360 Sesvete</item>
      <item>OGS ZAGREB, SS SESVETE, Zagrebačka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62288141646</item>
      <item>, OIB 85821130368</item>
      <item>, OIB 07492912398</item>
      <item>, OIB 80076404395</item>
      <item>, OIB null</item>
    </izvorni_sadrzaj>
    <derivirana_varijabla naziv="DomainObject.Predmet.SudioniciListNazivOIB_1">
      <item>, OIB 62288141646</item>
      <item>, OIB 85821130368</item>
      <item>, OIB 07492912398</item>
      <item>, OIB 80076404395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St-5776/2016-26</izvorni_sadrzaj>
    <derivirana_varijabla naziv="DomainObject.PredzadnjaOdlukaIzPredmeta.Oznaka_1">St-5776/2016-26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642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2019-01-28T12:14:00Z</dcterms:created>
  <dc:creator>Monika Grbac</dc:creator>
  <cp:lastModifiedBy>Monika Grbac</cp:lastModifiedBy>
  <cp:lastPrinted>2019-01-28T12:14:00Z</cp:lastPrinted>
  <dcterms:modified xmlns:xsi="http://www.w3.org/2001/XMLSchema-instance" xsi:type="dcterms:W3CDTF">2019-01-28T12:15:00Z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(st-5776-16.docx)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